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8b889" w14:paraId="108b889" w:rsidRDefault="00F73428" w:rsidP="005218AE" w:rsidR="00F73428" w:rsidRPr="005218AE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5218AE">
        <w:rPr>
          <w:noProof/>
          <w:color w:val="0000FF"/>
          <w:lang w:eastAsia="hr-HR"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3428" w:rsidP="005218AE" w:rsidR="00F73428" w:rsidRPr="005218AE">
      <w:pPr>
        <w:rPr>
          <w:b/>
        </w:rPr>
      </w:pPr>
      <w:r w:rsidRPr="005218AE">
        <w:rPr>
          <w:color w:val="000000"/>
        </w:rPr>
        <w:t xml:space="preserve">        </w:t>
      </w:r>
      <w:r w:rsidRPr="005218AE">
        <w:rPr>
          <w:b/>
        </w:rPr>
        <w:t>REPUBLIKA HRVATSKA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TRGOVAČKI SUD U SPLITU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STALNA SLUŽBA DUBROVNIK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Dr. A. Starčevića 23, Dubrovnik</w:t>
      </w:r>
    </w:p>
    <w:p w:rsidRDefault="0096782E" w:rsidP="0096782E" w:rsidR="0096782E" w:rsidRPr="00086A8D">
      <w:pPr>
        <w:jc w:val="right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Posl. br. 6-St.</w:t>
      </w:r>
      <w:r>
        <w:rPr>
          <w:b/>
          <w:sz w:val="22"/>
          <w:szCs w:val="22"/>
          <w:lang w:val="hr-HR"/>
        </w:rPr>
        <w:t>1150</w:t>
      </w:r>
      <w:r w:rsidRPr="00086A8D">
        <w:rPr>
          <w:b/>
          <w:sz w:val="22"/>
          <w:szCs w:val="22"/>
          <w:lang w:val="hr-HR"/>
        </w:rPr>
        <w:t>/201</w:t>
      </w:r>
      <w:r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-</w:t>
      </w:r>
      <w:r w:rsidR="00F10447">
        <w:rPr>
          <w:b/>
          <w:sz w:val="22"/>
          <w:szCs w:val="22"/>
          <w:lang w:val="hr-HR"/>
        </w:rPr>
        <w:t>5</w:t>
      </w:r>
    </w:p>
    <w:p w:rsidRDefault="000373BF" w:rsidP="000373BF" w:rsidR="000373BF">
      <w:pPr>
        <w:jc w:val="right"/>
        <w:rPr>
          <w:b/>
          <w:sz w:val="22"/>
          <w:szCs w:val="22"/>
          <w:lang w:eastAsia="hr-HR" w:val="hr-HR"/>
        </w:rPr>
      </w:pPr>
    </w:p>
    <w:p w:rsidRDefault="004A6FB7" w:rsidP="000373BF" w:rsidR="004A6FB7" w:rsidRPr="000373BF">
      <w:pPr>
        <w:jc w:val="right"/>
        <w:rPr>
          <w:b/>
          <w:sz w:val="22"/>
          <w:szCs w:val="22"/>
          <w:lang w:eastAsia="hr-HR" w:val="hr-HR"/>
        </w:rPr>
      </w:pPr>
    </w:p>
    <w:p w:rsidRDefault="0096782E" w:rsidP="000373BF" w:rsidR="000373BF" w:rsidRPr="000373BF">
      <w:pPr>
        <w:keepNext/>
        <w:jc w:val="center"/>
        <w:outlineLvl w:val="0"/>
        <w:rPr>
          <w:b/>
          <w:sz w:val="22"/>
          <w:szCs w:val="22"/>
          <w:lang w:eastAsia="hr-HR" w:val="hr-HR"/>
        </w:rPr>
      </w:pPr>
      <w:r>
        <w:rPr>
          <w:b/>
          <w:sz w:val="22"/>
          <w:szCs w:val="22"/>
          <w:lang w:eastAsia="hr-HR" w:val="hr-HR"/>
        </w:rPr>
        <w:t xml:space="preserve">U   I M E   </w:t>
      </w:r>
      <w:r w:rsidR="000373BF" w:rsidRPr="000373BF">
        <w:rPr>
          <w:b/>
          <w:sz w:val="22"/>
          <w:szCs w:val="22"/>
          <w:lang w:eastAsia="hr-HR" w:val="hr-HR"/>
        </w:rPr>
        <w:t xml:space="preserve">R E P U B L I K </w:t>
      </w:r>
      <w:r>
        <w:rPr>
          <w:b/>
          <w:sz w:val="22"/>
          <w:szCs w:val="22"/>
          <w:lang w:eastAsia="hr-HR" w:val="hr-HR"/>
        </w:rPr>
        <w:t>E</w:t>
      </w:r>
      <w:r w:rsidR="000373BF" w:rsidRPr="000373BF">
        <w:rPr>
          <w:b/>
          <w:sz w:val="22"/>
          <w:szCs w:val="22"/>
          <w:lang w:eastAsia="hr-HR" w:val="hr-HR"/>
        </w:rPr>
        <w:t xml:space="preserve">   H R V A T S K </w:t>
      </w:r>
      <w:r>
        <w:rPr>
          <w:b/>
          <w:sz w:val="22"/>
          <w:szCs w:val="22"/>
          <w:lang w:eastAsia="hr-HR" w:val="hr-HR"/>
        </w:rPr>
        <w:t>E</w:t>
      </w:r>
    </w:p>
    <w:p w:rsidRDefault="000373BF" w:rsidP="000373BF" w:rsidR="000373BF" w:rsidRPr="000373BF">
      <w:pPr>
        <w:keepNext/>
        <w:jc w:val="center"/>
        <w:outlineLvl w:val="0"/>
        <w:rPr>
          <w:b/>
          <w:sz w:val="16"/>
          <w:szCs w:val="16"/>
          <w:lang w:eastAsia="hr-HR" w:val="hr-HR"/>
        </w:rPr>
      </w:pPr>
    </w:p>
    <w:p w:rsidRDefault="000373BF" w:rsidP="000373BF" w:rsidR="000373BF" w:rsidRPr="000373BF">
      <w:pPr>
        <w:keepNext/>
        <w:jc w:val="center"/>
        <w:outlineLvl w:val="0"/>
        <w:rPr>
          <w:b/>
          <w:sz w:val="22"/>
          <w:szCs w:val="22"/>
          <w:lang w:eastAsia="hr-HR" w:val="hr-HR"/>
        </w:rPr>
      </w:pPr>
      <w:r w:rsidRPr="000373BF">
        <w:rPr>
          <w:b/>
          <w:sz w:val="22"/>
          <w:szCs w:val="22"/>
          <w:lang w:eastAsia="hr-HR" w:val="hr-HR"/>
        </w:rPr>
        <w:t>R J E Š E N J E</w:t>
      </w:r>
    </w:p>
    <w:p w:rsidRDefault="000373BF" w:rsidP="000373BF" w:rsidR="000373BF" w:rsidRPr="000373BF">
      <w:pPr>
        <w:jc w:val="center"/>
        <w:rPr>
          <w:b/>
          <w:sz w:val="22"/>
          <w:szCs w:val="22"/>
          <w:lang w:eastAsia="hr-HR" w:val="hr-HR"/>
        </w:rPr>
      </w:pPr>
    </w:p>
    <w:p w:rsidRDefault="000373BF" w:rsidP="000373BF" w:rsidR="000373BF" w:rsidRPr="000373BF">
      <w:pPr>
        <w:jc w:val="both"/>
        <w:rPr>
          <w:sz w:val="22"/>
          <w:szCs w:val="22"/>
          <w:lang w:eastAsia="hr-HR" w:val="hr-HR"/>
        </w:rPr>
      </w:pPr>
      <w:r w:rsidRPr="000373BF">
        <w:rPr>
          <w:sz w:val="22"/>
          <w:szCs w:val="22"/>
          <w:lang w:eastAsia="hr-HR" w:val="hr-HR"/>
        </w:rPr>
        <w:tab/>
        <w:t xml:space="preserve">Trgovački sud u Splitu, Stalna služba u Dubrovniku, po sucu tog suda Srđanu Gavraniću, kao stečajnom sucu, postupajući po prijedlogu Financijska agencija, RC Split, Podružnica Dubrovnik, za </w:t>
      </w:r>
      <w:r w:rsidR="00FE2D2C">
        <w:rPr>
          <w:sz w:val="22"/>
          <w:szCs w:val="22"/>
          <w:lang w:eastAsia="hr-HR" w:val="hr-HR"/>
        </w:rPr>
        <w:t>otvaranje</w:t>
      </w:r>
      <w:r w:rsidRPr="000373BF">
        <w:rPr>
          <w:sz w:val="22"/>
          <w:szCs w:val="22"/>
          <w:lang w:eastAsia="hr-HR" w:val="hr-HR"/>
        </w:rPr>
        <w:t xml:space="preserve"> stečajnog postupka nad dužnikom </w:t>
      </w:r>
      <w:r w:rsidR="0096782E">
        <w:rPr>
          <w:sz w:val="22"/>
          <w:szCs w:val="22"/>
        </w:rPr>
        <w:t>MADREVITA d.o.o.</w:t>
      </w:r>
      <w:r w:rsidR="0096782E" w:rsidRPr="009439C1">
        <w:rPr>
          <w:sz w:val="22"/>
          <w:szCs w:val="22"/>
        </w:rPr>
        <w:t xml:space="preserve"> za </w:t>
      </w:r>
      <w:r w:rsidR="0096782E">
        <w:rPr>
          <w:sz w:val="22"/>
          <w:szCs w:val="22"/>
        </w:rPr>
        <w:t>proizvodnju maslina, trgovinu, turizam i usluge, Orašac, Na Pržini 3,</w:t>
      </w:r>
      <w:r w:rsidR="0096782E" w:rsidRPr="009439C1">
        <w:rPr>
          <w:sz w:val="22"/>
          <w:szCs w:val="22"/>
        </w:rPr>
        <w:t xml:space="preserve"> </w:t>
      </w:r>
      <w:r w:rsidR="0096782E">
        <w:rPr>
          <w:sz w:val="22"/>
          <w:szCs w:val="22"/>
        </w:rPr>
        <w:t>MBS: 090020233, OIB: 96797150040</w:t>
      </w:r>
      <w:r w:rsidR="00D2685B" w:rsidRPr="00D2685B">
        <w:rPr>
          <w:sz w:val="22"/>
          <w:szCs w:val="22"/>
          <w:lang w:eastAsia="hr-HR" w:val="en-AU"/>
        </w:rPr>
        <w:t>, izvan ročišta,</w:t>
      </w:r>
      <w:r w:rsidRPr="000373BF">
        <w:rPr>
          <w:sz w:val="22"/>
          <w:szCs w:val="22"/>
          <w:lang w:eastAsia="hr-HR" w:val="hr-HR"/>
        </w:rPr>
        <w:t xml:space="preserve"> dana </w:t>
      </w:r>
      <w:r w:rsidR="0096782E">
        <w:rPr>
          <w:sz w:val="22"/>
          <w:szCs w:val="22"/>
          <w:lang w:eastAsia="hr-HR" w:val="hr-HR"/>
        </w:rPr>
        <w:t>5</w:t>
      </w:r>
      <w:r w:rsidRPr="000373BF">
        <w:rPr>
          <w:sz w:val="22"/>
          <w:szCs w:val="22"/>
          <w:lang w:eastAsia="hr-HR" w:val="hr-HR"/>
        </w:rPr>
        <w:t xml:space="preserve">. </w:t>
      </w:r>
      <w:r w:rsidR="00D2685B">
        <w:rPr>
          <w:sz w:val="22"/>
          <w:szCs w:val="22"/>
          <w:lang w:eastAsia="hr-HR" w:val="hr-HR"/>
        </w:rPr>
        <w:t>svibnja</w:t>
      </w:r>
      <w:r w:rsidRPr="000373BF">
        <w:rPr>
          <w:sz w:val="22"/>
          <w:szCs w:val="22"/>
          <w:lang w:eastAsia="hr-HR" w:val="hr-HR"/>
        </w:rPr>
        <w:t xml:space="preserve"> 2016. godine</w:t>
      </w:r>
    </w:p>
    <w:p w:rsidRDefault="004A6FB7" w:rsidP="00CF597E" w:rsidR="004A6FB7" w:rsidRPr="00F73428">
      <w:pPr>
        <w:jc w:val="both"/>
        <w:rPr>
          <w:lang w:val="hr-HR"/>
        </w:rPr>
      </w:pPr>
    </w:p>
    <w:p w:rsidRDefault="00CF597E" w:rsidP="00CF597E" w:rsidR="00CF597E" w:rsidRPr="00D579D1">
      <w:pPr>
        <w:jc w:val="center"/>
        <w:rPr>
          <w:b/>
          <w:lang w:val="hr-HR"/>
        </w:rPr>
      </w:pPr>
      <w:r w:rsidRPr="00D579D1">
        <w:rPr>
          <w:b/>
          <w:lang w:val="hr-HR"/>
        </w:rPr>
        <w:t>r i j e š i o   j e</w:t>
      </w:r>
    </w:p>
    <w:p w:rsidRDefault="00CF597E" w:rsidP="00CF597E" w:rsidR="00CF597E" w:rsidRPr="00F73428">
      <w:pPr>
        <w:jc w:val="both"/>
        <w:rPr>
          <w:b/>
          <w:lang w:val="hr-HR"/>
        </w:rPr>
      </w:pPr>
    </w:p>
    <w:p w:rsidRDefault="00547E32" w:rsidP="00547E32" w:rsidR="00547E32" w:rsidRPr="00547E32">
      <w:pPr>
        <w:ind w:firstLine="708"/>
        <w:jc w:val="both"/>
        <w:rPr>
          <w:sz w:val="22"/>
          <w:szCs w:val="22"/>
          <w:lang w:val="hr-HR"/>
        </w:rPr>
      </w:pPr>
      <w:r w:rsidRPr="00547E32">
        <w:rPr>
          <w:sz w:val="22"/>
          <w:szCs w:val="22"/>
          <w:lang w:val="hr-HR"/>
        </w:rPr>
        <w:t xml:space="preserve">Obustavlja se stečajni postupak nad dužnikom </w:t>
      </w:r>
      <w:r w:rsidR="0096782E">
        <w:rPr>
          <w:sz w:val="22"/>
          <w:szCs w:val="22"/>
        </w:rPr>
        <w:t>MADREVITA d.o.o.</w:t>
      </w:r>
      <w:r w:rsidR="0096782E" w:rsidRPr="009439C1">
        <w:rPr>
          <w:sz w:val="22"/>
          <w:szCs w:val="22"/>
        </w:rPr>
        <w:t xml:space="preserve"> za </w:t>
      </w:r>
      <w:r w:rsidR="0096782E">
        <w:rPr>
          <w:sz w:val="22"/>
          <w:szCs w:val="22"/>
        </w:rPr>
        <w:t>proizvodnju maslina, trgovinu, turizam i usluge, Orašac, Na Pržini 3,</w:t>
      </w:r>
      <w:r w:rsidR="0096782E" w:rsidRPr="009439C1">
        <w:rPr>
          <w:sz w:val="22"/>
          <w:szCs w:val="22"/>
        </w:rPr>
        <w:t xml:space="preserve"> </w:t>
      </w:r>
      <w:r w:rsidR="0096782E">
        <w:rPr>
          <w:sz w:val="22"/>
          <w:szCs w:val="22"/>
        </w:rPr>
        <w:t>MBS: 090020233, OIB: 96797150040</w:t>
      </w:r>
      <w:r w:rsidRPr="00547E32">
        <w:rPr>
          <w:sz w:val="22"/>
          <w:szCs w:val="22"/>
          <w:lang w:val="hr-HR"/>
        </w:rPr>
        <w:t>.</w:t>
      </w:r>
    </w:p>
    <w:p w:rsidRDefault="00547E32" w:rsidP="00547E32" w:rsidR="00547E32" w:rsidRPr="0062125E">
      <w:pPr>
        <w:jc w:val="center"/>
        <w:rPr>
          <w:b/>
          <w:sz w:val="16"/>
          <w:szCs w:val="16"/>
          <w:lang w:val="hr-HR"/>
        </w:rPr>
      </w:pPr>
    </w:p>
    <w:p w:rsidRDefault="00547E32" w:rsidP="00547E32" w:rsidR="00547E32" w:rsidRPr="0062125E">
      <w:pPr>
        <w:jc w:val="center"/>
        <w:rPr>
          <w:b/>
          <w:sz w:val="16"/>
          <w:szCs w:val="16"/>
          <w:lang w:val="hr-HR"/>
        </w:rPr>
      </w:pPr>
    </w:p>
    <w:p w:rsidRDefault="00547E32" w:rsidP="00547E32" w:rsidR="00547E32" w:rsidRPr="00547E32">
      <w:pPr>
        <w:jc w:val="center"/>
        <w:rPr>
          <w:b/>
          <w:sz w:val="22"/>
          <w:szCs w:val="22"/>
          <w:lang w:val="hr-HR"/>
        </w:rPr>
      </w:pPr>
      <w:r w:rsidRPr="00547E32">
        <w:rPr>
          <w:b/>
          <w:sz w:val="22"/>
          <w:szCs w:val="22"/>
          <w:lang w:val="hr-HR"/>
        </w:rPr>
        <w:t>Obrazloženje</w:t>
      </w:r>
    </w:p>
    <w:p w:rsidRDefault="00547E32" w:rsidP="00547E32" w:rsidR="00547E32" w:rsidRPr="00547E32">
      <w:pPr>
        <w:jc w:val="center"/>
        <w:rPr>
          <w:b/>
          <w:sz w:val="22"/>
          <w:szCs w:val="22"/>
          <w:lang w:val="hr-HR"/>
        </w:rPr>
      </w:pPr>
    </w:p>
    <w:p w:rsidRDefault="00547E32" w:rsidP="0096782E" w:rsidR="0096782E" w:rsidRPr="0096782E">
      <w:pPr>
        <w:jc w:val="both"/>
        <w:rPr>
          <w:sz w:val="22"/>
          <w:szCs w:val="22"/>
          <w:lang w:val="hr-HR"/>
        </w:rPr>
      </w:pPr>
      <w:r w:rsidRPr="00547E32">
        <w:rPr>
          <w:sz w:val="22"/>
          <w:szCs w:val="22"/>
          <w:lang w:val="hr-HR"/>
        </w:rPr>
        <w:tab/>
      </w:r>
      <w:r w:rsidR="0096782E" w:rsidRPr="0096782E">
        <w:rPr>
          <w:sz w:val="22"/>
          <w:szCs w:val="22"/>
          <w:lang w:val="hr-HR"/>
        </w:rPr>
        <w:t xml:space="preserve">Financijska agencija RC Split, Podružnica Dubrovnik je podnijela ovom sudu 26. travnja 2016. godine prijedlog za otvaranje stečajnog postupka nad dužnikom. U prijedlogu se u bitnome navodi da na dan 1. rujna 2015. godine dužnik u Očevidniku redoslijeda osnova za plaćanje ima evidentirane neizvršene osnove za plaćanje u neprekinutom razdoblju od 720 dana u ukupnom iznosu od 118.081,57 kuna, da ima 1 zaposlenog, da ima račun kod </w:t>
      </w:r>
      <w:r w:rsidR="0096782E" w:rsidRPr="0096782E">
        <w:rPr>
          <w:sz w:val="22"/>
          <w:szCs w:val="22"/>
          <w:lang w:val="en-AU"/>
        </w:rPr>
        <w:t>OTP banka Hrvatska</w:t>
      </w:r>
      <w:r w:rsidR="0096782E" w:rsidRPr="0096782E">
        <w:rPr>
          <w:sz w:val="22"/>
          <w:szCs w:val="22"/>
          <w:lang w:val="hr-HR"/>
        </w:rPr>
        <w:t xml:space="preserve"> d.d. i Hrvatska poštanska banka d.d., da ne raspolaže drugim podacima o imovini, te da nema zaplijenjenih sredstava na ime predujma za namirenje troškova stečajnog postupka.</w:t>
      </w:r>
    </w:p>
    <w:p w:rsidRDefault="00547E32" w:rsidP="00547E32" w:rsidR="00547E32" w:rsidRPr="0062125E">
      <w:pPr>
        <w:jc w:val="both"/>
        <w:rPr>
          <w:sz w:val="16"/>
          <w:szCs w:val="16"/>
          <w:lang w:val="hr-HR"/>
        </w:rPr>
      </w:pPr>
    </w:p>
    <w:p w:rsidRDefault="00547E32" w:rsidP="002C061A" w:rsidR="002C061A" w:rsidRPr="002C061A">
      <w:pPr>
        <w:jc w:val="both"/>
        <w:rPr>
          <w:sz w:val="22"/>
          <w:szCs w:val="22"/>
          <w:lang w:val="hr-HR"/>
        </w:rPr>
      </w:pPr>
      <w:r w:rsidRPr="00547E32">
        <w:rPr>
          <w:sz w:val="22"/>
          <w:szCs w:val="22"/>
          <w:lang w:val="hr-HR"/>
        </w:rPr>
        <w:tab/>
      </w:r>
      <w:r w:rsidR="002C061A" w:rsidRPr="002C061A">
        <w:rPr>
          <w:sz w:val="22"/>
          <w:szCs w:val="22"/>
          <w:lang w:val="hr-HR"/>
        </w:rPr>
        <w:t>Sukladno čl. 444. st. 2. SZ Financijska agencija dužna je za pravne osobe koje na dan stupanja na snagu Stečajnog zakona u Očevidniku redoslijeda osnova za plaćanje ima evidentirane neizvršene osnove za plaćanje u neprekinutom razdoblju od 120 dana i jednog zaposlenog najkasnije u roku od 10 mjeseci, ali ne ranije od 8 mjeseci, podnijeti prijedlog za otvaranje stečajnog postupka.</w:t>
      </w:r>
    </w:p>
    <w:p w:rsidRDefault="002C061A" w:rsidP="00547E32" w:rsidR="002C061A" w:rsidRPr="0062125E">
      <w:pPr>
        <w:jc w:val="both"/>
        <w:rPr>
          <w:sz w:val="16"/>
          <w:szCs w:val="16"/>
          <w:lang w:val="hr-HR"/>
        </w:rPr>
      </w:pPr>
    </w:p>
    <w:p w:rsidRDefault="00547E32" w:rsidP="00547E32" w:rsidR="00547E32" w:rsidRPr="00547E32">
      <w:pPr>
        <w:jc w:val="both"/>
        <w:rPr>
          <w:sz w:val="22"/>
          <w:szCs w:val="22"/>
          <w:lang w:val="hr-HR"/>
        </w:rPr>
      </w:pPr>
      <w:r w:rsidRPr="00547E32">
        <w:rPr>
          <w:sz w:val="22"/>
          <w:szCs w:val="22"/>
          <w:lang w:val="hr-HR"/>
        </w:rPr>
        <w:tab/>
        <w:t>Tijekom postupka dostavljena je potvrde FINA o blokadi računa i novčanih sredstava ovršenika od</w:t>
      </w:r>
      <w:r w:rsidR="007E4E3C">
        <w:rPr>
          <w:sz w:val="22"/>
          <w:szCs w:val="22"/>
          <w:lang w:val="hr-HR"/>
        </w:rPr>
        <w:t xml:space="preserve"> 4</w:t>
      </w:r>
      <w:r w:rsidRPr="00547E32">
        <w:rPr>
          <w:sz w:val="22"/>
          <w:szCs w:val="22"/>
          <w:lang w:val="hr-HR"/>
        </w:rPr>
        <w:t>. svibnja 2016. godine (list spisa 5</w:t>
      </w:r>
      <w:r w:rsidR="007E4E3C">
        <w:rPr>
          <w:sz w:val="22"/>
          <w:szCs w:val="22"/>
          <w:lang w:val="hr-HR"/>
        </w:rPr>
        <w:t>-6</w:t>
      </w:r>
      <w:r w:rsidRPr="00547E32">
        <w:rPr>
          <w:sz w:val="22"/>
          <w:szCs w:val="22"/>
          <w:lang w:val="hr-HR"/>
        </w:rPr>
        <w:t>) iz koje proizlazi da d</w:t>
      </w:r>
      <w:r w:rsidR="007E4E3C">
        <w:rPr>
          <w:sz w:val="22"/>
          <w:szCs w:val="22"/>
          <w:lang w:val="hr-HR"/>
        </w:rPr>
        <w:t xml:space="preserve">užnik nema blokiran račun i da </w:t>
      </w:r>
      <w:r w:rsidRPr="00547E32">
        <w:rPr>
          <w:sz w:val="22"/>
          <w:szCs w:val="22"/>
          <w:lang w:val="hr-HR"/>
        </w:rPr>
        <w:t xml:space="preserve">u posljednjih šest mjeseci račun dužnika </w:t>
      </w:r>
      <w:r w:rsidR="007E4E3C">
        <w:rPr>
          <w:sz w:val="22"/>
          <w:szCs w:val="22"/>
          <w:lang w:val="hr-HR"/>
        </w:rPr>
        <w:t xml:space="preserve">nije </w:t>
      </w:r>
      <w:r w:rsidRPr="00547E32">
        <w:rPr>
          <w:sz w:val="22"/>
          <w:szCs w:val="22"/>
          <w:lang w:val="hr-HR"/>
        </w:rPr>
        <w:t>bio blokiran.</w:t>
      </w:r>
      <w:r w:rsidR="00105E9C">
        <w:rPr>
          <w:sz w:val="22"/>
          <w:szCs w:val="22"/>
          <w:lang w:val="hr-HR"/>
        </w:rPr>
        <w:t xml:space="preserve">  </w:t>
      </w:r>
    </w:p>
    <w:p w:rsidRDefault="00547E32" w:rsidP="00547E32" w:rsidR="00547E32" w:rsidRPr="0062125E">
      <w:pPr>
        <w:jc w:val="center"/>
        <w:rPr>
          <w:sz w:val="16"/>
          <w:szCs w:val="16"/>
          <w:lang w:val="hr-HR"/>
        </w:rPr>
      </w:pPr>
    </w:p>
    <w:p w:rsidRDefault="00547E32" w:rsidP="007E4E3C" w:rsidR="00D579D1" w:rsidRPr="00476859">
      <w:pPr>
        <w:jc w:val="both"/>
        <w:rPr>
          <w:b/>
          <w:sz w:val="22"/>
          <w:szCs w:val="22"/>
        </w:rPr>
      </w:pPr>
      <w:r w:rsidRPr="00547E32">
        <w:rPr>
          <w:sz w:val="22"/>
          <w:szCs w:val="22"/>
          <w:lang w:val="hr-HR"/>
        </w:rPr>
        <w:tab/>
        <w:t>Temeljem čl. 128. St. 9. SZ, ako dužnik do završetka prethodnog postupka postane sposoban za plaćanje, sud će postupak obustaviti.</w:t>
      </w:r>
      <w:r w:rsidR="0062125E">
        <w:rPr>
          <w:sz w:val="22"/>
          <w:szCs w:val="22"/>
          <w:lang w:val="hr-HR"/>
        </w:rPr>
        <w:t xml:space="preserve"> </w:t>
      </w:r>
      <w:r w:rsidRPr="00547E32">
        <w:rPr>
          <w:sz w:val="22"/>
          <w:szCs w:val="22"/>
          <w:lang w:val="hr-HR"/>
        </w:rPr>
        <w:tab/>
        <w:t>Kako je prema podacima FINA-e dužnik tijekom prethodnog postupka postao sposoban za plaćanje, na temelju navedenih propisa odlučeno je kao u izreci.</w:t>
      </w:r>
    </w:p>
    <w:p w:rsidRDefault="00275619" w:rsidP="00D579D1" w:rsidR="00275619">
      <w:pPr>
        <w:jc w:val="both"/>
        <w:rPr>
          <w:sz w:val="22"/>
          <w:szCs w:val="22"/>
          <w:lang w:val="hr-HR"/>
        </w:rPr>
      </w:pPr>
    </w:p>
    <w:p w:rsidRDefault="00D579D1" w:rsidP="00D579D1" w:rsidR="00D579D1" w:rsidRPr="00333915">
      <w:pPr>
        <w:jc w:val="center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 xml:space="preserve">U Dubrovniku, </w:t>
      </w:r>
      <w:r w:rsidR="004A6FB7">
        <w:rPr>
          <w:b/>
          <w:sz w:val="22"/>
          <w:szCs w:val="22"/>
          <w:lang w:val="hr-HR"/>
        </w:rPr>
        <w:t>3</w:t>
      </w:r>
      <w:r w:rsidR="001F6E0F">
        <w:rPr>
          <w:b/>
          <w:sz w:val="22"/>
          <w:szCs w:val="22"/>
          <w:lang w:val="hr-HR"/>
        </w:rPr>
        <w:t xml:space="preserve">. </w:t>
      </w:r>
      <w:r w:rsidR="004A6FB7">
        <w:rPr>
          <w:b/>
          <w:sz w:val="22"/>
          <w:szCs w:val="22"/>
          <w:lang w:val="hr-HR"/>
        </w:rPr>
        <w:t>svibnja</w:t>
      </w:r>
      <w:r w:rsidRPr="00333915">
        <w:rPr>
          <w:b/>
          <w:sz w:val="22"/>
          <w:szCs w:val="22"/>
          <w:lang w:val="hr-HR"/>
        </w:rPr>
        <w:t xml:space="preserve"> 201</w:t>
      </w:r>
      <w:r w:rsidR="001F6E0F">
        <w:rPr>
          <w:b/>
          <w:sz w:val="22"/>
          <w:szCs w:val="22"/>
          <w:lang w:val="hr-HR"/>
        </w:rPr>
        <w:t>6</w:t>
      </w:r>
      <w:r w:rsidRPr="00333915">
        <w:rPr>
          <w:b/>
          <w:sz w:val="22"/>
          <w:szCs w:val="22"/>
          <w:lang w:val="hr-HR"/>
        </w:rPr>
        <w:t>. godine</w:t>
      </w:r>
    </w:p>
    <w:p w:rsidRDefault="00D579D1" w:rsidP="00D579D1" w:rsidR="00D579D1" w:rsidRPr="00333915">
      <w:pPr>
        <w:jc w:val="center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  <w:t>Stečajni sudac:</w:t>
      </w:r>
    </w:p>
    <w:p w:rsidRDefault="00D579D1" w:rsidP="00D579D1" w:rsidR="00D579D1" w:rsidRPr="00333915">
      <w:pPr>
        <w:jc w:val="center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  <w:t>Srđan Gavranić</w:t>
      </w: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lastRenderedPageBreak/>
        <w:t xml:space="preserve"> </w:t>
      </w: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>POUKA O PRAVNOM LIJEKU</w:t>
      </w:r>
    </w:p>
    <w:p w:rsidRDefault="00CA0377" w:rsidP="00CA0377" w:rsidR="00CA0377" w:rsidRPr="00CA0377">
      <w:pPr>
        <w:jc w:val="both"/>
        <w:rPr>
          <w:sz w:val="22"/>
          <w:szCs w:val="22"/>
          <w:lang w:val="hr-HR"/>
        </w:rPr>
      </w:pPr>
      <w:r w:rsidRPr="00CA0377">
        <w:rPr>
          <w:sz w:val="22"/>
          <w:szCs w:val="22"/>
          <w:lang w:val="hr-HR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CA0377">
          <w:rPr>
            <w:sz w:val="22"/>
            <w:szCs w:val="22"/>
            <w:lang w:val="hr-HR"/>
          </w:rPr>
          <w:t>11. st</w:t>
        </w:r>
      </w:smartTag>
      <w:r w:rsidRPr="00CA0377">
        <w:rPr>
          <w:sz w:val="22"/>
          <w:szCs w:val="22"/>
          <w:lang w:val="hr-HR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CA0377">
          <w:rPr>
            <w:sz w:val="22"/>
            <w:szCs w:val="22"/>
            <w:lang w:val="hr-HR"/>
          </w:rPr>
          <w:t>4. OZ</w:t>
        </w:r>
      </w:smartTag>
      <w:r w:rsidRPr="00CA0377">
        <w:rPr>
          <w:sz w:val="22"/>
          <w:szCs w:val="22"/>
          <w:lang w:val="hr-HR"/>
        </w:rPr>
        <w:t>).</w:t>
      </w: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 xml:space="preserve">DN-a </w:t>
      </w:r>
      <w:r w:rsidRPr="00333915">
        <w:rPr>
          <w:sz w:val="22"/>
          <w:szCs w:val="22"/>
          <w:lang w:val="hr-HR"/>
        </w:rPr>
        <w:t>(</w:t>
      </w:r>
      <w:r w:rsidR="004A6FB7">
        <w:rPr>
          <w:sz w:val="22"/>
          <w:szCs w:val="22"/>
          <w:lang w:val="hr-HR"/>
        </w:rPr>
        <w:t>0</w:t>
      </w:r>
      <w:r w:rsidR="0062125E">
        <w:rPr>
          <w:sz w:val="22"/>
          <w:szCs w:val="22"/>
          <w:lang w:val="hr-HR"/>
        </w:rPr>
        <w:t>5</w:t>
      </w:r>
      <w:r w:rsidRPr="00333915">
        <w:rPr>
          <w:sz w:val="22"/>
          <w:szCs w:val="22"/>
          <w:lang w:val="hr-HR"/>
        </w:rPr>
        <w:t>.0</w:t>
      </w:r>
      <w:r w:rsidR="004A6FB7">
        <w:rPr>
          <w:sz w:val="22"/>
          <w:szCs w:val="22"/>
          <w:lang w:val="hr-HR"/>
        </w:rPr>
        <w:t>5</w:t>
      </w:r>
      <w:r w:rsidRPr="00333915">
        <w:rPr>
          <w:sz w:val="22"/>
          <w:szCs w:val="22"/>
          <w:lang w:val="hr-HR"/>
        </w:rPr>
        <w:t>.201</w:t>
      </w:r>
      <w:r w:rsidR="001F6E0F">
        <w:rPr>
          <w:sz w:val="22"/>
          <w:szCs w:val="22"/>
          <w:lang w:val="hr-HR"/>
        </w:rPr>
        <w:t>6</w:t>
      </w:r>
      <w:r w:rsidRPr="00333915">
        <w:rPr>
          <w:sz w:val="22"/>
          <w:szCs w:val="22"/>
          <w:lang w:val="hr-HR"/>
        </w:rPr>
        <w:t>.g.)</w:t>
      </w:r>
      <w:r w:rsidRPr="00333915">
        <w:rPr>
          <w:b/>
          <w:sz w:val="22"/>
          <w:szCs w:val="22"/>
          <w:lang w:val="hr-HR"/>
        </w:rPr>
        <w:t>:</w:t>
      </w:r>
    </w:p>
    <w:p w:rsidRDefault="00A52300" w:rsidP="00A52300" w:rsidR="0018462A">
      <w:pPr>
        <w:rPr>
          <w:sz w:val="22"/>
          <w:szCs w:val="22"/>
          <w:lang w:val="hr-HR"/>
        </w:rPr>
      </w:pPr>
      <w:r w:rsidRPr="00A52300">
        <w:rPr>
          <w:sz w:val="22"/>
          <w:szCs w:val="22"/>
          <w:lang w:val="hr-HR"/>
        </w:rPr>
        <w:t xml:space="preserve">- </w:t>
      </w:r>
      <w:r w:rsidR="0018462A">
        <w:rPr>
          <w:sz w:val="22"/>
          <w:szCs w:val="22"/>
          <w:lang w:val="hr-HR"/>
        </w:rPr>
        <w:t>predlagatelju,</w:t>
      </w:r>
      <w:r w:rsidR="0048291B">
        <w:rPr>
          <w:sz w:val="22"/>
          <w:szCs w:val="22"/>
          <w:lang w:val="hr-HR"/>
        </w:rPr>
        <w:t xml:space="preserve"> putem elektroničke pošte i e oglasne ploče,</w:t>
      </w:r>
    </w:p>
    <w:p w:rsidRDefault="00CA0377" w:rsidP="00A52300" w:rsidR="004849B1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 dužniku, </w:t>
      </w:r>
      <w:r w:rsidR="004849B1">
        <w:rPr>
          <w:sz w:val="22"/>
          <w:szCs w:val="22"/>
          <w:lang w:val="hr-HR"/>
        </w:rPr>
        <w:t>putem e oglasne ploče,</w:t>
      </w:r>
    </w:p>
    <w:p w:rsidRDefault="00A52300" w:rsidP="00A52300" w:rsidR="00A52300" w:rsidRPr="00A52300">
      <w:pPr>
        <w:rPr>
          <w:sz w:val="22"/>
          <w:szCs w:val="22"/>
          <w:lang w:val="hr-HR"/>
        </w:rPr>
      </w:pPr>
      <w:r w:rsidRPr="00A52300">
        <w:rPr>
          <w:sz w:val="22"/>
          <w:szCs w:val="22"/>
          <w:lang w:val="hr-HR"/>
        </w:rPr>
        <w:t xml:space="preserve">- mrežna stranica e oglasna ploča. </w:t>
      </w:r>
    </w:p>
    <w:p w:rsidRDefault="00214D07" w:rsidR="00214D07" w:rsidRPr="00333915">
      <w:pPr>
        <w:rPr>
          <w:lang w:val="hr-HR"/>
        </w:rPr>
      </w:pPr>
    </w:p>
    <w:sectPr w:rsidSect="00F73428" w:rsidR="00214D07" w:rsidRPr="00333915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3428" w:rsidP="00F73428" w:rsidR="00F73428">
      <w:r>
        <w:separator/>
      </w:r>
    </w:p>
  </w:endnote>
  <w:endnote w:id="0" w:type="continuationSeparator">
    <w:p w:rsidRDefault="00F73428" w:rsidP="00F73428" w:rsidR="00F734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3428" w:rsidP="00F73428" w:rsidR="00F73428">
      <w:r>
        <w:separator/>
      </w:r>
    </w:p>
  </w:footnote>
  <w:footnote w:id="0" w:type="continuationSeparator">
    <w:p w:rsidRDefault="00F73428" w:rsidP="00F73428" w:rsidR="00F734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0399430"/>
      <w:docPartObj>
        <w:docPartGallery w:val="Page Numbers (Top of Page)"/>
        <w:docPartUnique/>
      </w:docPartObj>
    </w:sdtPr>
    <w:sdtEndPr/>
    <w:sdtContent>
      <w:p w:rsidRDefault="00F73428" w:rsidP="0062125E" w:rsidR="00F73428" w:rsidRPr="004A6FB7">
        <w:pPr>
          <w:pStyle w:val="Zaglavlje"/>
          <w:ind w:firstLine="4248"/>
          <w:jc w:val="center"/>
          <w:rPr>
            <w:b/>
            <w:sz w:val="22"/>
            <w:szCs w:val="22"/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0447" w:rsidRPr="00F10447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="00F10447">
          <w:rPr>
            <w:b/>
            <w:sz w:val="22"/>
            <w:szCs w:val="22"/>
            <w:lang w:val="hr-HR"/>
          </w:rPr>
          <w:t>Posl. br. 6-St.1150/2016-5</w:t>
        </w:r>
      </w:p>
    </w:sdtContent>
  </w:sdt>
  <w:p w:rsidRDefault="00F73428" w:rsidR="00F7342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97E"/>
    <w:rsid w:val="000373BF"/>
    <w:rsid w:val="00070293"/>
    <w:rsid w:val="00105E9C"/>
    <w:rsid w:val="00121163"/>
    <w:rsid w:val="0018462A"/>
    <w:rsid w:val="001F6E0F"/>
    <w:rsid w:val="002033F6"/>
    <w:rsid w:val="00214D07"/>
    <w:rsid w:val="00235267"/>
    <w:rsid w:val="0025350A"/>
    <w:rsid w:val="002724D2"/>
    <w:rsid w:val="00275619"/>
    <w:rsid w:val="002914EC"/>
    <w:rsid w:val="002B69F4"/>
    <w:rsid w:val="002C061A"/>
    <w:rsid w:val="00333915"/>
    <w:rsid w:val="003A4331"/>
    <w:rsid w:val="003B5D2C"/>
    <w:rsid w:val="00421CA8"/>
    <w:rsid w:val="0042610C"/>
    <w:rsid w:val="0048291B"/>
    <w:rsid w:val="004849B1"/>
    <w:rsid w:val="004A6FB7"/>
    <w:rsid w:val="004E780F"/>
    <w:rsid w:val="00540445"/>
    <w:rsid w:val="00547E32"/>
    <w:rsid w:val="005713B9"/>
    <w:rsid w:val="0059418E"/>
    <w:rsid w:val="005B2627"/>
    <w:rsid w:val="0062125E"/>
    <w:rsid w:val="00632159"/>
    <w:rsid w:val="00675D76"/>
    <w:rsid w:val="006F3EF3"/>
    <w:rsid w:val="00734617"/>
    <w:rsid w:val="00740790"/>
    <w:rsid w:val="007E4E3C"/>
    <w:rsid w:val="007F3F05"/>
    <w:rsid w:val="008329D3"/>
    <w:rsid w:val="00892C09"/>
    <w:rsid w:val="008D1D02"/>
    <w:rsid w:val="009419AC"/>
    <w:rsid w:val="009446F5"/>
    <w:rsid w:val="0096782E"/>
    <w:rsid w:val="009A2A70"/>
    <w:rsid w:val="009B555A"/>
    <w:rsid w:val="009D6E41"/>
    <w:rsid w:val="00A52300"/>
    <w:rsid w:val="00AD0900"/>
    <w:rsid w:val="00AD5A2D"/>
    <w:rsid w:val="00BA4483"/>
    <w:rsid w:val="00BC1899"/>
    <w:rsid w:val="00BD077B"/>
    <w:rsid w:val="00BF7980"/>
    <w:rsid w:val="00C02B7D"/>
    <w:rsid w:val="00C1514D"/>
    <w:rsid w:val="00CA0377"/>
    <w:rsid w:val="00CB3325"/>
    <w:rsid w:val="00CF597E"/>
    <w:rsid w:val="00D2685B"/>
    <w:rsid w:val="00D42952"/>
    <w:rsid w:val="00D579D1"/>
    <w:rsid w:val="00D95091"/>
    <w:rsid w:val="00E0754F"/>
    <w:rsid w:val="00EF77BC"/>
    <w:rsid w:val="00F10447"/>
    <w:rsid w:val="00F47360"/>
    <w:rsid w:val="00F50BEA"/>
    <w:rsid w:val="00F73428"/>
    <w:rsid w:val="00FB1D34"/>
    <w:rsid w:val="00FB4AB0"/>
    <w:rsid w:val="00FC157F"/>
    <w:rsid w:val="00FE2D2C"/>
    <w:rsid w:val="00FF3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9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104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0447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0447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0447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0447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9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104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0447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0447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0447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0447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92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4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800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St-1150/2016-5</izvorni_sadrzaj>
    <derivirana_varijabla naziv="DomainObject.Oznaka_1">St-1150/2016-5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1150</izvorni_sadrzaj>
    <derivirana_varijabla naziv="DomainObject.Predmet.Broj_1">1150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444st.2. SZ-a</izvorni_sadrzaj>
    <derivirana_varijabla naziv="DomainObject.Predmet.Opis_1">čl. 444st.2.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St-1150/2016</izvorni_sadrzaj>
    <derivirana_varijabla naziv="DomainObject.Predmet.OznakaBroj_1">St-1150/2016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MADREVITA d.o.o. za proizvodnju maslina, trgovinu, turizam i usluge</izvorni_sadrzaj>
    <derivirana_varijabla naziv="DomainObject.Predmet.ProtustrankaFormated_1">  MADREVITA d.o.o. za proizvodnju maslina, trgovinu, turizam i usluge</derivirana_varijabla>
  </DomainObject.Predmet.ProtustrankaFormated>
  <DomainObject.Predmet.ProtustrankaFormatedOIB>
    <izvorni_sadrzaj>  MADREVITA d.o.o. za proizvodnju maslina, trgovinu, turizam i usluge, OIB 96797150040</izvorni_sadrzaj>
    <derivirana_varijabla naziv="DomainObject.Predmet.ProtustrankaFormatedOIB_1">  MADREVITA d.o.o. za proizvodnju maslina, trgovinu, turizam i usluge, OIB 96797150040</derivirana_varijabla>
  </DomainObject.Predmet.ProtustrankaFormatedOIB>
  <DomainObject.Predmet.ProtustrankaFormatedWithAdress>
    <izvorni_sadrzaj> MADREVITA d.o.o. za proizvodnju maslina, trgovinu, turizam i usluge, Na Pržini 3, 20235 Orašac</izvorni_sadrzaj>
    <derivirana_varijabla naziv="DomainObject.Predmet.ProtustrankaFormatedWithAdress_1"> MADREVITA d.o.o. za proizvodnju maslina, trgovinu, turizam i usluge, Na Pržini 3, 20235 Orašac</derivirana_varijabla>
  </DomainObject.Predmet.ProtustrankaFormatedWithAdress>
  <DomainObject.Predmet.ProtustrankaFormatedWithAdressOIB>
    <izvorni_sadrzaj> MADREVITA d.o.o. za proizvodnju maslina, trgovinu, turizam i usluge, OIB 96797150040, Na Pržini 3, 20235 Orašac</izvorni_sadrzaj>
    <derivirana_varijabla naziv="DomainObject.Predmet.ProtustrankaFormatedWithAdressOIB_1"> MADREVITA d.o.o. za proizvodnju maslina, trgovinu, turizam i usluge, OIB 96797150040, Na Pržini 3, 20235 Orašac</derivirana_varijabla>
  </DomainObject.Predmet.ProtustrankaFormatedWithAdressOIB>
  <DomainObject.Predmet.ProtustrankaWithAdress>
    <izvorni_sadrzaj>MADREVITA d.o.o. za proizvodnju maslina, trgovinu, turizam i usluge Na Pržini 3, 20235 Orašac</izvorni_sadrzaj>
    <derivirana_varijabla naziv="DomainObject.Predmet.ProtustrankaWithAdress_1">MADREVITA d.o.o. za proizvodnju maslina, trgovinu, turizam i usluge Na Pržini 3, 20235 Orašac</derivirana_varijabla>
  </DomainObject.Predmet.ProtustrankaWithAdress>
  <DomainObject.Predmet.ProtustrankaWithAdressOIB>
    <izvorni_sadrzaj>MADREVITA d.o.o. za proizvodnju maslina, trgovinu, turizam i usluge, OIB 96797150040, Na Pržini 3, 20235 Orašac</izvorni_sadrzaj>
    <derivirana_varijabla naziv="DomainObject.Predmet.ProtustrankaWithAdressOIB_1">MADREVITA d.o.o. za proizvodnju maslina, trgovinu, turizam i usluge, OIB 96797150040, Na Pržini 3, 20235 Orašac</derivirana_varijabla>
  </DomainObject.Predmet.ProtustrankaWithAdressOIB>
  <DomainObject.Predmet.ProtustrankaNazivFormated>
    <izvorni_sadrzaj>MADREVITA d.o.o. za proizvodnju maslina, trgovinu, turizam i usluge</izvorni_sadrzaj>
    <derivirana_varijabla naziv="DomainObject.Predmet.ProtustrankaNazivFormated_1">MADREVITA d.o.o. za proizvodnju maslina, trgovinu, turizam i usluge</derivirana_varijabla>
  </DomainObject.Predmet.ProtustrankaNazivFormated>
  <DomainObject.Predmet.ProtustrankaNazivFormatedOIB>
    <izvorni_sadrzaj>MADREVITA d.o.o. za proizvodnju maslina, trgovinu, turizam i usluge, OIB 96797150040</izvorni_sadrzaj>
    <derivirana_varijabla naziv="DomainObject.Predmet.ProtustrankaNazivFormatedOIB_1">MADREVITA d.o.o. za proizvodnju maslina, trgovinu, turizam i usluge, OIB 96797150040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118081.57</izvorni_sadrzaj>
    <derivirana_varijabla naziv="DomainObject.Predmet.TrenutnaVrijednost_1">118081.57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MADREVITA d.o.o. za proizvodnju maslina, trgovinu, turizam i usluge</item>
    </izvorni_sadrzaj>
    <derivirana_varijabla naziv="DomainObject.Predmet.ProtuStrankaListFormated_1">
      <item>MADREVITA d.o.o. za proizvodnju maslina, trgovinu, turizam i usluge</item>
    </derivirana_varijabla>
  </DomainObject.Predmet.ProtuStrankaListFormated>
  <DomainObject.Predmet.ProtuStrankaListFormatedOIB>
    <izvorni_sadrzaj>
      <item>MADREVITA d.o.o. za proizvodnju maslina, trgovinu, turizam i usluge, OIB 96797150040</item>
    </izvorni_sadrzaj>
    <derivirana_varijabla naziv="DomainObject.Predmet.ProtuStrankaListFormatedOIB_1">
      <item>MADREVITA d.o.o. za proizvodnju maslina, trgovinu, turizam i usluge, OIB 96797150040</item>
    </derivirana_varijabla>
  </DomainObject.Predmet.ProtuStrankaListFormatedOIB>
  <DomainObject.Predmet.ProtuStrankaListFormatedWithAdress>
    <izvorni_sadrzaj>
      <item>MADREVITA d.o.o. za proizvodnju maslina, trgovinu, turizam i usluge, Na Pržini 3, 20235 Orašac</item>
    </izvorni_sadrzaj>
    <derivirana_varijabla naziv="DomainObject.Predmet.ProtuStrankaListFormatedWithAdress_1">
      <item>MADREVITA d.o.o. za proizvodnju maslina, trgovinu, turizam i usluge, Na Pržini 3, 20235 Orašac</item>
    </derivirana_varijabla>
  </DomainObject.Predmet.ProtuStrankaListFormatedWithAdress>
  <DomainObject.Predmet.ProtuStrankaListFormatedWithAdressOIB>
    <izvorni_sadrzaj>
      <item>MADREVITA d.o.o. za proizvodnju maslina, trgovinu, turizam i usluge, OIB 96797150040, Na Pržini 3, 20235 Orašac</item>
    </izvorni_sadrzaj>
    <derivirana_varijabla naziv="DomainObject.Predmet.ProtuStrankaListFormatedWithAdressOIB_1">
      <item>MADREVITA d.o.o. za proizvodnju maslina, trgovinu, turizam i usluge, OIB 96797150040, Na Pržini 3, 20235 Orašac</item>
    </derivirana_varijabla>
  </DomainObject.Predmet.ProtuStrankaListFormatedWithAdressOIB>
  <DomainObject.Predmet.ProtuStrankaListNazivFormated>
    <izvorni_sadrzaj>
      <item>MADREVITA d.o.o. za proizvodnju maslina, trgovinu, turizam i usluge</item>
    </izvorni_sadrzaj>
    <derivirana_varijabla naziv="DomainObject.Predmet.ProtuStrankaListNazivFormated_1">
      <item>MADREVITA d.o.o. za proizvodnju maslina, trgovinu, turizam i usluge</item>
    </derivirana_varijabla>
  </DomainObject.Predmet.ProtuStrankaListNazivFormated>
  <DomainObject.Predmet.ProtuStrankaListNazivFormatedOIB>
    <izvorni_sadrzaj>
      <item>MADREVITA d.o.o. za proizvodnju maslina, trgovinu, turizam i usluge, OIB 96797150040</item>
    </izvorni_sadrzaj>
    <derivirana_varijabla naziv="DomainObject.Predmet.ProtuStrankaListNazivFormatedOIB_1">
      <item>MADREVITA d.o.o. za proizvodnju maslina, trgovinu, turizam i usluge, OIB 96797150040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>St-1150/2016-5</izvorni_sadrzaj>
    <derivirana_varijabla naziv="DomainObject.PoslovniBrojDokumenta_1">St-1150/2016-5</derivirana_varijabla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MADREVITA d.o.o. za proizvodnju maslina, trgovinu, turizam i usluge</izvorni_sadrzaj>
    <derivirana_varijabla naziv="DomainObject.Predmet.ProtustrankaIDrugi_1">MADREVITA d.o.o. za proizvodnju maslina, trgovinu, turizam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MADREVITA d.o.o. za proizvodnju maslina, trgovinu, turizam i usluge, OIB 96797150040, Na Pržini 3, 20235 Orašac</izvorni_sadrzaj>
    <derivirana_varijabla naziv="DomainObject.Predmet.ProtustrankaIDrugiAdressOIB_1">MADREVITA d.o.o. za proizvodnju maslina, trgovinu, turizam i usluge, OIB 96797150040, Na Pržini 3, 20235 Orašac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MADREVITA d.o.o. za proizvodnju maslina, trgovinu, turizam i usluge</item>
      <item>FINA,RC Split,Podružnica Dubrovnik</item>
    </izvorni_sadrzaj>
    <derivirana_varijabla naziv="DomainObject.Predmet.SudioniciListNaziv_1">
      <item>MADREVITA d.o.o. za proizvodnju maslina, trgovinu, turizam i usluge</item>
      <item>FINA,RC Split,Podružnica Dubrovnik</item>
    </derivirana_varijabla>
  </DomainObject.Predmet.SudioniciListNaziv>
  <DomainObject.Predmet.SudioniciListAdressOIB>
    <izvorni_sadrzaj>
      <item>MADREVITA d.o.o. za proizvodnju maslina, trgovinu, turizam i usluge, OIB 96797150040, Na Pržini 3,20235 Orašac</item>
      <item>FINA,RC Split,Podružnica Dubrovnik, OIB 85821130368, Vukovarska 2,20000 Dubrovnik</item>
    </izvorni_sadrzaj>
    <derivirana_varijabla naziv="DomainObject.Predmet.SudioniciListAdressOIB_1">
      <item>MADREVITA d.o.o. za proizvodnju maslina, trgovinu, turizam i usluge, OIB 96797150040, Na Pržini 3,20235 Orašac</item>
      <item>FINA,RC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96797150040</item>
      <item>, OIB 85821130368</item>
    </izvorni_sadrzaj>
    <derivirana_varijabla naziv="DomainObject.Predmet.SudioniciListNazivOIB_1">
      <item>, OIB 96797150040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2504</properties:Characters>
  <properties:Lines>67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2016-05-05T11:04:00Z</dcterms:created>
  <dc:creator>Diana Butigan Granić</dc:creator>
  <cp:lastModifiedBy>Srđan Gavranić</cp:lastModifiedBy>
  <cp:lastPrinted>2016-05-05T11:05:00Z</cp:lastPrinted>
  <dcterms:modified xmlns:xsi="http://www.w3.org/2001/XMLSchema-instance" xsi:type="dcterms:W3CDTF">2016-05-05T11:05:00Z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St-1150/2016-5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