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a9086" w14:paraId="e9a9086" w:rsidRDefault="00AE649C" w:rsidP="00FA5B5E" w:rsidR="00AE649C" w:rsidRPr="00B76F3C">
      <w:pPr>
        <w:pStyle w:val="Naslov3"/>
        <w15:collapsed w:val="false"/>
      </w:pPr>
    </w:p>
    <w:p w:rsidRDefault="00B11D0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11D0B" w:rsidP="00B11D0B" w:rsidR="00B11D0B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St-378/2016-4.</w:t>
      </w:r>
    </w:p>
    <w:p w:rsidRDefault="00B11D0B" w:rsidP="00B11D0B" w:rsidR="00B11D0B">
      <w:pPr>
        <w:jc w:val="both"/>
        <w:rPr>
          <w:rFonts w:cs="Arial" w:hAnsi="Arial" w:ascii="Arial"/>
          <w:b/>
        </w:rPr>
      </w:pPr>
    </w:p>
    <w:p w:rsidRDefault="00B11D0B" w:rsidP="00B11D0B" w:rsidR="00B11D0B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B11D0B" w:rsidP="00B11D0B" w:rsidR="00B11D0B">
      <w:pPr>
        <w:jc w:val="center"/>
        <w:rPr>
          <w:rFonts w:cs="Arial" w:hAnsi="Arial" w:ascii="Arial"/>
          <w:b/>
        </w:rPr>
      </w:pPr>
    </w:p>
    <w:p w:rsidRDefault="00B11D0B" w:rsidP="00B11D0B" w:rsidR="00B11D0B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B11D0B" w:rsidP="00B11D0B" w:rsidR="00B11D0B">
      <w:pPr>
        <w:jc w:val="both"/>
        <w:rPr>
          <w:rFonts w:cs="Arial" w:hAnsi="Arial" w:ascii="Arial"/>
        </w:rPr>
      </w:pPr>
    </w:p>
    <w:p w:rsidRDefault="00B11D0B" w:rsidP="00B11D0B" w:rsidR="00B11D0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SERAFINI iz Zagreba, Ožujska 3, OIB 03856578012, dana 13. rujna 2016. godine  </w:t>
      </w:r>
    </w:p>
    <w:p w:rsidRDefault="00B11D0B" w:rsidP="00B11D0B" w:rsidR="00B11D0B">
      <w:pPr>
        <w:jc w:val="both"/>
        <w:rPr>
          <w:rFonts w:cs="Arial" w:hAnsi="Arial" w:ascii="Arial"/>
        </w:rPr>
      </w:pPr>
    </w:p>
    <w:p w:rsidRDefault="00B11D0B" w:rsidP="00B11D0B" w:rsidR="00B11D0B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B11D0B" w:rsidP="00B11D0B" w:rsidR="00B11D0B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SERAFINI iz Zagreba, Ožujska 3, OIB 03856578012.</w:t>
      </w:r>
    </w:p>
    <w:p w:rsidRDefault="00B11D0B" w:rsidP="00B11D0B" w:rsidR="00B11D0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stečajnog upravitelja imenuje se JELENKO LEHKI iz Zagreba, Pavla </w:t>
      </w:r>
      <w:proofErr w:type="spellStart"/>
      <w:r>
        <w:rPr>
          <w:rFonts w:cs="Arial" w:hAnsi="Arial" w:ascii="Arial"/>
        </w:rPr>
        <w:t>Hatza</w:t>
      </w:r>
      <w:proofErr w:type="spellEnd"/>
      <w:r>
        <w:rPr>
          <w:rFonts w:cs="Arial" w:hAnsi="Arial" w:ascii="Arial"/>
        </w:rPr>
        <w:t xml:space="preserve"> 10, OIB 96068307857. </w:t>
      </w:r>
    </w:p>
    <w:p w:rsidRDefault="00B11D0B" w:rsidP="00B11D0B" w:rsidR="00B11D0B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SERAFINI iz Zagreba, Ožujska 3, OIB 03856578012.</w:t>
      </w:r>
    </w:p>
    <w:p w:rsidRDefault="00B11D0B" w:rsidP="00B11D0B" w:rsidR="00B11D0B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13. rujna 2016. godine u 08,30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B11D0B" w:rsidP="00B11D0B" w:rsidR="00B11D0B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B11D0B" w:rsidP="00B11D0B" w:rsidR="00B11D0B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11D0B" w:rsidP="00B11D0B" w:rsidR="00B11D0B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Registra neprofitnih organizacija.</w:t>
      </w:r>
    </w:p>
    <w:p w:rsidRDefault="00B11D0B" w:rsidP="00B11D0B" w:rsidR="00B11D0B">
      <w:pPr>
        <w:jc w:val="center"/>
        <w:rPr>
          <w:rFonts w:cs="Arial" w:hAnsi="Arial" w:ascii="Arial"/>
          <w:b/>
        </w:rPr>
      </w:pPr>
    </w:p>
    <w:p w:rsidRDefault="00B11D0B" w:rsidP="00B11D0B" w:rsidR="00B11D0B">
      <w:pPr>
        <w:jc w:val="center"/>
        <w:rPr>
          <w:rFonts w:cs="Arial" w:hAnsi="Arial" w:ascii="Arial"/>
          <w:b/>
        </w:rPr>
      </w:pPr>
    </w:p>
    <w:p w:rsidRDefault="00B11D0B" w:rsidP="00B11D0B" w:rsidR="00B11D0B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B11D0B" w:rsidP="00B11D0B" w:rsidR="00B11D0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St-378/2016-2, koji je objavljen na mrežnoj stranici e-oglasna ploča Trgovačkog suda u Bjelovaru dana 17.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B11D0B" w:rsidP="00B11D0B" w:rsidR="00B11D0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11D0B" w:rsidP="00B11D0B" w:rsidR="00B11D0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B11D0B" w:rsidP="00B11D0B" w:rsidR="00B11D0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B11D0B" w:rsidP="00B11D0B" w:rsidR="00B11D0B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11D0B" w:rsidP="00B11D0B" w:rsidR="00B11D0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registra neprofitnih organizacija, sud je odlučio sukladno čl. 131., 132. i 286. SZ-a. </w:t>
      </w:r>
    </w:p>
    <w:p w:rsidRDefault="00B11D0B" w:rsidP="00B11D0B" w:rsidR="00B11D0B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13. rujna 2016. godine</w:t>
      </w:r>
    </w:p>
    <w:p w:rsidRDefault="00B11D0B" w:rsidP="00B11D0B" w:rsidR="00B11D0B">
      <w:pPr>
        <w:rPr>
          <w:rFonts w:cs="Arial" w:hAnsi="Arial" w:ascii="Arial"/>
          <w:b/>
        </w:rPr>
      </w:pPr>
    </w:p>
    <w:p w:rsidRDefault="00B11D0B" w:rsidP="00B11D0B" w:rsidR="00B11D0B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B11D0B" w:rsidP="00B11D0B" w:rsidR="00B11D0B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</w:t>
      </w:r>
    </w:p>
    <w:p w:rsidRDefault="00B11D0B" w:rsidP="00B11D0B" w:rsidR="00B11D0B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  <w:t xml:space="preserve">         </w:t>
      </w:r>
    </w:p>
    <w:p w:rsidRDefault="00B11D0B" w:rsidP="00B11D0B" w:rsidR="00B11D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B11D0B" w:rsidP="00B11D0B" w:rsidR="00B11D0B">
      <w:pPr>
        <w:jc w:val="both"/>
        <w:rPr>
          <w:rFonts w:cs="Arial" w:hAnsi="Arial" w:ascii="Arial"/>
        </w:rPr>
      </w:pPr>
    </w:p>
    <w:p w:rsidRDefault="00B11D0B" w:rsidP="00B11D0B" w:rsidR="00B11D0B">
      <w:pPr>
        <w:jc w:val="both"/>
        <w:rPr>
          <w:rFonts w:cs="Arial" w:hAnsi="Arial" w:ascii="Arial"/>
        </w:rPr>
      </w:pPr>
    </w:p>
    <w:p w:rsidRDefault="00B11D0B" w:rsidP="00B11D0B" w:rsidR="00B11D0B">
      <w:pPr>
        <w:jc w:val="both"/>
        <w:rPr>
          <w:rFonts w:cs="Arial" w:hAnsi="Arial" w:ascii="Arial"/>
        </w:rPr>
      </w:pPr>
    </w:p>
    <w:p w:rsidRDefault="00B11D0B" w:rsidP="00B11D0B" w:rsidR="00B11D0B">
      <w:pPr>
        <w:jc w:val="both"/>
        <w:rPr>
          <w:rFonts w:cs="Arial" w:hAnsi="Arial" w:ascii="Arial"/>
        </w:rPr>
      </w:pPr>
      <w:bookmarkStart w:name="_GoBack" w:id="0"/>
      <w:bookmarkEnd w:id="0"/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B11D0B" w:rsidP="00B11D0B" w:rsidR="00B11D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 dužniku-putem e-oglasne ploče suda</w:t>
      </w:r>
    </w:p>
    <w:p w:rsidRDefault="00B11D0B" w:rsidP="00B11D0B" w:rsidR="00B11D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 putem pošte</w:t>
      </w:r>
    </w:p>
    <w:p w:rsidRDefault="00B11D0B" w:rsidP="00B11D0B" w:rsidR="00B11D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predlagatelju FINI, Podružnica Bjelovar, stečajnom upravitelju, ŽDO Bjelovar, Porezna uprava, Ispostava Zagreb – registru neprofitnih organizacija- veza na registar neprofitnih organizacija</w:t>
      </w:r>
    </w:p>
    <w:p w:rsidRDefault="00B11D0B" w:rsidP="00B11D0B" w:rsidR="00B11D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- nakon pravomoćnosti – registru neprofitnih organizacija</w:t>
      </w:r>
    </w:p>
    <w:p w:rsidRDefault="00B11D0B" w:rsidP="00B11D0B" w:rsidR="00B11D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B11D0B" w:rsidP="00B11D0B" w:rsidR="00B11D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13.09.2016.g.</w:t>
      </w:r>
    </w:p>
    <w:p w:rsidRDefault="00B11D0B" w:rsidP="00B11D0B" w:rsidR="00B11D0B">
      <w:pPr>
        <w:rPr>
          <w:rFonts w:cs="Arial" w:hAnsi="Arial" w:ascii="Arial"/>
        </w:rPr>
      </w:pPr>
    </w:p>
    <w:p w:rsidRDefault="00B11D0B" w:rsidP="00B11D0B" w:rsidR="00B11D0B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1D0B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256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St-378/2016-4</izvorni_sadrzaj>
    <derivirana_varijabla naziv="DomainObject.Oznaka_1">St-378/2016-4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St-378/2016</izvorni_sadrzaj>
    <derivirana_varijabla naziv="DomainObject.Predmet.OznakaBroj_1">St-378/2016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SERAFINI</izvorni_sadrzaj>
    <derivirana_varijabla naziv="DomainObject.Predmet.ProtustrankaFormated_1">  SERAFINI</derivirana_varijabla>
  </DomainObject.Predmet.ProtustrankaFormated>
  <DomainObject.Predmet.ProtustrankaFormatedOIB>
    <izvorni_sadrzaj>  SERAFINI, OIB 03856578012</izvorni_sadrzaj>
    <derivirana_varijabla naziv="DomainObject.Predmet.ProtustrankaFormatedOIB_1">  SERAFINI, OIB 03856578012</derivirana_varijabla>
  </DomainObject.Predmet.ProtustrankaFormatedOIB>
  <DomainObject.Predmet.ProtustrankaFormatedWithAdress>
    <izvorni_sadrzaj> SERAFINI, Ožujska, 10000 Zagreb</izvorni_sadrzaj>
    <derivirana_varijabla naziv="DomainObject.Predmet.ProtustrankaFormatedWithAdress_1"> SERAFINI, Ožujska, 10000 Zagreb</derivirana_varijabla>
  </DomainObject.Predmet.ProtustrankaFormatedWithAdress>
  <DomainObject.Predmet.ProtustrankaFormatedWithAdressOIB>
    <izvorni_sadrzaj> SERAFINI, OIB 03856578012, Ožujska, 10000 Zagreb</izvorni_sadrzaj>
    <derivirana_varijabla naziv="DomainObject.Predmet.ProtustrankaFormatedWithAdressOIB_1"> SERAFINI, OIB 03856578012, Ožujska, 10000 Zagreb</derivirana_varijabla>
  </DomainObject.Predmet.ProtustrankaFormatedWithAdressOIB>
  <DomainObject.Predmet.ProtustrankaWithAdress>
    <izvorni_sadrzaj>SERAFINI Ožujska, 10000 Zagreb</izvorni_sadrzaj>
    <derivirana_varijabla naziv="DomainObject.Predmet.ProtustrankaWithAdress_1">SERAFINI Ožujska, 10000 Zagreb</derivirana_varijabla>
  </DomainObject.Predmet.ProtustrankaWithAdress>
  <DomainObject.Predmet.ProtustrankaWithAdressOIB>
    <izvorni_sadrzaj>SERAFINI, OIB 03856578012, Ožujska, 10000 Zagreb</izvorni_sadrzaj>
    <derivirana_varijabla naziv="DomainObject.Predmet.ProtustrankaWithAdressOIB_1">SERAFINI, OIB 03856578012, Ožujska, 10000 Zagreb</derivirana_varijabla>
  </DomainObject.Predmet.ProtustrankaWithAdressOIB>
  <DomainObject.Predmet.ProtustrankaNazivFormated>
    <izvorni_sadrzaj>SERAFINI</izvorni_sadrzaj>
    <derivirana_varijabla naziv="DomainObject.Predmet.ProtustrankaNazivFormated_1">SERAFINI</derivirana_varijabla>
  </DomainObject.Predmet.ProtustrankaNazivFormated>
  <DomainObject.Predmet.ProtustrankaNazivFormatedOIB>
    <izvorni_sadrzaj>SERAFINI, OIB 03856578012</izvorni_sadrzaj>
    <derivirana_varijabla naziv="DomainObject.Predmet.ProtustrankaNazivFormatedOIB_1">SERAFINI, OIB 03856578012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SERAFINI</item>
    </izvorni_sadrzaj>
    <derivirana_varijabla naziv="DomainObject.Predmet.ProtuStrankaListFormated_1">
      <item>SERAFINI</item>
    </derivirana_varijabla>
  </DomainObject.Predmet.ProtuStrankaListFormated>
  <DomainObject.Predmet.ProtuStrankaListFormatedOIB>
    <izvorni_sadrzaj>
      <item>SERAFINI, OIB 03856578012</item>
    </izvorni_sadrzaj>
    <derivirana_varijabla naziv="DomainObject.Predmet.ProtuStrankaListFormatedOIB_1">
      <item>SERAFINI, OIB 03856578012</item>
    </derivirana_varijabla>
  </DomainObject.Predmet.ProtuStrankaListFormatedOIB>
  <DomainObject.Predmet.ProtuStrankaListFormatedWithAdress>
    <izvorni_sadrzaj>
      <item>SERAFINI, Ožujska, 10000 Zagreb</item>
    </izvorni_sadrzaj>
    <derivirana_varijabla naziv="DomainObject.Predmet.ProtuStrankaListFormatedWithAdress_1">
      <item>SERAFINI, Ožujska, 10000 Zagreb</item>
    </derivirana_varijabla>
  </DomainObject.Predmet.ProtuStrankaListFormatedWithAdress>
  <DomainObject.Predmet.ProtuStrankaListFormatedWithAdressOIB>
    <izvorni_sadrzaj>
      <item>SERAFINI, OIB 03856578012, Ožujska, 10000 Zagreb</item>
    </izvorni_sadrzaj>
    <derivirana_varijabla naziv="DomainObject.Predmet.ProtuStrankaListFormatedWithAdressOIB_1">
      <item>SERAFINI, OIB 03856578012, Ožujska, 10000 Zagreb</item>
    </derivirana_varijabla>
  </DomainObject.Predmet.ProtuStrankaListFormatedWithAdressOIB>
  <DomainObject.Predmet.ProtuStrankaListNazivFormated>
    <izvorni_sadrzaj>
      <item>SERAFINI</item>
    </izvorni_sadrzaj>
    <derivirana_varijabla naziv="DomainObject.Predmet.ProtuStrankaListNazivFormated_1">
      <item>SERAFINI</item>
    </derivirana_varijabla>
  </DomainObject.Predmet.ProtuStrankaListNazivFormated>
  <DomainObject.Predmet.ProtuStrankaListNazivFormatedOIB>
    <izvorni_sadrzaj>
      <item>SERAFINI, OIB 03856578012</item>
    </izvorni_sadrzaj>
    <derivirana_varijabla naziv="DomainObject.Predmet.ProtuStrankaListNazivFormatedOIB_1">
      <item>SERAFINI, OIB 03856578012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>St-378/2016-4</izvorni_sadrzaj>
    <derivirana_varijabla naziv="DomainObject.PoslovniBrojDokumenta_1">St-378/2016-4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SERAFINI</izvorni_sadrzaj>
    <derivirana_varijabla naziv="DomainObject.Predmet.ProtustrankaIDrugi_1">SERAFINI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SERAFINI, OIB 03856578012, Ožujska, 10000 Zagreb</izvorni_sadrzaj>
    <derivirana_varijabla naziv="DomainObject.Predmet.ProtustrankaIDrugiAdressOIB_1">SERAFINI, OIB 03856578012, Ožujska,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SERAFINI</item>
      <item>FINA Regionalni centar Zagreb</item>
    </izvorni_sadrzaj>
    <derivirana_varijabla naziv="DomainObject.Predmet.SudioniciListNaziv_1">
      <item>SERAFINI</item>
      <item>FINA Regionalni centar Zagreb</item>
    </derivirana_varijabla>
  </DomainObject.Predmet.SudioniciListNaziv>
  <DomainObject.Predmet.SudioniciListAdressOIB>
    <izvorni_sadrzaj>
      <item>SERAFINI, OIB 03856578012, Ožujska,10000 Zagreb</item>
      <item>FINA Regionalni centar Zagreb, OIB 85821130368, Trg svibanjskih žrtava 1995. 1,10000 Zagreb</item>
    </izvorni_sadrzaj>
    <derivirana_varijabla naziv="DomainObject.Predmet.SudioniciListAdressOIB_1">
      <item>SERAFINI, OIB 03856578012, Ožujska,10000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375BE6-CD6E-4C9A-BA93-BC197C0C2F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669</properties:Words>
  <properties:Characters>3638</properties:Characters>
  <properties:Lines>93</properties:Lines>
  <properties:Paragraphs>29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2016-09-13T06:19:00Z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St-378/2016-4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