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031a" w14:paraId="c8b031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D8343D">
        <w:t>4531</w:t>
      </w:r>
      <w:r>
        <w:t>/2015</w:t>
      </w:r>
      <w:r w:rsidR="001615D6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D1CB4">
        <w:t xml:space="preserve">VENDOR d.o.o., Jordanovac 3, Zagreb, OIB: </w:t>
      </w:r>
      <w:r w:rsidR="00BD1CB4" w:rsidRPr="009546AF">
        <w:t>13849320290</w:t>
      </w:r>
      <w:r>
        <w:t xml:space="preserve">, dana      </w:t>
      </w:r>
      <w:r w:rsidR="00527D99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D1CB4">
        <w:t xml:space="preserve">VENDOR d.o.o., Jordanovac 3, Zagreb, OIB: </w:t>
      </w:r>
      <w:r w:rsidR="00BD1CB4" w:rsidRPr="009546AF">
        <w:t>13849320290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27D99">
        <w:t>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</w:t>
      </w:r>
      <w:r w:rsidR="00DE3617">
        <w:t>ajnog upravitelja imenuje se STJEPAN LOVIĆ iz Zagreba, Preradovićeva 13, OIB:</w:t>
      </w:r>
      <w:r>
        <w:t xml:space="preserve"> </w:t>
      </w:r>
      <w:r w:rsidR="00527D99" w:rsidRPr="00527D99">
        <w:t>25964288839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D1CB4">
        <w:t xml:space="preserve">VENDOR d.o.o., Jordanovac 3, Zagreb, OIB: </w:t>
      </w:r>
      <w:r w:rsidR="00BD1CB4" w:rsidRPr="009546AF">
        <w:t>13849320290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E3617" w:rsidP="00047C0E" w:rsidR="00047C0E">
      <w:pPr>
        <w:pStyle w:val="Bezproreda"/>
        <w:jc w:val="center"/>
      </w:pPr>
      <w:r>
        <w:t>U Zagrebu, 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C3A5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9C3A57" w:rsidP="009C3A57" w:rsidR="009C3A57">
      <w:pPr>
        <w:pStyle w:val="Bezproreda"/>
        <w:jc w:val="right"/>
      </w:pPr>
      <w:r>
        <w:t>Za točnost otpravka-ovlašteni službenik:</w:t>
      </w:r>
    </w:p>
    <w:p w:rsidRDefault="009C3A57" w:rsidP="009C3A57" w:rsidR="009C3A57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10D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D8343D">
          <w:t>4531/2015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615D6"/>
    <w:rsid w:val="001B22F8"/>
    <w:rsid w:val="003A3366"/>
    <w:rsid w:val="004E266D"/>
    <w:rsid w:val="00527D99"/>
    <w:rsid w:val="0060310D"/>
    <w:rsid w:val="00677951"/>
    <w:rsid w:val="007F1F27"/>
    <w:rsid w:val="009C3A57"/>
    <w:rsid w:val="00AA7B27"/>
    <w:rsid w:val="00AE11D4"/>
    <w:rsid w:val="00B8625B"/>
    <w:rsid w:val="00BC1874"/>
    <w:rsid w:val="00BD1CB4"/>
    <w:rsid w:val="00C136F3"/>
    <w:rsid w:val="00D8343D"/>
    <w:rsid w:val="00DC0AA2"/>
    <w:rsid w:val="00DE059B"/>
    <w:rsid w:val="00DE3617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6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61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4531</izvorni_sadrzaj>
    <derivirana_varijabla naziv="DomainObject.Predmet.Broj_1">4531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St-4531/2015</izvorni_sadrzaj>
    <derivirana_varijabla naziv="DomainObject.Predmet.OznakaBroj_1">St-4531/2015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VENDOR d.o.o. zastupanog po punomoćniku Mihael Plećaš</izvorni_sadrzaj>
    <derivirana_varijabla naziv="DomainObject.Predmet.ProtustrankaFormated_1">  VENDOR d.o.o. zastupanog po punomoćniku Mihael Plećaš</derivirana_varijabla>
  </DomainObject.Predmet.ProtustrankaFormated>
  <DomainObject.Predmet.ProtustrankaFormatedOIB>
    <izvorni_sadrzaj>  VENDOR d.o.o., OIB 13849320290 zastupanog po punomoćniku Mihael Plećaš</izvorni_sadrzaj>
    <derivirana_varijabla naziv="DomainObject.Predmet.ProtustrankaFormatedOIB_1">  VENDOR d.o.o., OIB 13849320290 zastupanog po punomoćniku Mihael Plećaš</derivirana_varijabla>
  </DomainObject.Predmet.ProtustrankaFormatedOIB>
  <DomainObject.Predmet.ProtustrankaFormatedWithAdress>
    <izvorni_sadrzaj> VENDOR d.o.o., Jordanovac 3, 10000 Zagreb zastupanog po punomoćniku Mihael Plećaš</izvorni_sadrzaj>
    <derivirana_varijabla naziv="DomainObject.Predmet.ProtustrankaFormatedWithAdress_1"> VENDOR d.o.o., Jordanovac 3, 10000 Zagreb zastupanog po punomoćniku Mihael Plećaš</derivirana_varijabla>
  </DomainObject.Predmet.ProtustrankaFormatedWithAdress>
  <DomainObject.Predmet.ProtustrankaFormatedWithAdressOIB>
    <izvorni_sadrzaj> VENDOR d.o.o., OIB 13849320290, Jordanovac 3, 10000 Zagreb zastupanog po punomoćniku Mihael Plećaš</izvorni_sadrzaj>
    <derivirana_varijabla naziv="DomainObject.Predmet.ProtustrankaFormatedWithAdressOIB_1"> VENDOR d.o.o., OIB 13849320290, Jordanovac 3, 10000 Zagreb zastupanog po punomoćniku Mihael Plećaš</derivirana_varijabla>
  </DomainObject.Predmet.ProtustrankaFormatedWithAdressOIB>
  <DomainObject.Predmet.ProtustrankaWithAdress>
    <izvorni_sadrzaj>VENDOR d.o.o. Jordanovac 3, 10000 Zagreb</izvorni_sadrzaj>
    <derivirana_varijabla naziv="DomainObject.Predmet.ProtustrankaWithAdress_1">VENDOR d.o.o. Jordanovac 3, 10000 Zagreb</derivirana_varijabla>
  </DomainObject.Predmet.ProtustrankaWithAdress>
  <DomainObject.Predmet.ProtustrankaWithAdressOIB>
    <izvorni_sadrzaj>VENDOR d.o.o., OIB 13849320290, Jordanovac 3, 10000 Zagreb</izvorni_sadrzaj>
    <derivirana_varijabla naziv="DomainObject.Predmet.ProtustrankaWithAdressOIB_1">VENDOR d.o.o., OIB 13849320290, Jordanovac 3, 10000 Zagreb</derivirana_varijabla>
  </DomainObject.Predmet.ProtustrankaWithAdressOIB>
  <DomainObject.Predmet.ProtustrankaNazivFormated>
    <izvorni_sadrzaj>VENDOR d.o.o.</izvorni_sadrzaj>
    <derivirana_varijabla naziv="DomainObject.Predmet.ProtustrankaNazivFormated_1">VENDOR d.o.o.</derivirana_varijabla>
  </DomainObject.Predmet.ProtustrankaNazivFormated>
  <DomainObject.Predmet.ProtustrankaNazivFormatedOIB>
    <izvorni_sadrzaj>VENDOR d.o.o., OIB 13849320290</izvorni_sadrzaj>
    <derivirana_varijabla naziv="DomainObject.Predmet.ProtustrankaNazivFormatedOIB_1">VENDOR d.o.o., OIB 13849320290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VENDOR d.o.o. zastupanog po punomoćniku Mihael Plećaš</item>
    </izvorni_sadrzaj>
    <derivirana_varijabla naziv="DomainObject.Predmet.ProtuStrankaListFormated_1">
      <item>VENDOR d.o.o. zastupanog po punomoćniku Mihael Plećaš</item>
    </derivirana_varijabla>
  </DomainObject.Predmet.ProtuStrankaListFormated>
  <DomainObject.Predmet.ProtuStrankaListFormatedOIB>
    <izvorni_sadrzaj>
      <item>VENDOR d.o.o., OIB 13849320290 zastupanog po punomoćniku Mihael Plećaš</item>
    </izvorni_sadrzaj>
    <derivirana_varijabla naziv="DomainObject.Predmet.ProtuStrankaListFormatedOIB_1">
      <item>VENDOR d.o.o., OIB 13849320290 zastupanog po punomoćniku Mihael Plećaš</item>
    </derivirana_varijabla>
  </DomainObject.Predmet.ProtuStrankaListFormatedOIB>
  <DomainObject.Predmet.ProtuStrankaListFormatedWithAdress>
    <izvorni_sadrzaj>
      <item>VENDOR d.o.o., Jordanovac 3, 10000 Zagreb zastupanog po punomoćniku Mihael Plećaš</item>
    </izvorni_sadrzaj>
    <derivirana_varijabla naziv="DomainObject.Predmet.ProtuStrankaListFormatedWithAdress_1">
      <item>VENDOR d.o.o., Jordanovac 3, 10000 Zagreb zastupanog po punomoćniku Mihael Plećaš</item>
    </derivirana_varijabla>
  </DomainObject.Predmet.ProtuStrankaListFormatedWithAdress>
  <DomainObject.Predmet.ProtuStrankaListFormatedWithAdressOIB>
    <izvorni_sadrzaj>
      <item>VENDOR d.o.o., OIB 13849320290, Jordanovac 3, 10000 Zagreb zastupanog po punomoćniku Mihael Plećaš</item>
    </izvorni_sadrzaj>
    <derivirana_varijabla naziv="DomainObject.Predmet.ProtuStrankaListFormatedWithAdressOIB_1">
      <item>VENDOR d.o.o., OIB 13849320290, Jordanovac 3, 10000 Zagreb zastupanog po punomoćniku Mihael Plećaš</item>
    </derivirana_varijabla>
  </DomainObject.Predmet.ProtuStrankaListFormatedWithAdressOIB>
  <DomainObject.Predmet.ProtuStrankaListNazivFormated>
    <izvorni_sadrzaj>
      <item>VENDOR d.o.o.</item>
    </izvorni_sadrzaj>
    <derivirana_varijabla naziv="DomainObject.Predmet.ProtuStrankaListNazivFormated_1">
      <item>VENDOR d.o.o.</item>
    </derivirana_varijabla>
  </DomainObject.Predmet.ProtuStrankaListNazivFormated>
  <DomainObject.Predmet.ProtuStrankaListNazivFormatedOIB>
    <izvorni_sadrzaj>
      <item>VENDOR d.o.o., OIB 13849320290</item>
    </izvorni_sadrzaj>
    <derivirana_varijabla naziv="DomainObject.Predmet.ProtuStrankaListNazivFormatedOIB_1">
      <item>VENDOR d.o.o., OIB 13849320290</item>
    </derivirana_varijabla>
  </DomainObject.Predmet.ProtuStrankaListNazivFormatedOIB>
  <DomainObject.Predmet.OstaliListFormated>
    <izvorni_sadrzaj>
      <item>Stjepan Lović</item>
      <item>Mihael Plećaš punomoćnik sudionika u postupku VENDOR d.o.o.</item>
    </izvorni_sadrzaj>
    <derivirana_varijabla naziv="DomainObject.Predmet.OstaliListFormated_1">
      <item>Stjepan Lović</item>
      <item>Mihael Plećaš punomoćnik sudionika u postupku VENDOR d.o.o.</item>
    </derivirana_varijabla>
  </DomainObject.Predmet.OstaliListFormated>
  <DomainObject.Predmet.OstaliListFormatedOIB>
    <izvorni_sadrzaj>
      <item>Stjepan Lović, OIB 25964288839</item>
      <item>Mihael Plećaš, OIB 70115071355 punomoćnik sudionika u postupku VENDOR d.o.o.</item>
    </izvorni_sadrzaj>
    <derivirana_varijabla naziv="DomainObject.Predmet.OstaliListFormatedOIB_1">
      <item>Stjepan Lović, OIB 25964288839</item>
      <item>Mihael Plećaš, OIB 70115071355 punomoćnik sudionika u postupku VENDOR d.o.o.</item>
    </derivirana_varijabla>
  </DomainObject.Predmet.OstaliListFormatedOIB>
  <DomainObject.Predmet.OstaliListFormatedWithAdress>
    <izvorni_sadrzaj>
      <item>Stjepan Lović, Preradovićeva 13, 10000 Zagreb</item>
      <item>Mihael Plećaš, Cankarova 5, 10000 Zagreb punomoćnik sudionika u postupku VENDOR d.o.o.</item>
    </izvorni_sadrzaj>
    <derivirana_varijabla naziv="DomainObject.Predmet.OstaliListFormatedWithAdress_1">
      <item>Stjepan Lović, Preradovićeva 13, 10000 Zagreb</item>
      <item>Mihael Plećaš, Cankarova 5, 10000 Zagreb punomoćnik sudionika u postupku VENDOR d.o.o.</item>
    </derivirana_varijabla>
  </DomainObject.Predmet.OstaliListFormatedWithAdress>
  <DomainObject.Predmet.OstaliListFormatedWithAdressOIB>
    <izvorni_sadrzaj>
      <item>Stjepan Lović, OIB 25964288839, Preradovićeva 13, 10000 Zagreb</item>
      <item>Mihael Plećaš, OIB 70115071355, Cankarova 5, 10000 Zagreb punomoćnik sudionika u postupku VENDOR d.o.o.</item>
    </izvorni_sadrzaj>
    <derivirana_varijabla naziv="DomainObject.Predmet.OstaliListFormatedWithAdressOIB_1">
      <item>Stjepan Lović, OIB 25964288839, Preradovićeva 13, 10000 Zagreb</item>
      <item>Mihael Plećaš, OIB 70115071355, Cankarova 5, 10000 Zagreb punomoćnik sudionika u postupku VENDOR d.o.o.</item>
    </derivirana_varijabla>
  </DomainObject.Predmet.OstaliListFormatedWithAdressOIB>
  <DomainObject.Predmet.OstaliListNazivFormated>
    <izvorni_sadrzaj>
      <item>Stjepan Lović</item>
      <item>Mihael Plećaš</item>
    </izvorni_sadrzaj>
    <derivirana_varijabla naziv="DomainObject.Predmet.OstaliListNazivFormated_1">
      <item>Stjepan Lović</item>
      <item>Mihael Plećaš</item>
    </derivirana_varijabla>
  </DomainObject.Predmet.OstaliListNazivFormated>
  <DomainObject.Predmet.OstaliListNazivFormatedOIB>
    <izvorni_sadrzaj>
      <item>Stjepan Lović, OIB 25964288839</item>
      <item>Mihael Plećaš, OIB 70115071355</item>
    </izvorni_sadrzaj>
    <derivirana_varijabla naziv="DomainObject.Predmet.OstaliListNazivFormatedOIB_1">
      <item>Stjepan Lović, OIB 25964288839</item>
      <item>Mihael Plećaš, OIB 70115071355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VENDOR d.o.o.</izvorni_sadrzaj>
    <derivirana_varijabla naziv="DomainObject.Predmet.ProtustrankaIDrugi_1">VENDOR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VENDOR d.o.o., OIB 13849320290, Jordanovac 3, 10000 Zagreb</izvorni_sadrzaj>
    <derivirana_varijabla naziv="DomainObject.Predmet.ProtustrankaIDrugiAdressOIB_1">VENDOR d.o.o., OIB 13849320290, Jordanovac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VENDOR d.o.o.</item>
      <item>Stjepan Lović</item>
      <item>Mihael Plećaš</item>
    </izvorni_sadrzaj>
    <derivirana_varijabla naziv="DomainObject.Predmet.SudioniciListNaziv_1">
      <item>FINA Regionalni centar Zagreb</item>
      <item>VENDOR d.o.o.</item>
      <item>Stjepan Lović</item>
      <item>Mihael Plećaš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VENDOR d.o.o., OIB 13849320290, Jordanovac 3,10000 Zagreb</item>
      <item>Stjepan Lović, OIB 25964288839, Preradovićeva 13,10000 Zagreb</item>
      <item>Mihael Plećaš, OIB 70115071355, Cankarova 5,10000 Zagreb</item>
    </izvorni_sadrzaj>
    <derivirana_varijabla naziv="DomainObject.Predmet.SudioniciListAdressOIB_1">
      <item>FINA Regionalni centar Zagreb, OIB 85821130368, Trg svibanjskih žrtava 1995. 1,10000 Zagreb</item>
      <item>VENDOR d.o.o., OIB 13849320290, Jordanovac 3,10000 Zagreb</item>
      <item>Stjepan Lović, OIB 25964288839, Preradovićeva 13,10000 Zagreb</item>
      <item>Mihael Plećaš, OIB 70115071355, Cankarova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13849320290</item>
      <item>, OIB 25964288839</item>
      <item>, OIB 70115071355</item>
    </izvorni_sadrzaj>
    <derivirana_varijabla naziv="DomainObject.Predmet.SudioniciListNazivOIB_1">
      <item>, OIB 85821130368</item>
      <item>, OIB 13849320290</item>
      <item>, OIB 25964288839</item>
      <item>, OIB 70115071355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1965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2016-04-22T13:43:00Z</dcterms:created>
  <dc:creator>Sandra Rotar Vogrin</dc:creator>
  <cp:lastModifiedBy>Tanja Štraubert</cp:lastModifiedBy>
  <cp:lastPrinted>2016-04-29T09:22:00Z</cp:lastPrinted>
  <dcterms:modified xmlns:xsi="http://www.w3.org/2001/XMLSchema-instance" xsi:type="dcterms:W3CDTF">2016-04-29T09:22:00Z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