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8baf" w14:paraId="9c78ba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32CA3">
        <w:rPr>
          <w:b/>
          <w:sz w:val="22"/>
          <w:szCs w:val="22"/>
        </w:rPr>
        <w:t>6</w:t>
      </w:r>
      <w:r w:rsidR="00813F7F">
        <w:rPr>
          <w:b/>
          <w:sz w:val="22"/>
          <w:szCs w:val="22"/>
        </w:rPr>
        <w:t>5</w:t>
      </w:r>
      <w:r w:rsidR="00B420ED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813F7F">
        <w:rPr>
          <w:b/>
          <w:sz w:val="22"/>
          <w:szCs w:val="22"/>
        </w:rPr>
        <w:t>ZVEKOVICA PARTNERI d.o.o., OIB: 96825226963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232CA3" w:rsidR="0081496E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13F7F">
        <w:rPr>
          <w:b/>
          <w:sz w:val="22"/>
          <w:szCs w:val="22"/>
        </w:rPr>
        <w:t>ZVEKOVICA PARTNERI d.o.o., OIB: 96825226963</w:t>
      </w:r>
    </w:p>
    <w:p w:rsidRDefault="0081496E" w:rsidP="00232CA3" w:rsidR="0081496E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81496E" w:rsidR="004E2A1F" w:rsidRPr="0081496E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1496E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81496E">
        <w:rPr>
          <w:sz w:val="22"/>
          <w:szCs w:val="22"/>
        </w:rPr>
        <w:t xml:space="preserve">1. rujna </w:t>
      </w:r>
      <w:r w:rsidRPr="0081496E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13F7F">
        <w:rPr>
          <w:b/>
          <w:sz w:val="22"/>
          <w:szCs w:val="22"/>
        </w:rPr>
        <w:t>25.541,44</w:t>
      </w:r>
      <w:r w:rsidR="00A65013" w:rsidRPr="0081496E">
        <w:rPr>
          <w:sz w:val="22"/>
          <w:szCs w:val="22"/>
        </w:rPr>
        <w:t xml:space="preserve"> k</w:t>
      </w:r>
      <w:r w:rsidRPr="0081496E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32CA3"/>
    <w:rsid w:val="00296023"/>
    <w:rsid w:val="002A6B09"/>
    <w:rsid w:val="0032747B"/>
    <w:rsid w:val="003A6F45"/>
    <w:rsid w:val="003F7AB1"/>
    <w:rsid w:val="00406BEA"/>
    <w:rsid w:val="004103BB"/>
    <w:rsid w:val="00447F0F"/>
    <w:rsid w:val="004E2A1F"/>
    <w:rsid w:val="004E7E79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33050"/>
    <w:rsid w:val="007615C9"/>
    <w:rsid w:val="0079356B"/>
    <w:rsid w:val="007C71CF"/>
    <w:rsid w:val="007D1F61"/>
    <w:rsid w:val="00813F7F"/>
    <w:rsid w:val="0081496E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BC3F5A"/>
    <w:rsid w:val="00C50B45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ZVEKOVICA PARTNERI d.o.o. za nekretnine i graditeljstvo</izvorni_sadrzaj>
    <derivirana_varijabla naziv="DomainObject.Predmet.ProtustrankaFormated_1">  ZVEKOVICA PARTNERI d.o.o. za nekretnine i graditeljstvo</derivirana_varijabla>
  </DomainObject.Predmet.ProtustrankaFormated>
  <DomainObject.Predmet.ProtustrankaFormatedOIB>
    <izvorni_sadrzaj>  ZVEKOVICA PARTNERI d.o.o. za nekretnine i graditeljstvo, OIB 96825226963</izvorni_sadrzaj>
    <derivirana_varijabla naziv="DomainObject.Predmet.ProtustrankaFormatedOIB_1">  ZVEKOVICA PARTNERI d.o.o. za nekretnine i graditeljstvo, OIB 96825226963</derivirana_varijabla>
  </DomainObject.Predmet.ProtustrankaFormatedOIB>
  <DomainObject.Predmet.ProtustrankaFormatedWithAdress>
    <izvorni_sadrzaj> ZVEKOVICA PARTNERI d.o.o. za nekretnine i graditeljstvo, Andrije Hebranga 31, 20000 Dubrovnik</izvorni_sadrzaj>
    <derivirana_varijabla naziv="DomainObject.Predmet.ProtustrankaFormatedWithAdress_1"> ZVEKOVICA PARTNERI d.o.o. za nekretnine i graditeljstvo, Andrije Hebranga 31, 20000 Dubrovnik</derivirana_varijabla>
  </DomainObject.Predmet.ProtustrankaFormatedWithAdress>
  <DomainObject.Predmet.ProtustrankaFormatedWithAdressOIB>
    <izvorni_sadrzaj> ZVEKOVICA PARTNERI d.o.o. za nekretnine i graditeljstvo, OIB 96825226963, Andrije Hebranga 31, 20000 Dubrovnik</izvorni_sadrzaj>
    <derivirana_varijabla naziv="DomainObject.Predmet.ProtustrankaFormatedWithAdressOIB_1"> ZVEKOVICA PARTNERI d.o.o. za nekretnine i graditeljstvo, OIB 96825226963, Andrije Hebranga 31, 20000 Dubrovnik</derivirana_varijabla>
  </DomainObject.Predmet.ProtustrankaFormatedWithAdressOIB>
  <DomainObject.Predmet.ProtustrankaWithAdress>
    <izvorni_sadrzaj>ZVEKOVICA PARTNERI d.o.o. za nekretnine i graditeljstvo Andrije Hebranga 31, 20000 Dubrovnik</izvorni_sadrzaj>
    <derivirana_varijabla naziv="DomainObject.Predmet.ProtustrankaWithAdress_1">ZVEKOVICA PARTNERI d.o.o. za nekretnine i graditeljstvo Andrije Hebranga 31, 20000 Dubrovnik</derivirana_varijabla>
  </DomainObject.Predmet.ProtustrankaWithAdress>
  <DomainObject.Predmet.ProtustrankaWithAdressOIB>
    <izvorni_sadrzaj>ZVEKOVICA PARTNERI d.o.o. za nekretnine i graditeljstvo, OIB 96825226963, Andrije Hebranga 31, 20000 Dubrovnik</izvorni_sadrzaj>
    <derivirana_varijabla naziv="DomainObject.Predmet.ProtustrankaWithAdressOIB_1">ZVEKOVICA PARTNERI d.o.o. za nekretnine i graditeljstvo, OIB 96825226963, Andrije Hebranga 31, 20000 Dubrovnik</derivirana_varijabla>
  </DomainObject.Predmet.ProtustrankaWithAdressOIB>
  <DomainObject.Predmet.ProtustrankaNazivFormated>
    <izvorni_sadrzaj>ZVEKOVICA PARTNERI d.o.o. za nekretnine i graditeljstvo</izvorni_sadrzaj>
    <derivirana_varijabla naziv="DomainObject.Predmet.ProtustrankaNazivFormated_1">ZVEKOVICA PARTNERI d.o.o. za nekretnine i graditeljstvo</derivirana_varijabla>
  </DomainObject.Predmet.ProtustrankaNazivFormated>
  <DomainObject.Predmet.ProtustrankaNazivFormatedOIB>
    <izvorni_sadrzaj>ZVEKOVICA PARTNERI d.o.o. za nekretnine i graditeljstvo, OIB 96825226963</izvorni_sadrzaj>
    <derivirana_varijabla naziv="DomainObject.Predmet.ProtustrankaNazivFormatedOIB_1">ZVEKOVICA PARTNERI d.o.o. za nekretnine i graditeljstvo, OIB 96825226963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25541.44</izvorni_sadrzaj>
    <derivirana_varijabla naziv="DomainObject.Predmet.TrenutnaVrijednost_1">25541.44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ZVEKOVICA PARTNERI d.o.o. za nekretnine i graditeljstvo</item>
    </izvorni_sadrzaj>
    <derivirana_varijabla naziv="DomainObject.Predmet.ProtuStrankaListFormated_1">
      <item>ZVEKOVICA PARTNERI d.o.o. za nekretnine i graditeljstvo</item>
    </derivirana_varijabla>
  </DomainObject.Predmet.ProtuStrankaListFormated>
  <DomainObject.Predmet.ProtuStrankaListFormatedOIB>
    <izvorni_sadrzaj>
      <item>ZVEKOVICA PARTNERI d.o.o. za nekretnine i graditeljstvo, OIB 96825226963</item>
    </izvorni_sadrzaj>
    <derivirana_varijabla naziv="DomainObject.Predmet.ProtuStrankaListFormatedOIB_1">
      <item>ZVEKOVICA PARTNERI d.o.o. za nekretnine i graditeljstvo, OIB 96825226963</item>
    </derivirana_varijabla>
  </DomainObject.Predmet.ProtuStrankaListFormatedOIB>
  <DomainObject.Predmet.ProtuStrankaListFormatedWithAdress>
    <izvorni_sadrzaj>
      <item>ZVEKOVICA PARTNERI d.o.o. za nekretnine i graditeljstvo, Andrije Hebranga 31, 20000 Dubrovnik</item>
    </izvorni_sadrzaj>
    <derivirana_varijabla naziv="DomainObject.Predmet.ProtuStrankaListFormatedWithAdress_1">
      <item>ZVEKOVICA PARTNERI d.o.o. za nekretnine i graditeljstvo, Andrije Hebranga 31, 20000 Dubrovnik</item>
    </derivirana_varijabla>
  </DomainObject.Predmet.ProtuStrankaListFormatedWithAdress>
  <DomainObject.Predmet.ProtuStrankaListFormatedWithAdressOIB>
    <izvorni_sadrzaj>
      <item>ZVEKOVICA PARTNERI d.o.o. za nekretnine i graditeljstvo, OIB 96825226963, Andrije Hebranga 31, 20000 Dubrovnik</item>
    </izvorni_sadrzaj>
    <derivirana_varijabla naziv="DomainObject.Predmet.ProtuStrankaListFormatedWithAdressOIB_1">
      <item>ZVEKOVICA PARTNERI d.o.o. za nekretnine i graditeljstvo, OIB 96825226963, Andrije Hebranga 31, 20000 Dubrovnik</item>
    </derivirana_varijabla>
  </DomainObject.Predmet.ProtuStrankaListFormatedWithAdressOIB>
  <DomainObject.Predmet.ProtuStrankaListNazivFormated>
    <izvorni_sadrzaj>
      <item>ZVEKOVICA PARTNERI d.o.o. za nekretnine i graditeljstvo</item>
    </izvorni_sadrzaj>
    <derivirana_varijabla naziv="DomainObject.Predmet.ProtuStrankaListNazivFormated_1">
      <item>ZVEKOVICA PARTNERI d.o.o. za nekretnine i graditeljstvo</item>
    </derivirana_varijabla>
  </DomainObject.Predmet.ProtuStrankaListNazivFormated>
  <DomainObject.Predmet.ProtuStrankaListNazivFormatedOIB>
    <izvorni_sadrzaj>
      <item>ZVEKOVICA PARTNERI d.o.o. za nekretnine i graditeljstvo, OIB 96825226963</item>
    </izvorni_sadrzaj>
    <derivirana_varijabla naziv="DomainObject.Predmet.ProtuStrankaListNazivFormatedOIB_1">
      <item>ZVEKOVICA PARTNERI d.o.o. za nekretnine i graditeljstvo, OIB 96825226963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ZVEKOVICA PARTNERI d.o.o. za nekretnine i graditeljstvo</izvorni_sadrzaj>
    <derivirana_varijabla naziv="DomainObject.Predmet.ProtustrankaIDrugi_1">ZVEKOVICA PARTNERI d.o.o. za nekretnine i graditeljstvo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ZVEKOVICA PARTNERI d.o.o. za nekretnine i graditeljstvo, OIB 96825226963, Andrije Hebranga 31, 20000 Dubrovnik</izvorni_sadrzaj>
    <derivirana_varijabla naziv="DomainObject.Predmet.ProtustrankaIDrugiAdressOIB_1">ZVEKOVICA PARTNERI d.o.o. za nekretnine i graditeljstvo, OIB 96825226963,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ZVEKOVICA PARTNERI d.o.o. za nekretnine i graditeljstvo</item>
    </izvorni_sadrzaj>
    <derivirana_varijabla naziv="DomainObject.Predmet.SudioniciListNaziv_1">
      <item>FINA RC SPLIT, PODRUŽNICA DUBROVNIK</item>
      <item>ZVEKOVICA PARTNERI d.o.o. za nekretnine i graditeljstvo</item>
    </derivirana_varijabla>
  </DomainObject.Predmet.SudioniciListNaziv>
  <DomainObject.Predmet.SudioniciListAdressOIB>
    <izvorni_sadrzaj>
      <item>FINA RC SPLIT, PODRUŽNICA DUBROVNIK, OIB 85821130368, VUKOVARSKA 2,20000 Dubrovnik</item>
      <item>ZVEKOVICA PARTNERI d.o.o. za nekretnine i graditeljstvo, OIB 96825226963, Andrije Hebranga 31,20000 Dubrovnik</item>
    </izvorni_sadrzaj>
    <derivirana_varijabla naziv="DomainObject.Predmet.SudioniciListAdressOIB_1">
      <item>FINA RC SPLIT, PODRUŽNICA DUBROVNIK, OIB 85821130368, VUKOVARSKA 2,20000 Dubrovnik</item>
      <item>ZVEKOVICA PARTNERI d.o.o. za nekretnine i graditeljstvo, OIB 96825226963, Andrije Hebranga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96825226963</item>
    </izvorni_sadrzaj>
    <derivirana_varijabla naziv="DomainObject.Predmet.SudioniciListNazivOIB_1">
      <item>, OIB 85821130368</item>
      <item>, OIB 96825226963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2016-01-28T08:24:00Z</dcterms:created>
  <dc:creator>Mirjana Mihović</dc:creator>
  <cp:lastModifiedBy>Mara Marčinko</cp:lastModifiedBy>
  <cp:lastPrinted>2016-01-28T08:23:00Z</cp:lastPrinted>
  <dcterms:modified xmlns:xsi="http://www.w3.org/2001/XMLSchema-instance" xsi:type="dcterms:W3CDTF">2016-01-29T12:26:00Z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