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6de" w14:paraId="1b056de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016405">
        <w:rPr>
          <w:szCs w:val="24"/>
        </w:rPr>
        <w:t>796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16405">
        <w:t>ika HRVATSKI SAVEZ UDRUGA PROIZVOĐAČA MLIJEKA, Križevci, Ulica Ivana Zakmardija Dijanovečkog 12, OIB: 20355405256</w:t>
      </w:r>
      <w:r w:rsidR="007D3B29">
        <w:t xml:space="preserve">, dana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016405" w:rsidRPr="00016405">
        <w:t xml:space="preserve"> </w:t>
      </w:r>
      <w:r w:rsidR="00016405">
        <w:t>HRVATSKI SAVEZ UDRUGA PROIZVOĐAČA MLIJEKA, Križevci, Ulica Ivana Zakmardija Dijanovečkog 12, OIB: 20355405256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D3B29">
        <w:rPr>
          <w:szCs w:val="24"/>
        </w:rPr>
        <w:t>27.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D56527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</w:t>
      </w:r>
      <w:r w:rsidR="00016405">
        <w:t>HRVATSKI SAVEZ UDRUGA PROIZVOĐAČA MLIJEKA, Križevci, Ulica Ivana Zakmardija Dijanovečkog 12, OIB: 20355405256.</w:t>
      </w:r>
    </w:p>
    <w:p w:rsidRDefault="00016405" w:rsidP="00CE3446" w:rsidR="00016405">
      <w:pPr>
        <w:jc w:val="both"/>
      </w:pPr>
    </w:p>
    <w:p w:rsidRDefault="00DF4B3F" w:rsidP="007D3B29" w:rsidR="00DF4B3F">
      <w:pPr>
        <w:ind w:firstLine="708"/>
        <w:jc w:val="both"/>
      </w:pPr>
      <w:r w:rsidRPr="00962A57">
        <w:t xml:space="preserve">III Za stečajnog upravitelja imenuje se </w:t>
      </w:r>
      <w:r w:rsidR="00433AA3">
        <w:t>Siniša Rajnović, Sv. Trojstva 87, Milanovac, Virovitica, OIB: 86217384445.</w:t>
      </w:r>
    </w:p>
    <w:p w:rsidRDefault="00C06E09" w:rsidP="00CE3446" w:rsidR="00C06E09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016405" w:rsidRPr="00016405">
        <w:t xml:space="preserve"> </w:t>
      </w:r>
      <w:r w:rsidR="00016405">
        <w:t>HRVATSKI SAVEZ UDRUGA PROIZVOĐAČA MLIJEKA, Križevci, Ulica Ivana Zakmardija Dijanovečkog 12, OIB: 20355405256</w:t>
      </w:r>
      <w:r w:rsidR="00964C7D" w:rsidRPr="00964C7D">
        <w:rPr>
          <w:szCs w:val="24"/>
        </w:rPr>
        <w:t xml:space="preserve">, </w:t>
      </w:r>
      <w:r w:rsidR="00701715">
        <w:rPr>
          <w:szCs w:val="24"/>
        </w:rPr>
        <w:t>bit će brisan iz</w:t>
      </w:r>
      <w:r w:rsidR="007A75CE" w:rsidRPr="00964C7D">
        <w:rPr>
          <w:szCs w:val="24"/>
        </w:rPr>
        <w:t xml:space="preserve"> registra</w:t>
      </w:r>
      <w:r w:rsidR="00701715">
        <w:rPr>
          <w:szCs w:val="24"/>
        </w:rPr>
        <w:t xml:space="preserve"> udruga</w:t>
      </w:r>
      <w:r w:rsidR="007A75CE" w:rsidRPr="00964C7D">
        <w:rPr>
          <w:szCs w:val="24"/>
        </w:rPr>
        <w:t>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D3B29">
        <w:rPr>
          <w:szCs w:val="24"/>
        </w:rPr>
        <w:t>13.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06E09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  <w:r w:rsidR="00AC5AD3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016405">
        <w:t>HRVATSKI SAVEZ UDRUGA PROIZVOĐAČA MLIJEKA, Križevci, Ulica Ivana Zakmardija Dijanovečkog 12</w:t>
      </w:r>
    </w:p>
    <w:p w:rsidRDefault="007D3B29" w:rsidP="00016405" w:rsidR="00D56527" w:rsidRPr="00016405">
      <w:pPr>
        <w:numPr>
          <w:ilvl w:val="0"/>
          <w:numId w:val="1"/>
        </w:numPr>
      </w:pPr>
      <w:r w:rsidRPr="00D56527">
        <w:rPr>
          <w:szCs w:val="24"/>
        </w:rPr>
        <w:t>Osoba</w:t>
      </w:r>
      <w:r w:rsidR="00016405">
        <w:rPr>
          <w:szCs w:val="24"/>
        </w:rPr>
        <w:t xml:space="preserve"> ovlaštena</w:t>
      </w:r>
      <w:r w:rsidR="00C06E09" w:rsidRPr="00D56527">
        <w:rPr>
          <w:szCs w:val="24"/>
        </w:rPr>
        <w:t xml:space="preserve"> za zastupanje dužnika</w:t>
      </w:r>
      <w:r w:rsidRPr="00D56527">
        <w:rPr>
          <w:szCs w:val="24"/>
        </w:rPr>
        <w:t xml:space="preserve"> </w:t>
      </w:r>
      <w:r w:rsidR="00016405">
        <w:rPr>
          <w:szCs w:val="24"/>
        </w:rPr>
        <w:t xml:space="preserve">Davorin Blažić, </w:t>
      </w:r>
      <w:r w:rsidR="00016405">
        <w:t>Križevci, Ulica Ivana Zakmardija Dijanovečkog 12</w:t>
      </w:r>
    </w:p>
    <w:p w:rsidRDefault="008620F0" w:rsidP="00DF4B3F" w:rsidR="00B375FC" w:rsidRPr="00D56527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Ured državne uprave u Koprivničko- križevačkoj županij</w:t>
      </w:r>
      <w:r w:rsidR="007A75CE" w:rsidRPr="00D56527">
        <w:rPr>
          <w:szCs w:val="24"/>
        </w:rPr>
        <w:t xml:space="preserve"> radi zabilježbe (odmah</w:t>
      </w:r>
      <w:r w:rsidR="00836343" w:rsidRPr="00D56527">
        <w:rPr>
          <w:szCs w:val="24"/>
        </w:rPr>
        <w:t xml:space="preserve"> i nakon pravomoćnosti</w:t>
      </w:r>
      <w:r w:rsidR="007A75CE" w:rsidRPr="00D56527">
        <w:rPr>
          <w:szCs w:val="24"/>
        </w:rPr>
        <w:t>)</w:t>
      </w:r>
      <w:r>
        <w:rPr>
          <w:rFonts w:eastAsia="Calibri"/>
          <w:szCs w:val="24"/>
          <w:lang w:eastAsia="en-US"/>
        </w:rPr>
        <w:t>, Koprivnica, Ulica Antuna Nemčića 5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016405">
        <w:rPr>
          <w:szCs w:val="24"/>
        </w:rPr>
        <w:t>rna Hrvatska, Ispostava Koprivnica, Hrvatske državnosti 7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433AA3">
        <w:t>Siniša Rajnović, Sv. Trojstva 87, Milanovac, Virovitica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F206D2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66A" w:rsidP="007A75CE" w:rsidR="0033766A">
      <w:r>
        <w:separator/>
      </w:r>
    </w:p>
  </w:endnote>
  <w:endnote w:id="0" w:type="continuationSeparator">
    <w:p w:rsidRDefault="0033766A" w:rsidP="007A75CE" w:rsidR="003376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66A" w:rsidP="007A75CE" w:rsidR="0033766A">
      <w:r>
        <w:separator/>
      </w:r>
    </w:p>
  </w:footnote>
  <w:footnote w:id="0" w:type="continuationSeparator">
    <w:p w:rsidRDefault="0033766A" w:rsidP="007A75CE" w:rsidR="003376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E54AE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016405">
      <w:t>796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16405"/>
    <w:rsid w:val="000571E3"/>
    <w:rsid w:val="00064E14"/>
    <w:rsid w:val="00066F97"/>
    <w:rsid w:val="000B15A6"/>
    <w:rsid w:val="000E1119"/>
    <w:rsid w:val="00255595"/>
    <w:rsid w:val="002A6059"/>
    <w:rsid w:val="002E049F"/>
    <w:rsid w:val="0033766A"/>
    <w:rsid w:val="003B5155"/>
    <w:rsid w:val="003E2AE0"/>
    <w:rsid w:val="00423959"/>
    <w:rsid w:val="00433AA3"/>
    <w:rsid w:val="00467EEF"/>
    <w:rsid w:val="00497129"/>
    <w:rsid w:val="004A1245"/>
    <w:rsid w:val="004C1E71"/>
    <w:rsid w:val="004C399F"/>
    <w:rsid w:val="004E20AA"/>
    <w:rsid w:val="00525276"/>
    <w:rsid w:val="00531356"/>
    <w:rsid w:val="00550447"/>
    <w:rsid w:val="005511A7"/>
    <w:rsid w:val="00581316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1715"/>
    <w:rsid w:val="00704110"/>
    <w:rsid w:val="00735822"/>
    <w:rsid w:val="00741660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620F0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50BCA"/>
    <w:rsid w:val="00B7038C"/>
    <w:rsid w:val="00B8373D"/>
    <w:rsid w:val="00BF5CAE"/>
    <w:rsid w:val="00C06E09"/>
    <w:rsid w:val="00C7158A"/>
    <w:rsid w:val="00C80BBE"/>
    <w:rsid w:val="00C83918"/>
    <w:rsid w:val="00CA719C"/>
    <w:rsid w:val="00CB6ECB"/>
    <w:rsid w:val="00CE3446"/>
    <w:rsid w:val="00CE54AE"/>
    <w:rsid w:val="00CF63B6"/>
    <w:rsid w:val="00D0242F"/>
    <w:rsid w:val="00D1718F"/>
    <w:rsid w:val="00D508D6"/>
    <w:rsid w:val="00D56527"/>
    <w:rsid w:val="00D65D0F"/>
    <w:rsid w:val="00D7256A"/>
    <w:rsid w:val="00DB4EB7"/>
    <w:rsid w:val="00DF005B"/>
    <w:rsid w:val="00DF4B3F"/>
    <w:rsid w:val="00EA281F"/>
    <w:rsid w:val="00EA5D61"/>
    <w:rsid w:val="00F0497A"/>
    <w:rsid w:val="00F206D2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4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4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4A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4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4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4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4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4A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4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4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St-796/2015</izvorni_sadrzaj>
    <derivirana_varijabla naziv="DomainObject.Predmet.OznakaBroj_1">St-796/2015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UDRUGA PROIZVOĐAČA MLIJEKA</izvorni_sadrzaj>
    <derivirana_varijabla naziv="DomainObject.Predmet.ProtustrankaFormated_1">  HRVATSKI SAVEZ UDRUGA PROIZVOĐAČA MLIJEKA</derivirana_varijabla>
  </DomainObject.Predmet.ProtustrankaFormated>
  <DomainObject.Predmet.ProtustrankaFormatedOIB>
    <izvorni_sadrzaj>  HRVATSKI SAVEZ UDRUGA PROIZVOĐAČA MLIJEKA, OIB 20355405256</izvorni_sadrzaj>
    <derivirana_varijabla naziv="DomainObject.Predmet.ProtustrankaFormatedOIB_1">  HRVATSKI SAVEZ UDRUGA PROIZVOĐAČA MLIJEKA, OIB 20355405256</derivirana_varijabla>
  </DomainObject.Predmet.ProtustrankaFormatedOIB>
  <DomainObject.Predmet.ProtustrankaFormatedWithAdress>
    <izvorni_sadrzaj> HRVATSKI SAVEZ UDRUGA PROIZVOĐAČA MLIJEKA, Ulica Ivana Zakmardija Dijankovečkog 12, 48260 Križevci</izvorni_sadrzaj>
    <derivirana_varijabla naziv="DomainObject.Predmet.ProtustrankaFormatedWithAdress_1"> HRVATSKI SAVEZ UDRUGA PROIZVOĐAČA MLIJEKA, Ulica Ivana Zakmardija Dijankovečkog 12, 48260 Križevci</derivirana_varijabla>
  </DomainObject.Predmet.ProtustrankaFormatedWithAdress>
  <DomainObject.Predmet.ProtustrankaFormatedWithAdressOIB>
    <izvorni_sadrzaj> HRVATSKI SAVEZ UDRUGA PROIZVOĐAČA MLIJEKA, OIB 20355405256, Ulica Ivana Zakmardija Dijankovečkog 12, 48260 Križevci</izvorni_sadrzaj>
    <derivirana_varijabla naziv="DomainObject.Predmet.ProtustrankaFormatedWithAdressOIB_1"> HRVATSKI SAVEZ UDRUGA PROIZVOĐAČA MLIJEKA, OIB 20355405256, Ulica Ivana Zakmardija Dijankovečkog 12, 48260 Križevci</derivirana_varijabla>
  </DomainObject.Predmet.ProtustrankaFormatedWithAdressOIB>
  <DomainObject.Predmet.ProtustrankaWithAdress>
    <izvorni_sadrzaj>HRVATSKI SAVEZ UDRUGA PROIZVOĐAČA MLIJEKA Ulica Ivana Zakmardija Dijankovečkog 12, 48260 Križevci</izvorni_sadrzaj>
    <derivirana_varijabla naziv="DomainObject.Predmet.ProtustrankaWithAdress_1">HRVATSKI SAVEZ UDRUGA PROIZVOĐAČA MLIJEKA Ulica Ivana Zakmardija Dijankovečkog 12, 48260 Križevci</derivirana_varijabla>
  </DomainObject.Predmet.ProtustrankaWithAdress>
  <DomainObject.Predmet.ProtustrankaWithAdressOIB>
    <izvorni_sadrzaj>HRVATSKI SAVEZ UDRUGA PROIZVOĐAČA MLIJEKA, OIB 20355405256, Ulica Ivana Zakmardija Dijankovečkog 12, 48260 Križevci</izvorni_sadrzaj>
    <derivirana_varijabla naziv="DomainObject.Predmet.ProtustrankaWithAdressOIB_1">HRVATSKI SAVEZ UDRUGA PROIZVOĐAČA MLIJEKA, OIB 20355405256, Ulica Ivana Zakmardija Dijankovečkog 12, 48260 Križevci</derivirana_varijabla>
  </DomainObject.Predmet.ProtustrankaWithAdressOIB>
  <DomainObject.Predmet.ProtustrankaNazivFormated>
    <izvorni_sadrzaj>HRVATSKI SAVEZ UDRUGA PROIZVOĐAČA MLIJEKA</izvorni_sadrzaj>
    <derivirana_varijabla naziv="DomainObject.Predmet.ProtustrankaNazivFormated_1">HRVATSKI SAVEZ UDRUGA PROIZVOĐAČA MLIJEKA</derivirana_varijabla>
  </DomainObject.Predmet.ProtustrankaNazivFormated>
  <DomainObject.Predmet.ProtustrankaNazivFormatedOIB>
    <izvorni_sadrzaj>HRVATSKI SAVEZ UDRUGA PROIZVOĐAČA MLIJEKA, OIB 20355405256</izvorni_sadrzaj>
    <derivirana_varijabla naziv="DomainObject.Predmet.ProtustrankaNazivFormatedOIB_1">HRVATSKI SAVEZ UDRUGA PROIZVOĐAČA MLIJEKA, OIB 20355405256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5796.92</izvorni_sadrzaj>
    <derivirana_varijabla naziv="DomainObject.Predmet.TrenutnaVrijednost_1">5796.92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HRVATSKI SAVEZ UDRUGA PROIZVOĐAČA MLIJEKA</item>
    </izvorni_sadrzaj>
    <derivirana_varijabla naziv="DomainObject.Predmet.ProtuStrankaListFormated_1">
      <item>HRVATSKI SAVEZ UDRUGA PROIZVOĐAČA MLIJEKA</item>
    </derivirana_varijabla>
  </DomainObject.Predmet.ProtuStrankaListFormated>
  <DomainObject.Predmet.ProtuStrankaListFormatedOIB>
    <izvorni_sadrzaj>
      <item>HRVATSKI SAVEZ UDRUGA PROIZVOĐAČA MLIJEKA, OIB 20355405256</item>
    </izvorni_sadrzaj>
    <derivirana_varijabla naziv="DomainObject.Predmet.ProtuStrankaListFormatedOIB_1">
      <item>HRVATSKI SAVEZ UDRUGA PROIZVOĐAČA MLIJEKA, OIB 20355405256</item>
    </derivirana_varijabla>
  </DomainObject.Predmet.ProtuStrankaListFormatedOIB>
  <DomainObject.Predmet.ProtuStrankaListFormatedWithAdress>
    <izvorni_sadrzaj>
      <item>HRVATSKI SAVEZ UDRUGA PROIZVOĐAČA MLIJEKA, Ulica Ivana Zakmardija Dijankovečkog 12, 48260 Križevci</item>
    </izvorni_sadrzaj>
    <derivirana_varijabla naziv="DomainObject.Predmet.ProtuStrankaListFormatedWithAdress_1">
      <item>HRVATSKI SAVEZ UDRUGA PROIZVOĐAČA MLIJEKA, Ulica Ivana Zakmardija Dijankovečkog 12, 48260 Križevci</item>
    </derivirana_varijabla>
  </DomainObject.Predmet.ProtuStrankaListFormatedWithAdress>
  <DomainObject.Predmet.ProtuStrankaListFormatedWithAdressOIB>
    <izvorni_sadrzaj>
      <item>HRVATSKI SAVEZ UDRUGA PROIZVOĐAČA MLIJEKA, OIB 20355405256, Ulica Ivana Zakmardija Dijankovečkog 12, 48260 Križevci</item>
    </izvorni_sadrzaj>
    <derivirana_varijabla naziv="DomainObject.Predmet.ProtuStrankaListFormatedWithAdressOIB_1">
      <item>HRVATSKI SAVEZ UDRUGA PROIZVOĐAČA MLIJEKA, OIB 20355405256, Ulica Ivana Zakmardija Dijankovečkog 12, 48260 Križevci</item>
    </derivirana_varijabla>
  </DomainObject.Predmet.ProtuStrankaListFormatedWithAdressOIB>
  <DomainObject.Predmet.ProtuStrankaListNazivFormated>
    <izvorni_sadrzaj>
      <item>HRVATSKI SAVEZ UDRUGA PROIZVOĐAČA MLIJEKA</item>
    </izvorni_sadrzaj>
    <derivirana_varijabla naziv="DomainObject.Predmet.ProtuStrankaListNazivFormated_1">
      <item>HRVATSKI SAVEZ UDRUGA PROIZVOĐAČA MLIJEKA</item>
    </derivirana_varijabla>
  </DomainObject.Predmet.ProtuStrankaListNazivFormated>
  <DomainObject.Predmet.ProtuStrankaListNazivFormatedOIB>
    <izvorni_sadrzaj>
      <item>HRVATSKI SAVEZ UDRUGA PROIZVOĐAČA MLIJEKA, OIB 20355405256</item>
    </izvorni_sadrzaj>
    <derivirana_varijabla naziv="DomainObject.Predmet.ProtuStrankaListNazivFormatedOIB_1">
      <item>HRVATSKI SAVEZ UDRUGA PROIZVOĐAČA MLIJEKA, OIB 20355405256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HRVATSKI SAVEZ UDRUGA PROIZVOĐAČA MLIJEKA</izvorni_sadrzaj>
    <derivirana_varijabla naziv="DomainObject.Predmet.ProtustrankaIDrugi_1">HRVATSKI SAVEZ UDRUGA PROIZVOĐAČA MLIJEKA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HRVATSKI SAVEZ UDRUGA PROIZVOĐAČA MLIJEKA, OIB 20355405256, Ulica Ivana Zakmardija Dijankovečkog 12, 48260 Križevci</izvorni_sadrzaj>
    <derivirana_varijabla naziv="DomainObject.Predmet.ProtustrankaIDrugiAdressOIB_1">HRVATSKI SAVEZ UDRUGA PROIZVOĐAČA MLIJEKA, OIB 20355405256, Ulica Ivana Zakmardija Dijankovečkog 12,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HRVATSKI SAVEZ UDRUGA PROIZVOĐAČA MLIJEKA</item>
      <item>E-oglasna ploča</item>
      <item>Sudski registar</item>
    </izvorni_sadrzaj>
    <derivirana_varijabla naziv="DomainObject.Predmet.SudioniciListNaziv_1">
      <item>Financijska agencija</item>
      <item>HRVATSKI SAVEZ UDRUGA PROIZVOĐAČA MLIJEKA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HRVATSKI SAVEZ UDRUGA PROIZVOĐAČA MLIJEKA, OIB 20355405256, Ulica Ivana Zakmardija Dijankovečkog 12,48260 Križevci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HRVATSKI SAVEZ UDRUGA PROIZVOĐAČA MLIJEKA, OIB 20355405256, Ulica Ivana Zakmardija Dijankovečkog 12,48260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20355405256</item>
      <item>, OIB null</item>
      <item>, OIB null</item>
    </izvorni_sadrzaj>
    <derivirana_varijabla naziv="DomainObject.Predmet.SudioniciListNazivOIB_1">
      <item>, OIB 85821130368</item>
      <item>, OIB 20355405256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3019</properties:Characters>
  <properties:Lines>88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2016-01-27T09:04:00Z</dcterms:created>
  <dc:creator>Ljubica Makovec</dc:creator>
  <cp:lastModifiedBy>Maja Marčec</cp:lastModifiedBy>
  <cp:lastPrinted>2016-01-27T10:54:00Z</cp:lastPrinted>
  <dcterms:modified xmlns:xsi="http://www.w3.org/2001/XMLSchema-instance" xsi:type="dcterms:W3CDTF">2016-01-27T11:25:00Z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