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a784" w14:paraId="af9a784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937889" w:rsidRPr="00937889">
        <w:t>ŽELI d.o.o. u stečaju Split, Velebitska 68, OIB: 11963934480</w:t>
      </w:r>
      <w:r w:rsidR="00153A32">
        <w:t>,</w:t>
      </w:r>
      <w:r w:rsidRPr="007836B6">
        <w:t xml:space="preserve"> dana </w:t>
      </w:r>
      <w:r w:rsidR="00937889">
        <w:t>21</w:t>
      </w:r>
      <w:r w:rsidR="007B4175">
        <w:t>. ožujka</w:t>
      </w:r>
      <w:r w:rsidR="00573052">
        <w:t xml:space="preserve"> 2017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153A32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</w:t>
      </w:r>
      <w:r w:rsidR="00153A32" w:rsidRPr="00153A32">
        <w:rPr>
          <w:bCs/>
        </w:rPr>
        <w:t>nekretnine</w:t>
      </w:r>
      <w:r w:rsidR="00A32A74">
        <w:rPr>
          <w:bCs/>
        </w:rPr>
        <w:t xml:space="preserve"> </w:t>
      </w:r>
      <w:r w:rsidR="00153A32" w:rsidRPr="00153A32">
        <w:rPr>
          <w:bCs/>
        </w:rPr>
        <w:t>označene kao</w:t>
      </w:r>
      <w:r w:rsidR="007B4175">
        <w:rPr>
          <w:bCs/>
        </w:rPr>
        <w:t xml:space="preserve"> čest. zem. </w:t>
      </w:r>
      <w:r w:rsidR="00937889">
        <w:rPr>
          <w:bCs/>
        </w:rPr>
        <w:t xml:space="preserve">7793 </w:t>
      </w:r>
      <w:r w:rsidR="007B4175">
        <w:rPr>
          <w:bCs/>
        </w:rPr>
        <w:t xml:space="preserve">K.O. </w:t>
      </w:r>
      <w:r w:rsidR="00937889">
        <w:rPr>
          <w:bCs/>
        </w:rPr>
        <w:t>Marina,</w:t>
      </w:r>
      <w:r w:rsidR="007B4175">
        <w:rPr>
          <w:bCs/>
        </w:rPr>
        <w:t xml:space="preserve"> uknjiženog prava vlasništva</w:t>
      </w:r>
      <w:r w:rsidR="006B1577">
        <w:rPr>
          <w:bCs/>
        </w:rPr>
        <w:t xml:space="preserve"> stečajnog</w:t>
      </w:r>
      <w:r w:rsidR="00937889">
        <w:rPr>
          <w:bCs/>
        </w:rPr>
        <w:t xml:space="preserve"> dužnika za cijelo</w:t>
      </w:r>
      <w:r w:rsidR="00A32A74">
        <w:rPr>
          <w:bCs/>
        </w:rPr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</w:p>
    <w:p w:rsidRDefault="00937889" w:rsidP="00CD0F20" w:rsidR="00CD0F20" w:rsidRPr="00CD0F20">
      <w:pPr>
        <w:pStyle w:val="Tijeloteksta"/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24</w:t>
      </w:r>
      <w:r w:rsidR="007B4175">
        <w:rPr>
          <w:bCs/>
        </w:rPr>
        <w:t>. travnja</w:t>
      </w:r>
      <w:r w:rsidR="00573052">
        <w:rPr>
          <w:bCs/>
        </w:rPr>
        <w:t xml:space="preserve"> 2017</w:t>
      </w:r>
      <w:r w:rsidR="00CD0F20" w:rsidRPr="00CD0F20">
        <w:rPr>
          <w:bCs/>
        </w:rPr>
        <w:t xml:space="preserve">. godine u </w:t>
      </w:r>
      <w:r w:rsidR="00A32A74">
        <w:rPr>
          <w:bCs/>
        </w:rPr>
        <w:t>09:00</w:t>
      </w:r>
      <w:r w:rsidR="00CD0F20" w:rsidRPr="00CD0F20">
        <w:rPr>
          <w:bCs/>
        </w:rPr>
        <w:t xml:space="preserve">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20</w:t>
      </w:r>
      <w:r w:rsidR="007B4175">
        <w:rPr>
          <w:bCs/>
        </w:rPr>
        <w:t>4</w:t>
      </w:r>
      <w:r>
        <w:rPr>
          <w:bCs/>
        </w:rPr>
        <w:t>/II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937889">
        <w:t>2</w:t>
      </w:r>
      <w:r w:rsidR="007B4175">
        <w:t>1. ožujka</w:t>
      </w:r>
      <w:r w:rsidR="00573052">
        <w:t xml:space="preserve"> 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BE3146">
      <w:r w:rsidRPr="00BE3146">
        <w:t>DNA:</w:t>
      </w:r>
    </w:p>
    <w:p w:rsidRDefault="00937889" w:rsidP="00773DFE" w:rsidR="00773DFE">
      <w:pPr>
        <w:pStyle w:val="Odlomakpopisa"/>
        <w:numPr>
          <w:ilvl w:val="0"/>
          <w:numId w:val="4"/>
        </w:numPr>
      </w:pPr>
      <w:r>
        <w:t>stečajnom upravitelju</w:t>
      </w:r>
    </w:p>
    <w:p w:rsidRDefault="00937889" w:rsidP="007C1574" w:rsidR="007C1574">
      <w:pPr>
        <w:pStyle w:val="Odlomakpopisa"/>
        <w:numPr>
          <w:ilvl w:val="0"/>
          <w:numId w:val="4"/>
        </w:numPr>
      </w:pPr>
      <w:r>
        <w:t>Credo banka d.d. u stečaju Split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3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St-109</w:t>
    </w:r>
    <w:r w:rsidR="00C160B7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937889">
      <w:t>St-430/2013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A2F91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2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A2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  <item>Darko Medak, Ljudevita Posavskog 12,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  <item>Darko Medak, Ljudevita Posavskog 12,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  <item>Darko Medak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0BB33-C513-435C-AAFE-0A44C94A9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157</properties:Words>
  <properties:Characters>690</properties:Characters>
  <properties:Lines>37</properties:Lines>
  <properties:Paragraphs>20</properties:Paragraphs>
  <properties:TotalTime>38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2017-03-21T12:46:00Z</cp:lastPrinted>
  <dcterms:modified xmlns:xsi="http://www.w3.org/2001/XMLSchema-instance" xsi:type="dcterms:W3CDTF">2017-03-21T13:44:00Z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