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917e" w14:paraId="4e5917e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>ovodom prijedloga predlagatelja</w:t>
      </w:r>
      <w:r w:rsidR="007410CE">
        <w:rPr>
          <w:rFonts w:cs="Times New Roman"/>
        </w:rPr>
        <w:t xml:space="preserve"> Financijske agencije, Regionalni centar Zagreb, Podružnica Varaždin, </w:t>
      </w:r>
      <w:r w:rsidR="00EF04AA" w:rsidRPr="00BA0147">
        <w:rPr>
          <w:rFonts w:cs="Times New Roman"/>
        </w:rPr>
        <w:t>za otvaranje stečajnog postupka nad dužnikom</w:t>
      </w:r>
      <w:r w:rsidR="004D15D7">
        <w:rPr>
          <w:rFonts w:cs="Times New Roman"/>
        </w:rPr>
        <w:t xml:space="preserve"> SUKA j.d.o.o., Dubrava Križovljanska, Vinogradska 50, OIB: 31625454130</w:t>
      </w:r>
      <w:r w:rsidR="00EF04AA">
        <w:rPr>
          <w:rFonts w:cs="Times New Roman"/>
        </w:rPr>
        <w:t xml:space="preserve">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D15D7">
        <w:t xml:space="preserve"> </w:t>
      </w:r>
      <w:r w:rsidR="004D15D7">
        <w:rPr>
          <w:rFonts w:cs="Times New Roman"/>
        </w:rPr>
        <w:t>SUKA j.d.o.o., Dubrava Križovljanska, Vinogradska 50, OIB: 31625454130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4D15D7">
        <w:t>433</w:t>
      </w:r>
      <w:r w:rsidR="00BF4648">
        <w:t>/16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BF4648">
        <w:rPr>
          <w:rFonts w:cs="Times New Roman"/>
        </w:rPr>
        <w:t>4. svibnja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42207" w:rsidP="00C42207" w:rsidR="00C42207"/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6AF2" w:rsidP="00BA0147" w:rsidR="00406AF2">
      <w:r>
        <w:separator/>
      </w:r>
    </w:p>
  </w:endnote>
  <w:endnote w:id="0" w:type="continuationSeparator">
    <w:p w:rsidRDefault="00406AF2" w:rsidP="00BA0147" w:rsidR="00406A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6AF2" w:rsidP="00BA0147" w:rsidR="00406AF2">
      <w:r>
        <w:separator/>
      </w:r>
    </w:p>
  </w:footnote>
  <w:footnote w:id="0" w:type="continuationSeparator">
    <w:p w:rsidRDefault="00406AF2" w:rsidP="00BA0147" w:rsidR="00406A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D15D7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St-</w:t>
    </w:r>
    <w:r w:rsidR="004D15D7">
      <w:t>433/16-9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F0DE4"/>
    <w:rsid w:val="000F55DF"/>
    <w:rsid w:val="001611DE"/>
    <w:rsid w:val="001D0412"/>
    <w:rsid w:val="001D2BCB"/>
    <w:rsid w:val="00217753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8B78E9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A0147"/>
    <w:rsid w:val="00BA4A3C"/>
    <w:rsid w:val="00BB7851"/>
    <w:rsid w:val="00BE5D64"/>
    <w:rsid w:val="00BF4648"/>
    <w:rsid w:val="00C23175"/>
    <w:rsid w:val="00C42207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B78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8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8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8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8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8B78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8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8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8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8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433</izvorni_sadrzaj>
    <derivirana_varijabla naziv="DomainObject.Predmet.Broj_1">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St-433/2016</izvorni_sadrzaj>
    <derivirana_varijabla naziv="DomainObject.Predmet.OznakaBroj_1">St-433/2016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SUKA jednostavno društvo s ograničenom odgovornošću za ugostiteljstvo i usluge</izvorni_sadrzaj>
    <derivirana_varijabla naziv="DomainObject.Predmet.ProtustrankaFormated_1">  SUKA jednostavno društvo s ograničenom odgovornošću za ugostiteljstvo i usluge</derivirana_varijabla>
  </DomainObject.Predmet.ProtustrankaFormated>
  <DomainObject.Predmet.ProtustrankaFormatedOIB>
    <izvorni_sadrzaj>  SUKA jednostavno društvo s ograničenom odgovornošću za ugostiteljstvo i usluge, OIB 31625454130</izvorni_sadrzaj>
    <derivirana_varijabla naziv="DomainObject.Predmet.ProtustrankaFormatedOIB_1">  SUKA jednostavno društvo s ograničenom odgovornošću za ugostiteljstvo i usluge, OIB 31625454130</derivirana_varijabla>
  </DomainObject.Predmet.ProtustrankaFormatedOIB>
  <DomainObject.Predmet.ProtustrankaFormatedWithAdress>
    <izvorni_sadrzaj> SUKA jednostavno društvo s ograničenom odgovornošću za ugostiteljstvo i usluge, Vinogradska 50, 42208 Dubrava Križovljanska</izvorni_sadrzaj>
    <derivirana_varijabla naziv="DomainObject.Predmet.ProtustrankaFormatedWithAdress_1"> SUKA jednostavno društvo s ograničenom odgovornošću za ugostiteljstvo i usluge, Vinogradska 50, 42208 Dubrava Križovljanska</derivirana_varijabla>
  </DomainObject.Predmet.ProtustrankaFormatedWithAdress>
  <DomainObject.Predmet.ProtustrankaFormatedWithAdressOIB>
    <izvorni_sadrzaj> SUKA jednostavno društvo s ograničenom odgovornošću za ugostiteljstvo i usluge, OIB 31625454130, Vinogradska 50, 42208 Dubrava Križovljanska</izvorni_sadrzaj>
    <derivirana_varijabla naziv="DomainObject.Predmet.ProtustrankaFormatedWithAdressOIB_1"> SUKA jednostavno društvo s ograničenom odgovornošću za ugostiteljstvo i usluge, OIB 31625454130, Vinogradska 50, 42208 Dubrava Križovljanska</derivirana_varijabla>
  </DomainObject.Predmet.ProtustrankaFormatedWithAdressOIB>
  <DomainObject.Predmet.ProtustrankaWithAdress>
    <izvorni_sadrzaj>SUKA jednostavno društvo s ograničenom odgovornošću za ugostiteljstvo i usluge Vinogradska 50, 42208 Dubrava Križovljanska</izvorni_sadrzaj>
    <derivirana_varijabla naziv="DomainObject.Predmet.ProtustrankaWithAdress_1">SUKA jednostavno društvo s ograničenom odgovornošću za ugostiteljstvo i usluge Vinogradska 50, 42208 Dubrava Križovljanska</derivirana_varijabla>
  </DomainObject.Predmet.ProtustrankaWithAdress>
  <DomainObject.Predmet.ProtustrankaWithAdressOIB>
    <izvorni_sadrzaj>SUKA jednostavno društvo s ograničenom odgovornošću za ugostiteljstvo i usluge, OIB 31625454130, Vinogradska 50, 42208 Dubrava Križovljanska</izvorni_sadrzaj>
    <derivirana_varijabla naziv="DomainObject.Predmet.ProtustrankaWithAdressOIB_1">SUKA jednostavno društvo s ograničenom odgovornošću za ugostiteljstvo i usluge, OIB 31625454130, Vinogradska 50, 42208 Dubrava Križovljanska</derivirana_varijabla>
  </DomainObject.Predmet.ProtustrankaWithAdressOIB>
  <DomainObject.Predmet.ProtustrankaNazivFormated>
    <izvorni_sadrzaj>SUKA jednostavno društvo s ograničenom odgovornošću za ugostiteljstvo i usluge</izvorni_sadrzaj>
    <derivirana_varijabla naziv="DomainObject.Predmet.ProtustrankaNazivFormated_1">SUKA jednostavno društvo s ograničenom odgovornošću za ugostiteljstvo i usluge</derivirana_varijabla>
  </DomainObject.Predmet.ProtustrankaNazivFormated>
  <DomainObject.Predmet.ProtustrankaNazivFormatedOIB>
    <izvorni_sadrzaj>SUKA jednostavno društvo s ograničenom odgovornošću za ugostiteljstvo i usluge, OIB 31625454130</izvorni_sadrzaj>
    <derivirana_varijabla naziv="DomainObject.Predmet.ProtustrankaNazivFormatedOIB_1">SUKA jednostavno društvo s ograničenom odgovornošću za ugostiteljstvo i usluge, OIB 31625454130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124042.61</izvorni_sadrzaj>
    <derivirana_varijabla naziv="DomainObject.Predmet.TrenutnaVrijednost_1">124042.61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SUKA jednostavno društvo s ograničenom odgovornošću za ugostiteljstvo i usluge</item>
    </izvorni_sadrzaj>
    <derivirana_varijabla naziv="DomainObject.Predmet.ProtuStrankaListFormated_1">
      <item>SUKA jednostavno društvo s ograničenom odgovornošću za ugostiteljstvo i usluge</item>
    </derivirana_varijabla>
  </DomainObject.Predmet.ProtuStrankaListFormated>
  <DomainObject.Predmet.ProtuStrankaListFormatedOIB>
    <izvorni_sadrzaj>
      <item>SUKA jednostavno društvo s ograničenom odgovornošću za ugostiteljstvo i usluge, OIB 31625454130</item>
    </izvorni_sadrzaj>
    <derivirana_varijabla naziv="DomainObject.Predmet.ProtuStrankaListFormatedOIB_1">
      <item>SUKA jednostavno društvo s ograničenom odgovornošću za ugostiteljstvo i usluge, OIB 31625454130</item>
    </derivirana_varijabla>
  </DomainObject.Predmet.ProtuStrankaListFormatedOIB>
  <DomainObject.Predmet.ProtuStrankaListFormatedWithAdress>
    <izvorni_sadrzaj>
      <item>SUKA jednostavno društvo s ograničenom odgovornošću za ugostiteljstvo i usluge, Vinogradska 50, 42208 Dubrava Križovljanska</item>
    </izvorni_sadrzaj>
    <derivirana_varijabla naziv="DomainObject.Predmet.ProtuStrankaListFormatedWithAdress_1">
      <item>SUKA jednostavno društvo s ograničenom odgovornošću za ugostiteljstvo i usluge, Vinogradska 50, 42208 Dubrava Križovljanska</item>
    </derivirana_varijabla>
  </DomainObject.Predmet.ProtuStrankaListFormatedWithAdress>
  <DomainObject.Predmet.ProtuStrankaListFormatedWithAdressOIB>
    <izvorni_sadrzaj>
      <item>SUKA jednostavno društvo s ograničenom odgovornošću za ugostiteljstvo i usluge, OIB 31625454130, Vinogradska 50, 42208 Dubrava Križovljanska</item>
    </izvorni_sadrzaj>
    <derivirana_varijabla naziv="DomainObject.Predmet.ProtuStrankaListFormatedWithAdressOIB_1">
      <item>SUKA jednostavno društvo s ograničenom odgovornošću za ugostiteljstvo i usluge, OIB 31625454130, Vinogradska 50, 42208 Dubrava Križovljanska</item>
    </derivirana_varijabla>
  </DomainObject.Predmet.ProtuStrankaListFormatedWithAdressOIB>
  <DomainObject.Predmet.ProtuStrankaListNazivFormated>
    <izvorni_sadrzaj>
      <item>SUKA jednostavno društvo s ograničenom odgovornošću za ugostiteljstvo i usluge</item>
    </izvorni_sadrzaj>
    <derivirana_varijabla naziv="DomainObject.Predmet.ProtuStrankaListNazivFormated_1">
      <item>SUKA jednostavno društvo s ograničenom odgovornošću za ugostiteljstvo i usluge</item>
    </derivirana_varijabla>
  </DomainObject.Predmet.ProtuStrankaListNazivFormated>
  <DomainObject.Predmet.ProtuStrankaListNazivFormatedOIB>
    <izvorni_sadrzaj>
      <item>SUKA jednostavno društvo s ograničenom odgovornošću za ugostiteljstvo i usluge, OIB 31625454130</item>
    </izvorni_sadrzaj>
    <derivirana_varijabla naziv="DomainObject.Predmet.ProtuStrankaListNazivFormatedOIB_1">
      <item>SUKA jednostavno društvo s ograničenom odgovornošću za ugostiteljstvo i usluge, OIB 31625454130</item>
    </derivirana_varijabla>
  </DomainObject.Predmet.ProtuStrankaListNazivFormatedOIB>
  <DomainObject.Predmet.OstaliListFormated>
    <izvorni_sadrzaj>
      <item>E-oglasna ploča</item>
      <item>Sudski registar</item>
      <item>Elvis Kralj</item>
    </izvorni_sadrzaj>
    <derivirana_varijabla naziv="DomainObject.Predmet.OstaliListFormated_1">
      <item>E-oglasna ploča</item>
      <item>Sudski registar</item>
      <item>Elvis Kralj</item>
    </derivirana_varijabla>
  </DomainObject.Predmet.OstaliListFormated>
  <DomainObject.Predmet.OstaliListFormatedOIB>
    <izvorni_sadrzaj>
      <item>E-oglasna ploča</item>
      <item>Sudski registar</item>
      <item>Elvis Kralj, OIB 76970337157</item>
    </izvorni_sadrzaj>
    <derivirana_varijabla naziv="DomainObject.Predmet.OstaliListFormatedOIB_1">
      <item>E-oglasna ploča</item>
      <item>Sudski registar</item>
      <item>Elvis Kralj, OIB 76970337157</item>
    </derivirana_varijabla>
  </DomainObject.Predmet.OstaliListFormatedOIB>
  <DomainObject.Predmet.OstaliListFormatedWithAdress>
    <izvorni_sadrzaj>
      <item>E-oglasna ploča</item>
      <item>Sudski registar</item>
      <item>Elvis Kralj, Vinogradska Ulica 50, 42208 Dubrava Križovljanska</item>
    </izvorni_sadrzaj>
    <derivirana_varijabla naziv="DomainObject.Predmet.OstaliListFormatedWithAdress_1">
      <item>E-oglasna ploča</item>
      <item>Sudski registar</item>
      <item>Elvis Kralj, Vinogradska Ulica 50, 42208 Dubrava Križovljanska</item>
    </derivirana_varijabla>
  </DomainObject.Predmet.OstaliListFormatedWithAdress>
  <DomainObject.Predmet.OstaliListFormatedWithAdressOIB>
    <izvorni_sadrzaj>
      <item>E-oglasna ploča</item>
      <item>Sudski registar</item>
      <item>Elvis Kralj, OIB 76970337157, Vinogradska Ulica 50, 42208 Dubrava Križovljanska</item>
    </izvorni_sadrzaj>
    <derivirana_varijabla naziv="DomainObject.Predmet.OstaliListFormatedWithAdressOIB_1">
      <item>E-oglasna ploča</item>
      <item>Sudski registar</item>
      <item>Elvis Kralj, OIB 76970337157, Vinogradska Ulica 50, 42208 Dubrava Križovljanska</item>
    </derivirana_varijabla>
  </DomainObject.Predmet.OstaliListFormatedWithAdressOIB>
  <DomainObject.Predmet.OstaliListNazivFormated>
    <izvorni_sadrzaj>
      <item>E-oglasna ploča</item>
      <item>Sudski registar</item>
      <item>Elvis Kralj</item>
    </izvorni_sadrzaj>
    <derivirana_varijabla naziv="DomainObject.Predmet.OstaliListNazivFormated_1">
      <item>E-oglasna ploča</item>
      <item>Sudski registar</item>
      <item>Elvis Kralj</item>
    </derivirana_varijabla>
  </DomainObject.Predmet.OstaliListNazivFormated>
  <DomainObject.Predmet.OstaliListNazivFormatedOIB>
    <izvorni_sadrzaj>
      <item>E-oglasna ploča</item>
      <item>Sudski registar</item>
      <item>Elvis Kralj, OIB 76970337157</item>
    </izvorni_sadrzaj>
    <derivirana_varijabla naziv="DomainObject.Predmet.OstaliListNazivFormatedOIB_1">
      <item>E-oglasna ploča</item>
      <item>Sudski registar</item>
      <item>Elvis Kralj, OIB 76970337157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SUKA jednostavno društvo s ograničenom odgovornošću za ugostiteljstvo i usluge</izvorni_sadrzaj>
    <derivirana_varijabla naziv="DomainObject.Predmet.ProtustrankaIDrugi_1">SUKA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SUKA jednostavno društvo s ograničenom odgovornošću za ugostiteljstvo i usluge, OIB 31625454130, Vinogradska 50, 42208 Dubrava Križovljanska</izvorni_sadrzaj>
    <derivirana_varijabla naziv="DomainObject.Predmet.ProtustrankaIDrugiAdressOIB_1">SUKA jednostavno društvo s ograničenom odgovornošću za ugostiteljstvo i usluge, OIB 31625454130, Vinogradska 50, 42208 Dubrava Križovljanska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SUKA jednostavno društvo s ograničenom odgovornošću za ugostiteljstvo i usluge</item>
      <item>E-oglasna ploča</item>
      <item>Sudski registar</item>
      <item>Elvis Kralj</item>
    </izvorni_sadrzaj>
    <derivirana_varijabla naziv="DomainObject.Predmet.SudioniciListNaziv_1">
      <item>Financijska agencija</item>
      <item>SUKA jednostavno društvo s ograničenom odgovornošću za ugostiteljstvo i usluge</item>
      <item>E-oglasna ploča</item>
      <item>Sudski registar</item>
      <item>Elvis Kralj</item>
    </derivirana_varijabla>
  </DomainObject.Predmet.SudioniciListNaziv>
  <DomainObject.Predmet.SudioniciListAdressOIB>
    <izvorni_sadrzaj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  <item>Elvis Kralj, OIB 76970337157, Vinogradska Ulica 50,42208 Dubrava Križovljanska</item>
    </izvorni_sadrzaj>
    <derivirana_varijabla naziv="DomainObject.Predmet.SudioniciListAdressOIB_1">
      <item>Financijska agencija, OIB 85821130368, A. Cesarca 2,42000 Varaždin</item>
      <item>SUKA jednostavno društvo s ograničenom odgovornošću za ugostiteljstvo i usluge, OIB 31625454130, Vinogradska 50,42208 Dubrava Križovljanska</item>
      <item>E-oglasna ploča</item>
      <item>Sudski registar</item>
      <item>Elvis Kralj, OIB 76970337157, Vinogradska Ulica 50,42208 Dubrava Križovljanska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31625454130</item>
      <item>, OIB null</item>
      <item>, OIB null</item>
      <item>, OIB 76970337157</item>
    </izvorni_sadrzaj>
    <derivirana_varijabla naziv="DomainObject.Predmet.SudioniciListNazivOIB_1">
      <item>, OIB 85821130368</item>
      <item>, OIB 31625454130</item>
      <item>, OIB null</item>
      <item>, OIB null</item>
      <item>, OIB 76970337157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0A083C-65CA-4B58-AD61-00F9B3F83FB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292</properties:Words>
  <properties:Characters>1531</properties:Characters>
  <properties:Lines>50</properties:Lines>
  <properties:Paragraphs>17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2016-05-04T11:05:00Z</cp:lastPrinted>
  <dcterms:modified xmlns:xsi="http://www.w3.org/2001/XMLSchema-instance" xsi:type="dcterms:W3CDTF">2016-05-04T11:06:00Z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