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494f" w14:paraId="3a7494f" w:rsidRDefault="00C82E77" w:rsidP="00DF08C9" w:rsidR="00DF08C9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DF08C9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DF08C9" w:rsidRPr="00A15EE7">
        <w:tc>
          <w:tcPr>
            <w:tcW w:type="dxa" w:w="3060"/>
          </w:tcPr>
          <w:p w:rsidRDefault="00DF08C9" w:rsidP="00121469" w:rsidR="00DF08C9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DF08C9" w:rsidP="00DF08C9" w:rsidR="00DF08C9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9163F3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0346B0">
        <w:rPr>
          <w:rFonts w:hAnsi="Times New Roman" w:ascii="Times New Roman"/>
        </w:rPr>
        <w:t>8696</w:t>
      </w:r>
      <w:r w:rsidR="00A11B46">
        <w:rPr>
          <w:rFonts w:hAnsi="Times New Roman" w:ascii="Times New Roman"/>
        </w:rPr>
        <w:t>/2015</w:t>
      </w:r>
      <w:r w:rsidR="00741605">
        <w:rPr>
          <w:rFonts w:hAnsi="Times New Roman" w:ascii="Times New Roman"/>
        </w:rPr>
        <w:t>-8</w:t>
      </w:r>
    </w:p>
    <w:p w:rsidRDefault="00A2705F" w:rsidP="00DF08C9" w:rsidR="00A2705F">
      <w:pPr>
        <w:jc w:val="center"/>
        <w:rPr>
          <w:rFonts w:hAnsi="Times New Roman" w:ascii="Times New Roman"/>
          <w:szCs w:val="24"/>
          <w:lang w:val="hr-HR"/>
        </w:rPr>
      </w:pPr>
    </w:p>
    <w:p w:rsidRDefault="00A2705F" w:rsidP="000D00E5" w:rsidR="00A2705F" w:rsidRPr="00A2705F">
      <w:pPr>
        <w:jc w:val="center"/>
        <w:rPr>
          <w:rFonts w:hAnsi="Times New Roman" w:ascii="Times New Roman"/>
        </w:rPr>
      </w:pPr>
      <w:r w:rsidRPr="00A2705F">
        <w:rPr>
          <w:rFonts w:hAnsi="Times New Roman" w:ascii="Times New Roman"/>
        </w:rPr>
        <w:t>REPUBLIKA HRVATSKA</w:t>
      </w:r>
    </w:p>
    <w:p w:rsidRDefault="00DF08C9" w:rsidP="00DF08C9" w:rsidR="00DF08C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F08C9" w:rsidP="00DF08C9" w:rsidR="00DF08C9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0346B0" w:rsidP="000346B0" w:rsidR="000346B0">
      <w:pPr>
        <w:jc w:val="center"/>
        <w:rPr>
          <w:rFonts w:hAnsi="Times New Roman" w:ascii="Times New Roman"/>
          <w:szCs w:val="24"/>
          <w:lang w:val="hr-HR"/>
        </w:rPr>
      </w:pPr>
    </w:p>
    <w:p w:rsidRDefault="000346B0" w:rsidP="000346B0" w:rsidR="000346B0">
      <w:pPr>
        <w:jc w:val="both"/>
        <w:rPr>
          <w:rFonts w:hAnsi="Times New Roman" w:ascii="Times New Roman"/>
          <w:lang w:val="hr-HR"/>
        </w:rPr>
      </w:pPr>
      <w:r w:rsidRPr="00E962B6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HADER d.o.o., Jalševec Nartski (Općina Rugvica), Nartska ulica 27, OIB: 81440841733, dana 1</w:t>
      </w:r>
      <w:r>
        <w:rPr>
          <w:rFonts w:hAnsi="Times New Roman" w:ascii="Times New Roman"/>
          <w:lang w:val="hr-HR"/>
        </w:rPr>
        <w:t>3. siječnja</w:t>
      </w:r>
      <w:r w:rsidRPr="00E962B6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E962B6">
        <w:rPr>
          <w:rFonts w:hAnsi="Times New Roman" w:ascii="Times New Roman"/>
          <w:lang w:val="hr-HR"/>
        </w:rPr>
        <w:t>. godine</w:t>
      </w:r>
    </w:p>
    <w:p w:rsidRDefault="00A11B46" w:rsidP="00A11B46" w:rsidR="00A11B46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0346B0" w:rsidRPr="00E962B6">
        <w:rPr>
          <w:rFonts w:hAnsi="Times New Roman" w:ascii="Times New Roman"/>
        </w:rPr>
        <w:t>HADER d.o.o., Jalševec Nartski (Općina Rugvica), Nartska ulica 27, OIB: 81440841733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D55F9D">
        <w:rPr>
          <w:rFonts w:hAnsi="Times New Roman" w:ascii="Times New Roman"/>
          <w:szCs w:val="24"/>
        </w:rPr>
        <w:t>3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6E478F" w:rsidR="006E478F" w:rsidRPr="006E478F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6E478F" w:rsidRPr="006E478F">
        <w:rPr>
          <w:rFonts w:hAnsi="Times New Roman" w:ascii="Times New Roman"/>
          <w:szCs w:val="24"/>
        </w:rPr>
        <w:t>Hromadko Jasna, OIB: 22088644509,  Zelengorska br. 1.</w:t>
      </w:r>
    </w:p>
    <w:p w:rsidRDefault="00A11B46" w:rsidP="00A11B46" w:rsidR="00A11B46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0346B0" w:rsidRPr="00E962B6">
        <w:rPr>
          <w:rFonts w:hAnsi="Times New Roman" w:ascii="Times New Roman"/>
          <w:lang w:val="hr-HR"/>
        </w:rPr>
        <w:t>HADER d.o.o., Jalševec Nartski (Općina Rugvica), Nartska ulica 27, OIB: 81440841733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0346B0" w:rsidP="000346B0" w:rsidR="000346B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346B0" w:rsidP="000346B0" w:rsidR="000346B0" w:rsidRPr="00A15EE7">
      <w:pPr>
        <w:jc w:val="both"/>
        <w:rPr>
          <w:rFonts w:hAnsi="Times New Roman" w:ascii="Times New Roman"/>
          <w:lang w:val="hr-HR"/>
        </w:rPr>
      </w:pPr>
    </w:p>
    <w:p w:rsidRDefault="000346B0" w:rsidP="000346B0" w:rsidR="000346B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11.454,62 kuna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0346B0" w:rsidP="000346B0" w:rsidR="000346B0" w:rsidRPr="00A15EE7">
      <w:pPr>
        <w:jc w:val="both"/>
        <w:rPr>
          <w:rFonts w:hAnsi="Times New Roman" w:ascii="Times New Roman"/>
          <w:lang w:val="hr-HR"/>
        </w:rPr>
      </w:pPr>
    </w:p>
    <w:p w:rsidRDefault="000346B0" w:rsidP="00A11B46" w:rsidR="00A11B4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A11B46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3172BB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1605" w:rsidP="00E91121" w:rsidR="007416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1605" w:rsidP="00E91121" w:rsidR="007416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1605" w:rsidP="00E91121" w:rsidR="0074160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41605" w:rsidP="00E91121" w:rsidR="0074160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41605" w:rsidP="00E91121" w:rsidR="0074160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705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13C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0346B0">
      <w:rPr>
        <w:rFonts w:hAnsi="Times New Roman" w:ascii="Times New Roman"/>
        <w:lang w:val="hr-HR"/>
      </w:rPr>
      <w:t>8696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3C4" w:rsidP="00840E3D" w:rsidR="00840E3D">
    <w:pPr>
      <w:pStyle w:val="Zaglavlje"/>
      <w:rPr>
        <w:rFonts w:hAnsi="Times New Roman" w:ascii="Times New Roman"/>
        <w:lang w:val="hr-HR"/>
      </w:rPr>
    </w:pPr>
  </w:p>
  <w:p w:rsidRDefault="004813C4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1E0AD0"/>
    <w:rsid w:val="001F33BC"/>
    <w:rsid w:val="00217C60"/>
    <w:rsid w:val="00287A20"/>
    <w:rsid w:val="003172BB"/>
    <w:rsid w:val="004351E1"/>
    <w:rsid w:val="004813C4"/>
    <w:rsid w:val="004874DA"/>
    <w:rsid w:val="004B3248"/>
    <w:rsid w:val="00520D82"/>
    <w:rsid w:val="00567821"/>
    <w:rsid w:val="005C2720"/>
    <w:rsid w:val="00616431"/>
    <w:rsid w:val="006E478F"/>
    <w:rsid w:val="00737210"/>
    <w:rsid w:val="00741605"/>
    <w:rsid w:val="00771118"/>
    <w:rsid w:val="00772BCE"/>
    <w:rsid w:val="00791143"/>
    <w:rsid w:val="00820848"/>
    <w:rsid w:val="009163F3"/>
    <w:rsid w:val="009B1AB7"/>
    <w:rsid w:val="009E11B2"/>
    <w:rsid w:val="009F0D91"/>
    <w:rsid w:val="00A11B46"/>
    <w:rsid w:val="00A2705F"/>
    <w:rsid w:val="00AA5ACF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3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3C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3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3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3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3C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3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3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8696</izvorni_sadrzaj>
    <derivirana_varijabla naziv="DomainObject.Predmet.Broj_1">8696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St-8696/2015</izvorni_sadrzaj>
    <derivirana_varijabla naziv="DomainObject.Predmet.OznakaBroj_1">St-8696/2015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HADER d.o.o.</izvorni_sadrzaj>
    <derivirana_varijabla naziv="DomainObject.Predmet.ProtustrankaFormated_1">  HADER d.o.o.</derivirana_varijabla>
  </DomainObject.Predmet.ProtustrankaFormated>
  <DomainObject.Predmet.ProtustrankaFormatedOIB>
    <izvorni_sadrzaj>  HADER d.o.o., OIB 81440841733</izvorni_sadrzaj>
    <derivirana_varijabla naziv="DomainObject.Predmet.ProtustrankaFormatedOIB_1">  HADER d.o.o., OIB 81440841733</derivirana_varijabla>
  </DomainObject.Predmet.ProtustrankaFormatedOIB>
  <DomainObject.Predmet.ProtustrankaFormatedWithAdress>
    <izvorni_sadrzaj> HADER d.o.o., Nartska ulica 27, 10370 Jalševec Nartski</izvorni_sadrzaj>
    <derivirana_varijabla naziv="DomainObject.Predmet.ProtustrankaFormatedWithAdress_1"> HADER d.o.o., Nartska ulica 27, 10370 Jalševec Nartski</derivirana_varijabla>
  </DomainObject.Predmet.ProtustrankaFormatedWithAdress>
  <DomainObject.Predmet.ProtustrankaFormatedWithAdressOIB>
    <izvorni_sadrzaj> HADER d.o.o., OIB 81440841733, Nartska ulica 27, 10370 Jalševec Nartski</izvorni_sadrzaj>
    <derivirana_varijabla naziv="DomainObject.Predmet.ProtustrankaFormatedWithAdressOIB_1"> HADER d.o.o., OIB 81440841733, Nartska ulica 27, 10370 Jalševec Nartski</derivirana_varijabla>
  </DomainObject.Predmet.ProtustrankaFormatedWithAdressOIB>
  <DomainObject.Predmet.ProtustrankaWithAdress>
    <izvorni_sadrzaj>HADER d.o.o. Nartska ulica 27, 10370 Jalševec Nartski</izvorni_sadrzaj>
    <derivirana_varijabla naziv="DomainObject.Predmet.ProtustrankaWithAdress_1">HADER d.o.o. Nartska ulica 27, 10370 Jalševec Nartski</derivirana_varijabla>
  </DomainObject.Predmet.ProtustrankaWithAdress>
  <DomainObject.Predmet.ProtustrankaWithAdressOIB>
    <izvorni_sadrzaj>HADER d.o.o., OIB 81440841733, Nartska ulica 27, 10370 Jalševec Nartski</izvorni_sadrzaj>
    <derivirana_varijabla naziv="DomainObject.Predmet.ProtustrankaWithAdressOIB_1">HADER d.o.o., OIB 81440841733, Nartska ulica 27, 10370 Jalševec Nartski</derivirana_varijabla>
  </DomainObject.Predmet.ProtustrankaWithAdressOIB>
  <DomainObject.Predmet.ProtustrankaNazivFormated>
    <izvorni_sadrzaj>HADER d.o.o.</izvorni_sadrzaj>
    <derivirana_varijabla naziv="DomainObject.Predmet.ProtustrankaNazivFormated_1">HADER d.o.o.</derivirana_varijabla>
  </DomainObject.Predmet.ProtustrankaNazivFormated>
  <DomainObject.Predmet.ProtustrankaNazivFormatedOIB>
    <izvorni_sadrzaj>HADER d.o.o., OIB 81440841733</izvorni_sadrzaj>
    <derivirana_varijabla naziv="DomainObject.Predmet.ProtustrankaNazivFormatedOIB_1">HADER d.o.o., OIB 81440841733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HADER d.o.o.</item>
    </izvorni_sadrzaj>
    <derivirana_varijabla naziv="DomainObject.Predmet.ProtuStrankaListFormated_1">
      <item>HADER d.o.o.</item>
    </derivirana_varijabla>
  </DomainObject.Predmet.ProtuStrankaListFormated>
  <DomainObject.Predmet.ProtuStrankaListFormatedOIB>
    <izvorni_sadrzaj>
      <item>HADER d.o.o., OIB 81440841733</item>
    </izvorni_sadrzaj>
    <derivirana_varijabla naziv="DomainObject.Predmet.ProtuStrankaListFormatedOIB_1">
      <item>HADER d.o.o., OIB 81440841733</item>
    </derivirana_varijabla>
  </DomainObject.Predmet.ProtuStrankaListFormatedOIB>
  <DomainObject.Predmet.ProtuStrankaListFormatedWithAdress>
    <izvorni_sadrzaj>
      <item>HADER d.o.o., Nartska ulica 27, 10370 Jalševec Nartski</item>
    </izvorni_sadrzaj>
    <derivirana_varijabla naziv="DomainObject.Predmet.ProtuStrankaListFormatedWithAdress_1">
      <item>HADER d.o.o., Nartska ulica 27, 10370 Jalševec Nartski</item>
    </derivirana_varijabla>
  </DomainObject.Predmet.ProtuStrankaListFormatedWithAdress>
  <DomainObject.Predmet.ProtuStrankaListFormatedWithAdressOIB>
    <izvorni_sadrzaj>
      <item>HADER d.o.o., OIB 81440841733, Nartska ulica 27, 10370 Jalševec Nartski</item>
    </izvorni_sadrzaj>
    <derivirana_varijabla naziv="DomainObject.Predmet.ProtuStrankaListFormatedWithAdressOIB_1">
      <item>HADER d.o.o., OIB 81440841733, Nartska ulica 27, 10370 Jalševec Nartski</item>
    </derivirana_varijabla>
  </DomainObject.Predmet.ProtuStrankaListFormatedWithAdressOIB>
  <DomainObject.Predmet.ProtuStrankaListNazivFormated>
    <izvorni_sadrzaj>
      <item>HADER d.o.o.</item>
    </izvorni_sadrzaj>
    <derivirana_varijabla naziv="DomainObject.Predmet.ProtuStrankaListNazivFormated_1">
      <item>HADER d.o.o.</item>
    </derivirana_varijabla>
  </DomainObject.Predmet.ProtuStrankaListNazivFormated>
  <DomainObject.Predmet.ProtuStrankaListNazivFormatedOIB>
    <izvorni_sadrzaj>
      <item>HADER d.o.o., OIB 81440841733</item>
    </izvorni_sadrzaj>
    <derivirana_varijabla naziv="DomainObject.Predmet.ProtuStrankaListNazivFormatedOIB_1">
      <item>HADER d.o.o., OIB 81440841733</item>
    </derivirana_varijabla>
  </DomainObject.Predmet.ProtuStrankaListNazivFormatedOIB>
  <DomainObject.Predmet.OstaliListFormated>
    <izvorni_sadrzaj>
      <item>HRVATSKI ZAVOD ZA MIROVINSKO OSIGURANJE</item>
      <item>Financijska agencija</item>
      <item>Valentina Hader</item>
    </izvorni_sadrzaj>
    <derivirana_varijabla naziv="DomainObject.Predmet.OstaliListFormated_1">
      <item>HRVATSKI ZAVOD ZA MIROVINSKO OSIGURANJE</item>
      <item>Financijska agencija</item>
      <item>Valentina Hader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Valentina Hader, OIB 46804573570</item>
    </izvorni_sadrzaj>
    <derivirana_varijabla naziv="DomainObject.Predmet.OstaliListFormatedOIB_1">
      <item>HRVATSKI ZAVOD ZA MIROVINSKO OSIGURANJE, OIB 84397956623</item>
      <item>Financijska agencija, OIB 85821130368</item>
      <item>Valentina Hader, OIB 46804573570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Valentina Hader, Nartska Ulica 27, 10370 Jalševec Nartski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Valentina Hader, Nartska Ulica 27, 10370 Jalševec Nartski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Valentina Hader, OIB 46804573570, Nartska Ulica 27, 10370 Jalševec Nartski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Valentina Hader, OIB 46804573570, Nartska Ulica 27, 10370 Jalševec Nartski</item>
    </derivirana_varijabla>
  </DomainObject.Predmet.OstaliListFormatedWithAdressOIB>
  <DomainObject.Predmet.OstaliListNazivFormated>
    <izvorni_sadrzaj>
      <item>HRVATSKI ZAVOD ZA MIROVINSKO OSIGURANJE</item>
      <item>Financijska agencija</item>
      <item>Valentina Hader</item>
    </izvorni_sadrzaj>
    <derivirana_varijabla naziv="DomainObject.Predmet.OstaliListNazivFormated_1">
      <item>HRVATSKI ZAVOD ZA MIROVINSKO OSIGURANJE</item>
      <item>Financijska agencija</item>
      <item>Valentina Hader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Valentina Hader, OIB 46804573570</item>
    </izvorni_sadrzaj>
    <derivirana_varijabla naziv="DomainObject.Predmet.OstaliListNazivFormatedOIB_1">
      <item>HRVATSKI ZAVOD ZA MIROVINSKO OSIGURANJE, OIB 84397956623</item>
      <item>Financijska agencija, OIB 85821130368</item>
      <item>Valentina Hader, OIB 46804573570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HADER d.o.o.</izvorni_sadrzaj>
    <derivirana_varijabla naziv="DomainObject.Predmet.ProtustrankaIDrugi_1">HADER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HADER d.o.o., OIB 81440841733, Nartska ulica 27, 10370 Jalševec Nartski</izvorni_sadrzaj>
    <derivirana_varijabla naziv="DomainObject.Predmet.ProtustrankaIDrugiAdressOIB_1">HADER d.o.o., OIB 81440841733, Nartska ulica 27, 10370 Jalševec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HADER d.o.o.</item>
      <item>HRVATSKI ZAVOD ZA MIROVINSKO OSIGURANJE</item>
      <item>Financijska agencija</item>
      <item>Valentina Hader</item>
    </izvorni_sadrzaj>
    <derivirana_varijabla naziv="DomainObject.Predmet.SudioniciListNaziv_1">
      <item>FINA Regionalni centar Zagreb</item>
      <item>HADER d.o.o.</item>
      <item>HRVATSKI ZAVOD ZA MIROVINSKO OSIGURANJE</item>
      <item>Financijska agencija</item>
      <item>Valentina Hader</item>
    </derivirana_varijabla>
  </DomainObject.Predmet.SudioniciListNaziv>
  <DomainObject.Predmet.SudioniciListAdressOIB>
    <izvorni_sadrzaj>
      <item>FINA Regionalni centar Zagreb, OIB 85821130368, Trg svibanjskih žrtava 1995. 1,10000 Zagreb</item>
      <item>HADER d.o.o., OIB 81440841733, Nartska ulica 27,10370 Jalševec Nartski</item>
      <item>HRVATSKI ZAVOD ZA MIROVINSKO OSIGURANJE, OIB 84397956623, Trpimirova 4,10000 Zagreb</item>
      <item>Financijska agencija, OIB 85821130368, Ulica grada Vukovara 70,10000 Zagreb</item>
      <item>Valentina Hader, OIB 46804573570, Nartska Ulica 27,10370 Jalševec Nartski</item>
    </izvorni_sadrzaj>
    <derivirana_varijabla naziv="DomainObject.Predmet.SudioniciListAdressOIB_1">
      <item>FINA Regionalni centar Zagreb, OIB 85821130368, Trg svibanjskih žrtava 1995. 1,10000 Zagreb</item>
      <item>HADER d.o.o., OIB 81440841733, Nartska ulica 27,10370 Jalševec Nartski</item>
      <item>HRVATSKI ZAVOD ZA MIROVINSKO OSIGURANJE, OIB 84397956623, Trpimirova 4,10000 Zagreb</item>
      <item>Financijska agencija, OIB 85821130368, Ulica grada Vukovara 70,10000 Zagreb</item>
      <item>Valentina Hader, OIB 46804573570, Nartska Ulica 27,10370 Jalševec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81440841733</item>
      <item>, OIB 84397956623</item>
      <item>, OIB 85821130368</item>
      <item>, OIB 46804573570</item>
    </izvorni_sadrzaj>
    <derivirana_varijabla naziv="DomainObject.Predmet.SudioniciListNazivOIB_1">
      <item>, OIB 85821130368</item>
      <item>, OIB 81440841733</item>
      <item>, OIB 84397956623</item>
      <item>, OIB 85821130368</item>
      <item>, OIB 46804573570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553</properties:Words>
  <properties:Characters>3109</properties:Characters>
  <properties:Lines>104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2017-01-13T13:34:00Z</dcterms:created>
  <dc:creator>Nikola Ribarić</dc:creator>
  <cp:lastModifiedBy>Jadranka Zelić</cp:lastModifiedBy>
  <cp:lastPrinted>2017-01-13T13:34:00Z</cp:lastPrinted>
  <dcterms:modified xmlns:xsi="http://www.w3.org/2001/XMLSchema-instance" xsi:type="dcterms:W3CDTF">2017-01-13T13:35:00Z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