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da07" w14:paraId="a81da07" w:rsidRDefault="0098631D" w:rsidP="0098631D" w:rsidR="0098631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8631D" w:rsidP="0098631D" w:rsidR="0098631D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St-37</w:t>
      </w:r>
      <w:r w:rsidRPr="00EB0FCE">
        <w:t>2/2018-3</w:t>
      </w:r>
    </w:p>
    <w:p w:rsidRDefault="0098631D" w:rsidP="0098631D" w:rsidR="0098631D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98631D" w:rsidP="0098631D" w:rsidR="0098631D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98631D" w:rsidP="0098631D" w:rsidR="0098631D" w:rsidRPr="00EB0FCE">
      <w:pPr>
        <w:jc w:val="both"/>
      </w:pPr>
      <w:r w:rsidRPr="00EB0FCE">
        <w:tab/>
      </w:r>
    </w:p>
    <w:p w:rsidRDefault="0098631D" w:rsidP="0098631D" w:rsidR="0098631D" w:rsidRPr="00EB0FCE">
      <w:pPr>
        <w:jc w:val="center"/>
      </w:pPr>
      <w:r w:rsidRPr="00EB0FCE">
        <w:t>R E P U B L I K A  H R V A T S K A</w:t>
      </w:r>
    </w:p>
    <w:p w:rsidRDefault="0098631D" w:rsidP="0098631D" w:rsidR="0098631D" w:rsidRPr="00EB0FCE"/>
    <w:p w:rsidRDefault="0098631D" w:rsidP="0098631D" w:rsidR="0098631D" w:rsidRPr="00EB0FCE">
      <w:pPr>
        <w:jc w:val="center"/>
      </w:pPr>
      <w:r w:rsidRPr="00EB0FCE">
        <w:t>R J E Š E NJ E</w:t>
      </w:r>
    </w:p>
    <w:p w:rsidRDefault="0098631D" w:rsidP="0098631D" w:rsidR="0098631D" w:rsidRPr="00EB0FCE"/>
    <w:p w:rsidRDefault="0098631D" w:rsidP="0098631D" w:rsidR="0098631D" w:rsidRPr="00EB0FCE">
      <w:pPr>
        <w:jc w:val="both"/>
      </w:pPr>
      <w:r w:rsidRPr="00EB0FCE">
        <w:tab/>
        <w:t xml:space="preserve">Trgovački sud u Pazinu, po sucu Adrijani Labinjan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stečajnog postupka nad dužnikom LENI PNEUMATIK j.d.o.o., Pula, </w:t>
      </w:r>
      <w:proofErr w:type="spellStart"/>
      <w:r w:rsidRPr="00EB0FCE">
        <w:t>Divkovićeva</w:t>
      </w:r>
      <w:proofErr w:type="spellEnd"/>
      <w:r w:rsidRPr="00EB0FCE">
        <w:t xml:space="preserve"> 8a, OIB: 45148624946, 1</w:t>
      </w:r>
      <w:r w:rsidR="007409AA" w:rsidRPr="00EB0FCE">
        <w:t>2</w:t>
      </w:r>
      <w:r w:rsidRPr="00EB0FCE">
        <w:t xml:space="preserve">. listopada 2018. </w:t>
      </w:r>
    </w:p>
    <w:p w:rsidRDefault="0098631D" w:rsidP="0098631D" w:rsidR="0098631D" w:rsidRPr="00EB0FCE">
      <w:pPr>
        <w:jc w:val="both"/>
      </w:pPr>
    </w:p>
    <w:p w:rsidRDefault="0098631D" w:rsidP="0098631D" w:rsidR="0098631D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98631D" w:rsidP="0098631D" w:rsidR="0098631D" w:rsidRPr="003B548F">
      <w:pPr>
        <w:jc w:val="both"/>
      </w:pPr>
    </w:p>
    <w:p w:rsidRDefault="0098631D" w:rsidP="0098631D" w:rsidR="0098631D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 xml:space="preserve">LENI PNEUMATIK j.d.o.o., Pula, </w:t>
      </w:r>
      <w:proofErr w:type="spellStart"/>
      <w:r>
        <w:t>Divkovićeva</w:t>
      </w:r>
      <w:proofErr w:type="spellEnd"/>
      <w:r>
        <w:t xml:space="preserve"> 8a, OIB: 45148624946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>ročište zakazuje</w:t>
      </w:r>
      <w:r w:rsidRPr="00EB0FCE">
        <w:rPr>
          <w:b/>
          <w:lang w:val="pl-PL"/>
        </w:rPr>
        <w:t xml:space="preserve"> za </w:t>
      </w:r>
      <w:r w:rsidR="00EB0FCE" w:rsidRPr="00EB0FCE">
        <w:rPr>
          <w:b/>
          <w:lang w:val="pl-PL"/>
        </w:rPr>
        <w:t>15. studenog</w:t>
      </w:r>
      <w:r w:rsidRPr="00EB0FCE">
        <w:rPr>
          <w:b/>
          <w:lang w:val="pl-PL"/>
        </w:rPr>
        <w:t xml:space="preserve"> 2018. u 9:00 sati,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98631D" w:rsidP="0098631D" w:rsidR="0098631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8631D" w:rsidP="0098631D" w:rsidR="0098631D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 xml:space="preserve">LENI PNEUMATIK j.d.o.o., Pula, </w:t>
      </w:r>
      <w:proofErr w:type="spellStart"/>
      <w:r>
        <w:t>Divkovićeva</w:t>
      </w:r>
      <w:proofErr w:type="spellEnd"/>
      <w:r>
        <w:t xml:space="preserve"> 8a, OIB: 45148624946</w:t>
      </w:r>
      <w:r w:rsidRPr="00EC1B3B">
        <w:t xml:space="preserve">,  </w:t>
      </w:r>
    </w:p>
    <w:p w:rsidRDefault="0098631D" w:rsidP="0098631D" w:rsidR="0098631D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 xml:space="preserve">Nenad </w:t>
      </w:r>
      <w:proofErr w:type="spellStart"/>
      <w:r>
        <w:rPr>
          <w:rFonts w:eastAsiaTheme="minorHAnsi"/>
          <w:bCs w:val="false"/>
          <w:lang w:eastAsia="en-US"/>
        </w:rPr>
        <w:t>Lenić</w:t>
      </w:r>
      <w:proofErr w:type="spellEnd"/>
      <w:r>
        <w:rPr>
          <w:rFonts w:eastAsiaTheme="minorHAnsi"/>
          <w:bCs w:val="false"/>
          <w:lang w:eastAsia="en-US"/>
        </w:rPr>
        <w:t>, Pula, Vidikovac 80,</w:t>
      </w:r>
    </w:p>
    <w:p w:rsidRDefault="0098631D" w:rsidP="0098631D" w:rsidR="0098631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8631D" w:rsidP="0098631D" w:rsidR="0098631D" w:rsidRPr="003B548F">
      <w:pPr>
        <w:jc w:val="both"/>
        <w:rPr>
          <w:lang w:val="sv-SE"/>
        </w:rPr>
      </w:pPr>
    </w:p>
    <w:p w:rsidRDefault="0098631D" w:rsidP="0098631D" w:rsidR="0098631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 xml:space="preserve">LENI PNEUMATIK j.d.o.o., Pula, </w:t>
      </w:r>
      <w:proofErr w:type="spellStart"/>
      <w:r>
        <w:t>Divkovićeva</w:t>
      </w:r>
      <w:proofErr w:type="spellEnd"/>
      <w:r>
        <w:t xml:space="preserve"> 8a, OIB: 45148624946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8631D" w:rsidP="0098631D" w:rsidR="0098631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8631D" w:rsidP="0098631D" w:rsidR="0098631D" w:rsidRPr="003B548F">
      <w:pPr>
        <w:jc w:val="both"/>
      </w:pPr>
    </w:p>
    <w:p w:rsidRDefault="0098631D" w:rsidP="0098631D" w:rsidR="0098631D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>u 1</w:t>
      </w:r>
      <w:r w:rsidR="007409AA" w:rsidRPr="00EB0FCE">
        <w:t>2</w:t>
      </w:r>
      <w:r w:rsidRPr="00EB0FCE">
        <w:t>. listopada 2</w:t>
      </w:r>
      <w:r w:rsidRPr="00F93CDC">
        <w:t>018.</w:t>
      </w:r>
    </w:p>
    <w:p w:rsidRDefault="0098631D" w:rsidP="0098631D" w:rsidR="0098631D" w:rsidRPr="00EF0E2B">
      <w:pPr>
        <w:jc w:val="center"/>
      </w:pPr>
    </w:p>
    <w:p w:rsidRDefault="0098631D" w:rsidP="0098631D" w:rsidR="0098631D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98631D" w:rsidP="0098631D" w:rsidR="0098631D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8631D" w:rsidP="0098631D" w:rsidR="0098631D" w:rsidRPr="003B548F">
      <w:pPr>
        <w:jc w:val="center"/>
      </w:pPr>
    </w:p>
    <w:p w:rsidRDefault="0098631D" w:rsidP="0098631D" w:rsidR="0098631D" w:rsidRPr="003B548F">
      <w:pPr>
        <w:jc w:val="both"/>
      </w:pPr>
      <w:r w:rsidRPr="003B548F">
        <w:t>UPUTA O PRAVNOM LIJEKU:</w:t>
      </w:r>
    </w:p>
    <w:p w:rsidRDefault="0098631D" w:rsidP="0098631D" w:rsidR="0098631D" w:rsidRPr="003B548F">
      <w:pPr>
        <w:jc w:val="both"/>
      </w:pPr>
      <w:r w:rsidRPr="003B548F">
        <w:t>Protiv ovog rješenja nije dopuštena posebna žalba (čl. 115. st. 1. SZ-a).</w:t>
      </w:r>
    </w:p>
    <w:p w:rsidRDefault="0098631D" w:rsidP="0098631D" w:rsidR="0098631D" w:rsidRPr="003B548F">
      <w:pPr>
        <w:jc w:val="both"/>
      </w:pPr>
    </w:p>
    <w:p w:rsidRDefault="0098631D" w:rsidP="0098631D" w:rsidR="0098631D" w:rsidRPr="003B548F">
      <w:pPr>
        <w:jc w:val="both"/>
      </w:pPr>
      <w:r w:rsidRPr="003B548F">
        <w:t>DNA:</w:t>
      </w:r>
    </w:p>
    <w:p w:rsidRDefault="0098631D" w:rsidP="0098631D" w:rsidR="0098631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8631D" w:rsidP="0098631D" w:rsidR="0098631D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 xml:space="preserve">LENI PNEUMATIK j.d.o.o., Pula, </w:t>
      </w:r>
      <w:proofErr w:type="spellStart"/>
      <w:r>
        <w:t>Divkovićeva</w:t>
      </w:r>
      <w:proofErr w:type="spellEnd"/>
      <w:r>
        <w:t xml:space="preserve"> 8a</w:t>
      </w:r>
    </w:p>
    <w:p w:rsidRDefault="0098631D" w:rsidP="0098631D" w:rsidR="0098631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rFonts w:eastAsiaTheme="minorHAnsi"/>
          <w:bCs w:val="false"/>
          <w:lang w:eastAsia="en-US"/>
        </w:rPr>
        <w:t xml:space="preserve">Nenad </w:t>
      </w:r>
      <w:proofErr w:type="spellStart"/>
      <w:r>
        <w:rPr>
          <w:rFonts w:eastAsiaTheme="minorHAnsi"/>
          <w:bCs w:val="false"/>
          <w:lang w:eastAsia="en-US"/>
        </w:rPr>
        <w:t>Lenić</w:t>
      </w:r>
      <w:proofErr w:type="spellEnd"/>
      <w:r>
        <w:rPr>
          <w:rFonts w:eastAsiaTheme="minorHAnsi"/>
          <w:bCs w:val="false"/>
          <w:lang w:eastAsia="en-US"/>
        </w:rPr>
        <w:t>, Pula, Vidikovac 80</w:t>
      </w:r>
    </w:p>
    <w:p w:rsidRDefault="0098631D" w:rsidP="0098631D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FCE" w:rsidR="00261EC3">
      <w:r>
        <w:separator/>
      </w:r>
    </w:p>
  </w:endnote>
  <w:endnote w:id="0" w:type="continuationSeparator">
    <w:p w:rsidRDefault="00EB0FCE" w:rsidR="00261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FCE" w:rsidR="00261EC3">
      <w:r>
        <w:separator/>
      </w:r>
    </w:p>
  </w:footnote>
  <w:footnote w:id="0" w:type="continuationSeparator">
    <w:p w:rsidRDefault="00EB0FCE" w:rsidR="00261E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8631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F0B3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31D"/>
    <w:rsid w:val="00261EC3"/>
    <w:rsid w:val="00554328"/>
    <w:rsid w:val="006F0B34"/>
    <w:rsid w:val="007409AA"/>
    <w:rsid w:val="00985388"/>
    <w:rsid w:val="0098631D"/>
    <w:rsid w:val="00E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3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3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63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3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31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3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3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63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3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31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 PNEUMATIK j.d.o.o. PULA</izvorni_sadrzaj>
    <derivirana_varijabla naziv="DomainObject.Predmet.ProtustrankaFormated_1">  LENI PNEUMATIK j.d.o.o. PULA</derivirana_varijabla>
  </DomainObject.Predmet.ProtustrankaFormated>
  <DomainObject.Predmet.ProtustrankaFormatedOIB>
    <izvorni_sadrzaj>  LENI PNEUMATIK j.d.o.o. PULA, OIB 45148624946</izvorni_sadrzaj>
    <derivirana_varijabla naziv="DomainObject.Predmet.ProtustrankaFormatedOIB_1">  LENI PNEUMATIK j.d.o.o. PULA, OIB 45148624946</derivirana_varijabla>
  </DomainObject.Predmet.ProtustrankaFormatedOIB>
  <DomainObject.Predmet.ProtustrankaFormatedWithAdress>
    <izvorni_sadrzaj> LENI PNEUMATIK j.d.o.o. PULA, Divkovićeva/8a, 52100 Pula</izvorni_sadrzaj>
    <derivirana_varijabla naziv="DomainObject.Predmet.ProtustrankaFormatedWithAdress_1"> LENI PNEUMATIK j.d.o.o. PULA, Divkovićeva/8a, 52100 Pula</derivirana_varijabla>
  </DomainObject.Predmet.ProtustrankaFormatedWithAdress>
  <DomainObject.Predmet.ProtustrankaFormatedWithAdressOIB>
    <izvorni_sadrzaj> LENI PNEUMATIK j.d.o.o. PULA, OIB 45148624946, Divkovićeva/8a, 52100 Pula</izvorni_sadrzaj>
    <derivirana_varijabla naziv="DomainObject.Predmet.ProtustrankaFormatedWithAdressOIB_1"> LENI PNEUMATIK j.d.o.o. PULA, OIB 45148624946, Divkovićeva/8a, 52100 Pula</derivirana_varijabla>
  </DomainObject.Predmet.ProtustrankaFormatedWithAdressOIB>
  <DomainObject.Predmet.ProtustrankaWithAdress>
    <izvorni_sadrzaj>LENI PNEUMATIK j.d.o.o. PULA Divkovićeva/8a, 52100 Pula</izvorni_sadrzaj>
    <derivirana_varijabla naziv="DomainObject.Predmet.ProtustrankaWithAdress_1">LENI PNEUMATIK j.d.o.o. PULA Divkovićeva/8a, 52100 Pula</derivirana_varijabla>
  </DomainObject.Predmet.ProtustrankaWithAdress>
  <DomainObject.Predmet.ProtustrankaWithAdressOIB>
    <izvorni_sadrzaj>LENI PNEUMATIK j.d.o.o. PULA, OIB 45148624946, Divkovićeva/8a, 52100 Pula</izvorni_sadrzaj>
    <derivirana_varijabla naziv="DomainObject.Predmet.ProtustrankaWithAdressOIB_1">LENI PNEUMATIK j.d.o.o. PULA, OIB 45148624946, Divkovićeva/8a, 52100 Pula</derivirana_varijabla>
  </DomainObject.Predmet.ProtustrankaWithAdressOIB>
  <DomainObject.Predmet.ProtustrankaNazivFormated>
    <izvorni_sadrzaj>LENI PNEUMATIK j.d.o.o. PULA</izvorni_sadrzaj>
    <derivirana_varijabla naziv="DomainObject.Predmet.ProtustrankaNazivFormated_1">LENI PNEUMATIK j.d.o.o. PULA</derivirana_varijabla>
  </DomainObject.Predmet.ProtustrankaNazivFormated>
  <DomainObject.Predmet.ProtustrankaNazivFormatedOIB>
    <izvorni_sadrzaj>LENI PNEUMATIK j.d.o.o. PULA, OIB 45148624946</izvorni_sadrzaj>
    <derivirana_varijabla naziv="DomainObject.Predmet.ProtustrankaNazivFormatedOIB_1">LENI PNEUMATIK j.d.o.o. PULA, OIB 45148624946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5343.12</izvorni_sadrzaj>
    <derivirana_varijabla naziv="DomainObject.Predmet.TrenutnaVrijednost_1">5343.12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LENI PNEUMATIK j.d.o.o. PULA</item>
    </izvorni_sadrzaj>
    <derivirana_varijabla naziv="DomainObject.Predmet.ProtuStrankaListFormated_1">
      <item>LENI PNEUMATIK j.d.o.o. PULA</item>
    </derivirana_varijabla>
  </DomainObject.Predmet.ProtuStrankaListFormated>
  <DomainObject.Predmet.ProtuStrankaListFormatedOIB>
    <izvorni_sadrzaj>
      <item>LENI PNEUMATIK j.d.o.o. PULA, OIB 45148624946</item>
    </izvorni_sadrzaj>
    <derivirana_varijabla naziv="DomainObject.Predmet.ProtuStrankaListFormatedOIB_1">
      <item>LENI PNEUMATIK j.d.o.o. PULA, OIB 45148624946</item>
    </derivirana_varijabla>
  </DomainObject.Predmet.ProtuStrankaListFormatedOIB>
  <DomainObject.Predmet.ProtuStrankaListFormatedWithAdress>
    <izvorni_sadrzaj>
      <item>LENI PNEUMATIK j.d.o.o. PULA, Divkovićeva/8a, 52100 Pula</item>
    </izvorni_sadrzaj>
    <derivirana_varijabla naziv="DomainObject.Predmet.ProtuStrankaListFormatedWithAdress_1">
      <item>LENI PNEUMATIK j.d.o.o. PULA, Divkovićeva/8a, 52100 Pula</item>
    </derivirana_varijabla>
  </DomainObject.Predmet.ProtuStrankaListFormatedWithAdress>
  <DomainObject.Predmet.ProtuStrankaListFormatedWithAdressOIB>
    <izvorni_sadrzaj>
      <item>LENI PNEUMATIK j.d.o.o. PULA, OIB 45148624946, Divkovićeva/8a, 52100 Pula</item>
    </izvorni_sadrzaj>
    <derivirana_varijabla naziv="DomainObject.Predmet.ProtuStrankaListFormatedWithAdressOIB_1">
      <item>LENI PNEUMATIK j.d.o.o. PULA, OIB 45148624946, Divkovićeva/8a, 52100 Pula</item>
    </derivirana_varijabla>
  </DomainObject.Predmet.ProtuStrankaListFormatedWithAdressOIB>
  <DomainObject.Predmet.ProtuStrankaListNazivFormated>
    <izvorni_sadrzaj>
      <item>LENI PNEUMATIK j.d.o.o. PULA</item>
    </izvorni_sadrzaj>
    <derivirana_varijabla naziv="DomainObject.Predmet.ProtuStrankaListNazivFormated_1">
      <item>LENI PNEUMATIK j.d.o.o. PULA</item>
    </derivirana_varijabla>
  </DomainObject.Predmet.ProtuStrankaListNazivFormated>
  <DomainObject.Predmet.ProtuStrankaListNazivFormatedOIB>
    <izvorni_sadrzaj>
      <item>LENI PNEUMATIK j.d.o.o. PULA, OIB 45148624946</item>
    </izvorni_sadrzaj>
    <derivirana_varijabla naziv="DomainObject.Predmet.ProtuStrankaListNazivFormatedOIB_1">
      <item>LENI PNEUMATIK j.d.o.o. PULA, OIB 45148624946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LENI PNEUMATIK j.d.o.o. PULA</izvorni_sadrzaj>
    <derivirana_varijabla naziv="DomainObject.Predmet.ProtustrankaIDrugi_1">LENI PNEUMATIK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LENI PNEUMATIK j.d.o.o. PULA, OIB 45148624946, Divkovićeva/8a, 52100 Pula</izvorni_sadrzaj>
    <derivirana_varijabla naziv="DomainObject.Predmet.ProtustrankaIDrugiAdressOIB_1">LENI PNEUMATIK j.d.o.o. PULA, OIB 45148624946, Divkovićeva/8a,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LENI PNEUMATIK j.d.o.o. PULA</item>
    </izvorni_sadrzaj>
    <derivirana_varijabla naziv="DomainObject.Predmet.SudioniciListNaziv_1">
      <item>FINANCIJSKA AGENCIJA, RC RIJEKA, PODRUŽNICA PULA, PULA</item>
      <item>LENI PNEUMATIK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LENI PNEUMATIK j.d.o.o. PULA, OIB 45148624946, Divkovićeva/8a,52100 Pula</item>
    </izvorni_sadrzaj>
    <derivirana_varijabla naziv="DomainObject.Predmet.SudioniciListAdressOIB_1">
      <item>FINANCIJSKA AGENCIJA, RC RIJEKA, PODRUŽNICA PULA, PULA, OIB 85821130368, Ulica grada Vukovara 70,10000 Zagreb</item>
      <item>LENI PNEUMATIK j.d.o.o. PULA, OIB 45148624946, Divkovićeva/8a,52100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45148624946</item>
    </izvorni_sadrzaj>
    <derivirana_varijabla naziv="DomainObject.Predmet.SudioniciListNazivOIB_1">
      <item>, OIB 85821130368</item>
      <item>, OIB 45148624946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1550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2018-10-11T11:45:00Z</dcterms:created>
  <dc:creator>Jasmina Matika</dc:creator>
  <cp:lastModifiedBy>Jasmina Matika</cp:lastModifiedBy>
  <dcterms:modified xmlns:xsi="http://www.w3.org/2001/XMLSchema-instance" xsi:type="dcterms:W3CDTF">2018-10-12T08:43:00Z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(St-372-18 -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