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e3de" w14:paraId="07ce3de" w:rsidRDefault="003B1A02" w:rsidP="003B1A02" w:rsidR="003B1A0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B1A02" w:rsidP="003B1A02" w:rsidR="003B1A02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3B1A02" w:rsidP="003B1A02" w:rsidR="003B1A02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3B1A02" w:rsidP="003B1A02" w:rsidR="003B1A0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3B1A02" w:rsidP="003B1A02" w:rsidR="003B1A0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St-755/2016</w:t>
      </w:r>
    </w:p>
    <w:p w:rsidRDefault="003B1A02" w:rsidP="003B1A02" w:rsidR="003B1A0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szCs w:val="24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B1A02" w:rsidP="003B1A02" w:rsidR="003B1A0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B1A02" w:rsidP="003B1A02" w:rsidR="003B1A0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B1A02" w:rsidP="003B1A02" w:rsidR="003B1A0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PRO-DISK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proizvodnju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trgovinu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usluge</w:t>
      </w:r>
      <w:proofErr w:type="spellEnd"/>
      <w:r>
        <w:rPr>
          <w:rFonts w:hAnsi="Times New Roman" w:ascii="Times New Roman"/>
          <w:szCs w:val="24"/>
        </w:rPr>
        <w:t>, OIB: 33969812143,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Samoborska 56,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svibnja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B1A02" w:rsidP="003B1A02" w:rsidR="003B1A0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B1A02" w:rsidP="003B1A02" w:rsidR="003B1A0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B1A02" w:rsidP="003B1A02" w:rsidR="003B1A0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B1A02" w:rsidP="003B1A02" w:rsidR="003B1A0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PRO-DISK j.d.o.o. za proizvodnju, trgovinu i usluge, OIB: 33969812143,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Samoborska 56. </w:t>
      </w:r>
    </w:p>
    <w:p w:rsidRDefault="003B1A02" w:rsidP="003B1A02" w:rsidR="003B1A0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B1A02" w:rsidP="003B1A02" w:rsidR="003B1A0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>
        <w:rPr>
          <w:rFonts w:hAnsi="Times New Roman" w:ascii="Times New Roman"/>
          <w:szCs w:val="24"/>
        </w:rPr>
        <w:t xml:space="preserve"> 17. svibnja 2016. godine u 15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B1A02" w:rsidP="003B1A02" w:rsidR="003B1A0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B1A02" w:rsidP="003B1A02" w:rsidR="003B1A02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Jugoslav Puran , OIB: 70582689973, Bjelovar, Josipa Jelačića 12.</w:t>
      </w:r>
    </w:p>
    <w:p w:rsidRDefault="003B1A02" w:rsidP="003B1A02" w:rsidR="003B1A0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B1A02" w:rsidP="003B1A02" w:rsidR="003B1A0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PRO-DISK j.d.o.o. za proizvodnju, trgovinu i usluge, OIB: 33969812143, Zagreb</w:t>
      </w:r>
      <w:r w:rsidRPr="001F7DF5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Samoborska 56.  </w:t>
      </w:r>
    </w:p>
    <w:p w:rsidRDefault="003B1A02" w:rsidP="003B1A02" w:rsidR="003B1A0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B1A02" w:rsidP="003B1A02" w:rsidR="003B1A0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B1A02" w:rsidP="003B1A02" w:rsidR="003B1A0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B1A02" w:rsidP="003B1A02" w:rsidR="003B1A0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B1A02" w:rsidP="003B1A02" w:rsidR="003B1A0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B1A02" w:rsidP="003B1A02" w:rsidR="003B1A02">
      <w:pPr>
        <w:jc w:val="both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18. ožujka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3B1A02" w:rsidP="003B1A02" w:rsidR="003B1A02">
      <w:pPr>
        <w:jc w:val="both"/>
        <w:rPr>
          <w:rFonts w:hAnsi="Times New Roman" w:ascii="Times New Roman"/>
        </w:rPr>
      </w:pPr>
    </w:p>
    <w:p w:rsidRDefault="003B1A02" w:rsidP="003B1A02" w:rsidR="003B1A02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3B1A02" w:rsidP="003B1A02" w:rsidR="003B1A0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B1A02" w:rsidP="003B1A02" w:rsidR="003B1A02">
      <w:pPr>
        <w:jc w:val="both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svibnja 2016. godine</w:t>
      </w:r>
    </w:p>
    <w:p w:rsidRDefault="003B1A02" w:rsidP="003B1A02" w:rsidR="003B1A02">
      <w:pPr>
        <w:jc w:val="center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lang w:val="hr-HR"/>
        </w:rPr>
      </w:pPr>
    </w:p>
    <w:p w:rsidRDefault="003B1A02" w:rsidP="003B1A02" w:rsidR="003B1A0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B1A02" w:rsidP="003B1A02" w:rsidR="003B1A0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3B1A02" w:rsidP="003B1A02" w:rsidR="003B1A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  <w:szCs w:val="24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B1A02" w:rsidP="003B1A02" w:rsidR="003B1A0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B1A02" w:rsidP="003B1A02" w:rsidR="003B1A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B1A02" w:rsidP="003B1A02" w:rsidR="003B1A02">
      <w:pPr>
        <w:jc w:val="both"/>
        <w:rPr>
          <w:rFonts w:hAnsi="Times New Roman" w:ascii="Times New Roman"/>
        </w:rPr>
      </w:pPr>
    </w:p>
    <w:p w:rsidRDefault="003B1A02" w:rsidP="003B1A02" w:rsidR="003B1A02">
      <w:pPr>
        <w:jc w:val="both"/>
        <w:rPr>
          <w:rFonts w:hAnsi="Times New Roman" w:ascii="Times New Roman"/>
        </w:rPr>
      </w:pPr>
    </w:p>
    <w:p w:rsidRDefault="003B1A02" w:rsidP="003B1A02" w:rsidR="003B1A0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B1A02" w:rsidP="003B1A02" w:rsidR="003B1A0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3B1A02" w:rsidP="003B1A02" w:rsidR="003B1A0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B1A02" w:rsidP="003B1A02" w:rsidR="003B1A0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B1A02" w:rsidP="003B1A02" w:rsidR="003B1A0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B1A02" w:rsidP="003B1A02" w:rsidR="003B1A02" w:rsidRPr="00D44D4F">
      <w:pPr>
        <w:jc w:val="center"/>
        <w:rPr>
          <w:sz w:val="32"/>
          <w:u w:val="single"/>
          <w:lang w:val="hr-HR"/>
        </w:rPr>
      </w:pPr>
    </w:p>
    <w:p w:rsidRDefault="003B1A02" w:rsidP="003B1A02" w:rsidR="003B1A02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A23" w:rsidR="00000000">
      <w:r>
        <w:separator/>
      </w:r>
    </w:p>
  </w:endnote>
  <w:endnote w:id="0" w:type="continuationSeparator">
    <w:p w:rsidRDefault="008B0A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A23" w:rsidR="00000000">
      <w:r>
        <w:separator/>
      </w:r>
    </w:p>
  </w:footnote>
  <w:footnote w:id="0" w:type="continuationSeparator">
    <w:p w:rsidRDefault="008B0A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B1A02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St-755/2016</w:t>
        </w:r>
      </w:p>
    </w:sdtContent>
  </w:sdt>
  <w:p w:rsidRDefault="003B1A0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A0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0A23" w:rsidP="00840E3D" w:rsidR="00840E3D">
    <w:pPr>
      <w:pStyle w:val="Zaglavlje"/>
      <w:rPr>
        <w:lang w:val="hr-HR"/>
      </w:rPr>
    </w:pPr>
  </w:p>
  <w:p w:rsidRDefault="003B1A02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B1A02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BBB"/>
    <w:rsid w:val="00135025"/>
    <w:rsid w:val="00181F4E"/>
    <w:rsid w:val="003B1A02"/>
    <w:rsid w:val="008B0A23"/>
    <w:rsid w:val="009D5BBB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A0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B1A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1A0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B1A0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A0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0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A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A0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B1A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1A0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B1A0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A0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B0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A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PRO-DISK j.d.o.o. za proizvodnju, trgovinu i usluge zastupanog po punomoćniku Boris Perduv</izvorni_sadrzaj>
    <derivirana_varijabla naziv="DomainObject.Predmet.ProtustrankaFormated_1">  PRO-DISK j.d.o.o. za proizvodnju, trgovinu i usluge zastupanog po punomoćniku Boris Perduv</derivirana_varijabla>
  </DomainObject.Predmet.ProtustrankaFormated>
  <DomainObject.Predmet.ProtustrankaFormatedOIB>
    <izvorni_sadrzaj>  PRO-DISK j.d.o.o. za proizvodnju, trgovinu i usluge, OIB 33969812143 zastupanog po punomoćniku Boris Perduv</izvorni_sadrzaj>
    <derivirana_varijabla naziv="DomainObject.Predmet.ProtustrankaFormatedOIB_1">  PRO-DISK j.d.o.o. za proizvodnju, trgovinu i usluge, OIB 33969812143 zastupanog po punomoćniku Boris Perduv</derivirana_varijabla>
  </DomainObject.Predmet.ProtustrankaFormatedOIB>
  <DomainObject.Predmet.ProtustrankaFormatedWithAdress>
    <izvorni_sadrzaj> PRO-DISK j.d.o.o. za proizvodnju, trgovinu i usluge, Samoborska 56, 10000 Zagreb zastupanog po punomoćniku Boris Perduv</izvorni_sadrzaj>
    <derivirana_varijabla naziv="DomainObject.Predmet.ProtustrankaFormatedWithAdress_1"> PRO-DISK j.d.o.o. za proizvodnju, trgovinu i usluge, Samoborska 56, 10000 Zagreb zastupanog po punomoćniku Boris Perduv</derivirana_varijabla>
  </DomainObject.Predmet.ProtustrankaFormatedWithAdress>
  <DomainObject.Predmet.ProtustrankaFormatedWithAdressOIB>
    <izvorni_sadrzaj> PRO-DISK j.d.o.o. za proizvodnju, trgovinu i usluge, OIB 33969812143, Samoborska 56, 10000 Zagreb zastupanog po punomoćniku Boris Perduv</izvorni_sadrzaj>
    <derivirana_varijabla naziv="DomainObject.Predmet.ProtustrankaFormatedWithAdressOIB_1"> PRO-DISK j.d.o.o. za proizvodnju, trgovinu i usluge, OIB 33969812143, Samoborska 56, 10000 Zagreb zastupanog po punomoćniku Boris Perduv</derivirana_varijabla>
  </DomainObject.Predmet.ProtustrankaFormatedWithAdressOIB>
  <DomainObject.Predmet.ProtustrankaWithAdress>
    <izvorni_sadrzaj>PRO-DISK j.d.o.o. za proizvodnju, trgovinu i usluge Samoborska 56, 10000 Zagreb</izvorni_sadrzaj>
    <derivirana_varijabla naziv="DomainObject.Predmet.ProtustrankaWithAdress_1">PRO-DISK j.d.o.o. za proizvodnju, trgovinu i usluge Samoborska 56, 10000 Zagreb</derivirana_varijabla>
  </DomainObject.Predmet.ProtustrankaWithAdress>
  <DomainObject.Predmet.ProtustrankaWithAdressOIB>
    <izvorni_sadrzaj>PRO-DISK j.d.o.o. za proizvodnju, trgovinu i usluge, OIB 33969812143, Samoborska 56, 10000 Zagreb</izvorni_sadrzaj>
    <derivirana_varijabla naziv="DomainObject.Predmet.ProtustrankaWithAdressOIB_1">PRO-DISK j.d.o.o. za proizvodnju, trgovinu i usluge, OIB 33969812143, Samoborska 56, 10000 Zagreb</derivirana_varijabla>
  </DomainObject.Predmet.ProtustrankaWithAdressOIB>
  <DomainObject.Predmet.ProtustrankaNazivFormated>
    <izvorni_sadrzaj>PRO-DISK j.d.o.o. za proizvodnju, trgovinu i usluge</izvorni_sadrzaj>
    <derivirana_varijabla naziv="DomainObject.Predmet.ProtustrankaNazivFormated_1">PRO-DISK j.d.o.o. za proizvodnju, trgovinu i usluge</derivirana_varijabla>
  </DomainObject.Predmet.ProtustrankaNazivFormated>
  <DomainObject.Predmet.ProtustrankaNazivFormatedOIB>
    <izvorni_sadrzaj>PRO-DISK j.d.o.o. za proizvodnju, trgovinu i usluge, OIB 33969812143</izvorni_sadrzaj>
    <derivirana_varijabla naziv="DomainObject.Predmet.ProtustrankaNazivFormatedOIB_1">PRO-DISK j.d.o.o. za proizvodnju, trgovinu i usluge, OIB 33969812143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PRO-DISK j.d.o.o. za proizvodnju, trgovinu i usluge zastupanog po punomoćniku Boris Perduv</item>
    </izvorni_sadrzaj>
    <derivirana_varijabla naziv="DomainObject.Predmet.ProtuStrankaListFormated_1">
      <item>PRO-DISK j.d.o.o. za proizvodnju, trgovinu i usluge zastupanog po punomoćniku Boris Perduv</item>
    </derivirana_varijabla>
  </DomainObject.Predmet.ProtuStrankaListFormated>
  <DomainObject.Predmet.ProtuStrankaListFormatedOIB>
    <izvorni_sadrzaj>
      <item>PRO-DISK j.d.o.o. za proizvodnju, trgovinu i usluge, OIB 33969812143 zastupanog po punomoćniku Boris Perduv</item>
    </izvorni_sadrzaj>
    <derivirana_varijabla naziv="DomainObject.Predmet.ProtuStrankaListFormatedOIB_1">
      <item>PRO-DISK j.d.o.o. za proizvodnju, trgovinu i usluge, OIB 33969812143 zastupanog po punomoćniku Boris Perduv</item>
    </derivirana_varijabla>
  </DomainObject.Predmet.ProtuStrankaListFormatedOIB>
  <DomainObject.Predmet.ProtuStrankaListFormatedWithAdress>
    <izvorni_sadrzaj>
      <item>PRO-DISK j.d.o.o. za proizvodnju, trgovinu i usluge, Samoborska 56, 10000 Zagreb zastupanog po punomoćniku Boris Perduv</item>
    </izvorni_sadrzaj>
    <derivirana_varijabla naziv="DomainObject.Predmet.ProtuStrankaListFormatedWithAdress_1">
      <item>PRO-DISK j.d.o.o. za proizvodnju, trgovinu i usluge, Samoborska 56, 10000 Zagreb zastupanog po punomoćniku Boris Perduv</item>
    </derivirana_varijabla>
  </DomainObject.Predmet.ProtuStrankaListFormatedWithAdress>
  <DomainObject.Predmet.ProtuStrankaListFormatedWithAdressOIB>
    <izvorni_sadrzaj>
      <item>PRO-DISK j.d.o.o. za proizvodnju, trgovinu i usluge, OIB 33969812143, Samoborska 56, 10000 Zagreb zastupanog po punomoćniku Boris Perduv</item>
    </izvorni_sadrzaj>
    <derivirana_varijabla naziv="DomainObject.Predmet.ProtuStrankaListFormatedWithAdressOIB_1">
      <item>PRO-DISK j.d.o.o. za proizvodnju, trgovinu i usluge, OIB 33969812143, Samoborska 56, 10000 Zagreb zastupanog po punomoćniku Boris Perduv</item>
    </derivirana_varijabla>
  </DomainObject.Predmet.ProtuStrankaListFormatedWithAdressOIB>
  <DomainObject.Predmet.ProtuStrankaListNazivFormated>
    <izvorni_sadrzaj>
      <item>PRO-DISK j.d.o.o. za proizvodnju, trgovinu i usluge</item>
    </izvorni_sadrzaj>
    <derivirana_varijabla naziv="DomainObject.Predmet.ProtuStrankaListNazivFormated_1">
      <item>PRO-DISK j.d.o.o. za proizvodnju, trgovinu i usluge</item>
    </derivirana_varijabla>
  </DomainObject.Predmet.ProtuStrankaListNazivFormated>
  <DomainObject.Predmet.ProtuStrankaListNazivFormatedOIB>
    <izvorni_sadrzaj>
      <item>PRO-DISK j.d.o.o. za proizvodnju, trgovinu i usluge, OIB 33969812143</item>
    </izvorni_sadrzaj>
    <derivirana_varijabla naziv="DomainObject.Predmet.ProtuStrankaListNazivFormatedOIB_1">
      <item>PRO-DISK j.d.o.o. za proizvodnju, trgovinu i usluge, OIB 33969812143</item>
    </derivirana_varijabla>
  </DomainObject.Predmet.ProtuStrankaListNazivFormatedOIB>
  <DomainObject.Predmet.OstaliListFormated>
    <izvorni_sadrzaj>
      <item>Boris Perduv punomoćnik sudionika u postupku PRO-DISK j.d.o.o. za proizvodnju, trgovinu i usluge</item>
    </izvorni_sadrzaj>
    <derivirana_varijabla naziv="DomainObject.Predmet.OstaliListFormated_1">
      <item>Boris Perduv punomoćnik sudionika u postupku PRO-DISK j.d.o.o. za proizvodnju, trgovinu i usluge</item>
    </derivirana_varijabla>
  </DomainObject.Predmet.OstaliListFormated>
  <DomainObject.Predmet.OstaliListFormatedOIB>
    <izvorni_sadrzaj>
      <item>Boris Perduv, OIB 42536985769 punomoćnik sudionika u postupku PRO-DISK j.d.o.o. za proizvodnju, trgovinu i usluge</item>
    </izvorni_sadrzaj>
    <derivirana_varijabla naziv="DomainObject.Predmet.OstaliListFormatedOIB_1">
      <item>Boris Perduv, OIB 42536985769 punomoćnik sudionika u postupku PRO-DISK j.d.o.o. za proizvodnju, trgovinu i usluge</item>
    </derivirana_varijabla>
  </DomainObject.Predmet.OstaliListFormatedOIB>
  <DomainObject.Predmet.OstaliListFormatedWithAdress>
    <izvorni_sadrzaj>
      <item>Boris Perduv, Nikole Jurišića 39 B, 23000 Zadar punomoćnik sudionika u postupku PRO-DISK j.d.o.o. za proizvodnju, trgovinu i usluge</item>
    </izvorni_sadrzaj>
    <derivirana_varijabla naziv="DomainObject.Predmet.OstaliListFormatedWithAdress_1">
      <item>Boris Perduv, Nikole Jurišića 39 B, 23000 Zadar punomoćnik sudionika u postupku PRO-DISK j.d.o.o. za proizvodnju, trgovinu i usluge</item>
    </derivirana_varijabla>
  </DomainObject.Predmet.OstaliListFormatedWithAdress>
  <DomainObject.Predmet.OstaliListFormatedWithAdressOIB>
    <izvorni_sadrzaj>
      <item>Boris Perduv, OIB 42536985769, Nikole Jurišića 39 B, 23000 Zadar punomoćnik sudionika u postupku PRO-DISK j.d.o.o. za proizvodnju, trgovinu i usluge</item>
    </izvorni_sadrzaj>
    <derivirana_varijabla naziv="DomainObject.Predmet.OstaliListFormatedWithAdressOIB_1">
      <item>Boris Perduv, OIB 42536985769, Nikole Jurišića 39 B, 23000 Zadar punomoćnik sudionika u postupku PRO-DISK j.d.o.o. za proizvodnju, trgovinu i usluge</item>
    </derivirana_varijabla>
  </DomainObject.Predmet.OstaliListFormatedWithAdressOIB>
  <DomainObject.Predmet.OstaliListNazivFormated>
    <izvorni_sadrzaj>
      <item>Boris Perduv</item>
    </izvorni_sadrzaj>
    <derivirana_varijabla naziv="DomainObject.Predmet.OstaliListNazivFormated_1">
      <item>Boris Perduv</item>
    </derivirana_varijabla>
  </DomainObject.Predmet.OstaliListNazivFormated>
  <DomainObject.Predmet.OstaliListNazivFormatedOIB>
    <izvorni_sadrzaj>
      <item>Boris Perduv, OIB 42536985769</item>
    </izvorni_sadrzaj>
    <derivirana_varijabla naziv="DomainObject.Predmet.OstaliListNazivFormatedOIB_1">
      <item>Boris Perduv, OIB 42536985769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PRO-DISK j.d.o.o. za proizvodnju, trgovinu i usluge</izvorni_sadrzaj>
    <derivirana_varijabla naziv="DomainObject.Predmet.ProtustrankaIDrugi_1">PRO-DISK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PRO-DISK j.d.o.o. za proizvodnju, trgovinu i usluge, OIB 33969812143, Samoborska 56, 10000 Zagreb</izvorni_sadrzaj>
    <derivirana_varijabla naziv="DomainObject.Predmet.ProtustrankaIDrugiAdressOIB_1">PRO-DISK j.d.o.o. za proizvodnju, trgovinu i usluge, OIB 33969812143, Samoborska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PRO-DISK j.d.o.o. za proizvodnju, trgovinu i usluge</item>
      <item>Boris Perduv</item>
    </izvorni_sadrzaj>
    <derivirana_varijabla naziv="DomainObject.Predmet.SudioniciListNaziv_1">
      <item>FINA Regionalni centar Zagreb</item>
      <item>PRO-DISK j.d.o.o. za proizvodnju, trgovinu i usluge</item>
      <item>Boris Perduv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PRO-DISK j.d.o.o. za proizvodnju, trgovinu i usluge, OIB 33969812143, Samoborska 56,10000 Zagreb</item>
      <item>Boris Perduv, OIB 42536985769, Nikole Jurišića 39 B,23000 Zadar</item>
    </izvorni_sadrzaj>
    <derivirana_varijabla naziv="DomainObject.Predmet.SudioniciListAdressOIB_1">
      <item>FINA Regionalni centar Zagreb, OIB 85821130368, Trg svibanjskih žrtava 1995. br. 1,10000 Zagreb</item>
      <item>PRO-DISK j.d.o.o. za proizvodnju, trgovinu i usluge, OIB 33969812143, Samoborska 56,10000 Zagreb</item>
      <item>Boris Perduv, OIB 42536985769, Nikole Jurišića 39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33969812143</item>
      <item>, OIB 42536985769</item>
    </izvorni_sadrzaj>
    <derivirana_varijabla naziv="DomainObject.Predmet.SudioniciListNazivOIB_1">
      <item>, OIB 85821130368</item>
      <item>, OIB 33969812143</item>
      <item>, OIB 42536985769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1960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2016-05-17T12:26:00Z</dcterms:created>
  <dc:creator>Marija Lukić</dc:creator>
  <dc:description/>
  <cp:keywords/>
  <cp:lastModifiedBy>Marija Lukić</cp:lastModifiedBy>
  <cp:lastPrinted>2016-05-17T12:26:00Z</cp:lastPrinted>
  <dcterms:modified xmlns:xsi="http://www.w3.org/2001/XMLSchema-instance" xsi:type="dcterms:W3CDTF">2016-05-17T12:27:00Z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