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aeee" w14:paraId="693aeee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0154F">
        <w:rPr>
          <w:rFonts w:hAnsi="Times New Roman" w:ascii="Times New Roman"/>
          <w:lang w:val="hr-HR"/>
        </w:rPr>
        <w:t>23.St-554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DF3A1E" w:rsidP="00DF3A1E" w:rsidR="00DF3A1E" w:rsidRPr="00DF3A1E">
      <w:pPr>
        <w:jc w:val="center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 xml:space="preserve">U   I M E   R E P U B L I K E    H R V A T S K E 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400D4">
        <w:rPr>
          <w:rFonts w:hAnsi="Times New Roman" w:ascii="Times New Roman"/>
          <w:szCs w:val="24"/>
          <w:lang w:val="hr-HR"/>
        </w:rPr>
        <w:t>PEZO-EKSPORT-IMPORT d.o.o., Imotski, Bikovska 15, OIB: 47185338553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FA7B14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F400D4" w:rsidRPr="00F400D4">
        <w:rPr>
          <w:rFonts w:hAnsi="Times New Roman" w:ascii="Times New Roman"/>
          <w:szCs w:val="24"/>
          <w:lang w:val="en-GB"/>
        </w:rPr>
        <w:t>PEZO-EKSPORT-IMPORT d.o.o., Imotski, Bikovska 15, OIB: 47185338553</w:t>
      </w:r>
      <w:r w:rsidR="00F400D4">
        <w:rPr>
          <w:rFonts w:hAnsi="Times New Roman" w:ascii="Times New Roman"/>
          <w:szCs w:val="24"/>
          <w:lang w:val="en-GB"/>
        </w:rPr>
        <w:t>.</w:t>
      </w:r>
      <w:r>
        <w:rPr>
          <w:rFonts w:hAnsi="Times New Roman" w:ascii="Times New Roman"/>
          <w:szCs w:val="24"/>
        </w:rPr>
        <w:t xml:space="preserve"> S</w:t>
      </w:r>
      <w:r w:rsidR="001B4078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3E0444">
        <w:rPr>
          <w:rFonts w:hAnsi="Times New Roman" w:ascii="Times New Roman"/>
          <w:szCs w:val="24"/>
          <w:highlight w:val="green"/>
        </w:rPr>
        <w:t>08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3E0444">
        <w:rPr>
          <w:rFonts w:hAnsi="Times New Roman" w:ascii="Times New Roman"/>
          <w:szCs w:val="24"/>
          <w:highlight w:val="green"/>
        </w:rPr>
        <w:t>34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3E0444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 w:val="20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3E0444" w:rsidRPr="003E0444">
        <w:rPr>
          <w:sz w:val="20"/>
        </w:rPr>
        <w:t>Zdenko Krstić, dipl. pravnik iz Osijeka, Županijska 2, OIB: 13827089798</w:t>
      </w:r>
      <w:r w:rsidR="003E0444">
        <w:rPr>
          <w:sz w:val="20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Zaključuje se </w:t>
      </w:r>
      <w:r w:rsidR="00FA7B14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F400D4" w:rsidRPr="00F400D4">
        <w:rPr>
          <w:rFonts w:hAnsi="Times New Roman" w:ascii="Times New Roman"/>
          <w:szCs w:val="24"/>
        </w:rPr>
        <w:t xml:space="preserve">PEZO-EKSPORT-IMPORT d.o.o., Imotski, Bikovska 15, OIB: 47185338553. </w:t>
      </w:r>
    </w:p>
    <w:p w:rsidRDefault="00153FD0" w:rsidP="00153FD0" w:rsidR="00153FD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 ploča suda, nitko od ovlaštenih osoba za zastupanje dužnika nije u propisanom roku od 15 dana </w:t>
      </w:r>
      <w:r w:rsidR="00225BA0">
        <w:rPr>
          <w:rFonts w:hAnsi="Times New Roman" w:ascii="Times New Roman"/>
          <w:lang w:val="hr-HR"/>
        </w:rPr>
        <w:t>podnio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0444" w:rsidP="00DF3A1E" w:rsidR="003E0444">
      <w:pPr>
        <w:jc w:val="both"/>
        <w:rPr>
          <w:rFonts w:hAnsi="Times New Roman" w:ascii="Times New Roman"/>
          <w:szCs w:val="24"/>
          <w:lang w:val="hr-HR"/>
        </w:rPr>
      </w:pP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DNA: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 xml:space="preserve">2.) Dužnik 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3.) ŽDO Split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6.) Porezna uprava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7.) Stečajnom upravitelju</w:t>
      </w:r>
    </w:p>
    <w:p w:rsidRDefault="00DF3A1E" w:rsidP="00DF3A1E" w:rsidR="00DF3A1E" w:rsidRPr="00DF3A1E">
      <w:pPr>
        <w:jc w:val="both"/>
        <w:rPr>
          <w:rFonts w:hAnsi="Times New Roman" w:ascii="Times New Roman"/>
          <w:szCs w:val="24"/>
          <w:lang w:val="hr-HR"/>
        </w:rPr>
      </w:pPr>
      <w:r w:rsidRPr="00DF3A1E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53FD0"/>
    <w:rsid w:val="001B4078"/>
    <w:rsid w:val="0022432A"/>
    <w:rsid w:val="00225BA0"/>
    <w:rsid w:val="003E0444"/>
    <w:rsid w:val="005329EF"/>
    <w:rsid w:val="0079699E"/>
    <w:rsid w:val="0090154F"/>
    <w:rsid w:val="00960A34"/>
    <w:rsid w:val="009F4622"/>
    <w:rsid w:val="00A70E88"/>
    <w:rsid w:val="00AD5BE5"/>
    <w:rsid w:val="00B436EE"/>
    <w:rsid w:val="00DD67A1"/>
    <w:rsid w:val="00DF3A1E"/>
    <w:rsid w:val="00E82219"/>
    <w:rsid w:val="00F400D4"/>
    <w:rsid w:val="00FA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6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9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6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9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St-554/2015</izvorni_sadrzaj>
    <derivirana_varijabla naziv="DomainObject.Predmet.OznakaBroj_1">St-554/2015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PEZO - EKSPORT - IMPORT, društvo s ograničenom odgovornošću za trgovinu i usluge</izvorni_sadrzaj>
    <derivirana_varijabla naziv="DomainObject.Predmet.ProtustrankaFormated_1">  PEZO - EKSPORT - IMPORT, društvo s ograničenom odgovornošću za trgovinu i usluge</derivirana_varijabla>
  </DomainObject.Predmet.ProtustrankaFormated>
  <DomainObject.Predmet.ProtustrankaFormatedOIB>
    <izvorni_sadrzaj>  PEZO - EKSPORT - IMPORT, društvo s ograničenom odgovornošću za trgovinu i usluge, OIB 47185338553</izvorni_sadrzaj>
    <derivirana_varijabla naziv="DomainObject.Predmet.ProtustrankaFormatedOIB_1">  PEZO - EKSPORT - IMPORT, društvo s ograničenom odgovornošću za trgovinu i usluge, OIB 47185338553</derivirana_varijabla>
  </DomainObject.Predmet.ProtustrankaFormatedOIB>
  <DomainObject.Predmet.ProtustrankaFormatedWithAdress>
    <izvorni_sadrzaj> PEZO - EKSPORT - IMPORT, društvo s ograničenom odgovornošću za trgovinu i usluge, Biokovska 15, 21260 Imotski</izvorni_sadrzaj>
    <derivirana_varijabla naziv="DomainObject.Predmet.ProtustrankaFormatedWithAdress_1"> PEZO - EKSPORT - IMPORT, društvo s ograničenom odgovornošću za trgovinu i usluge, Biokovska 15, 21260 Imotski</derivirana_varijabla>
  </DomainObject.Predmet.ProtustrankaFormatedWithAdress>
  <DomainObject.Predmet.ProtustrankaFormatedWithAdressOIB>
    <izvorni_sadrzaj> PEZO - EKSPORT - IMPORT, društvo s ograničenom odgovornošću za trgovinu i usluge, OIB 47185338553, Biokovska 15, 21260 Imotski</izvorni_sadrzaj>
    <derivirana_varijabla naziv="DomainObject.Predmet.ProtustrankaFormatedWithAdressOIB_1"> PEZO - EKSPORT - IMPORT, društvo s ograničenom odgovornošću za trgovinu i usluge, OIB 47185338553, Biokovska 15, 21260 Imotski</derivirana_varijabla>
  </DomainObject.Predmet.ProtustrankaFormatedWithAdressOIB>
  <DomainObject.Predmet.ProtustrankaWithAdress>
    <izvorni_sadrzaj>PEZO - EKSPORT - IMPORT, društvo s ograničenom odgovornošću za trgovinu i usluge Biokovska 15, 21260 Imotski</izvorni_sadrzaj>
    <derivirana_varijabla naziv="DomainObject.Predmet.ProtustrankaWithAdress_1">PEZO - EKSPORT - IMPORT, društvo s ograničenom odgovornošću za trgovinu i usluge Biokovska 15, 21260 Imotski</derivirana_varijabla>
  </DomainObject.Predmet.ProtustrankaWithAdress>
  <DomainObject.Predmet.ProtustrankaWithAdressOIB>
    <izvorni_sadrzaj>PEZO - EKSPORT - IMPORT, društvo s ograničenom odgovornošću za trgovinu i usluge, OIB 47185338553, Biokovska 15, 21260 Imotski</izvorni_sadrzaj>
    <derivirana_varijabla naziv="DomainObject.Predmet.ProtustrankaWithAdressOIB_1">PEZO - EKSPORT - IMPORT, društvo s ograničenom odgovornošću za trgovinu i usluge, OIB 47185338553, Biokovska 15, 21260 Imotski</derivirana_varijabla>
  </DomainObject.Predmet.ProtustrankaWithAdressOIB>
  <DomainObject.Predmet.ProtustrankaNazivFormated>
    <izvorni_sadrzaj>PEZO - EKSPORT - IMPORT, društvo s ograničenom odgovornošću za trgovinu i usluge</izvorni_sadrzaj>
    <derivirana_varijabla naziv="DomainObject.Predmet.ProtustrankaNazivFormated_1">PEZO - EKSPORT - IMPORT, društvo s ograničenom odgovornošću za trgovinu i usluge</derivirana_varijabla>
  </DomainObject.Predmet.ProtustrankaNazivFormated>
  <DomainObject.Predmet.ProtustrankaNazivFormatedOIB>
    <izvorni_sadrzaj>PEZO - EKSPORT - IMPORT, društvo s ograničenom odgovornošću za trgovinu i usluge, OIB 47185338553</izvorni_sadrzaj>
    <derivirana_varijabla naziv="DomainObject.Predmet.ProtustrankaNazivFormatedOIB_1">PEZO - EKSPORT - IMPORT, društvo s ograničenom odgovornošću za trgovinu i usluge, OIB 47185338553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122739.19</izvorni_sadrzaj>
    <derivirana_varijabla naziv="DomainObject.Predmet.TrenutnaVrijednost_1">122739.19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PEZO - EKSPORT - IMPORT, društvo s ograničenom odgovornošću za trgovinu i usluge</item>
    </izvorni_sadrzaj>
    <derivirana_varijabla naziv="DomainObject.Predmet.ProtuStrankaListFormated_1">
      <item>PEZO - EKSPORT - IMPORT, društvo s ograničenom odgovornošću za trgovinu i usluge</item>
    </derivirana_varijabla>
  </DomainObject.Predmet.ProtuStrankaListFormated>
  <DomainObject.Predmet.ProtuStrankaListFormatedOIB>
    <izvorni_sadrzaj>
      <item>PEZO - EKSPORT - IMPORT, društvo s ograničenom odgovornošću za trgovinu i usluge, OIB 47185338553</item>
    </izvorni_sadrzaj>
    <derivirana_varijabla naziv="DomainObject.Predmet.ProtuStrankaListFormatedOIB_1">
      <item>PEZO - EKSPORT - IMPORT, društvo s ograničenom odgovornošću za trgovinu i usluge, OIB 47185338553</item>
    </derivirana_varijabla>
  </DomainObject.Predmet.ProtuStrankaListFormatedOIB>
  <DomainObject.Predmet.ProtuStrankaListFormatedWithAdress>
    <izvorni_sadrzaj>
      <item>PEZO - EKSPORT - IMPORT, društvo s ograničenom odgovornošću za trgovinu i usluge, Biokovska 15, 21260 Imotski</item>
    </izvorni_sadrzaj>
    <derivirana_varijabla naziv="DomainObject.Predmet.ProtuStrankaListFormatedWithAdress_1">
      <item>PEZO - EKSPORT - IMPORT, društvo s ograničenom odgovornošću za trgovinu i usluge, Biokovska 15, 21260 Imotski</item>
    </derivirana_varijabla>
  </DomainObject.Predmet.ProtuStrankaListFormatedWithAdress>
  <DomainObject.Predmet.ProtuStrankaListFormatedWithAdressOIB>
    <izvorni_sadrzaj>
      <item>PEZO - EKSPORT - IMPORT, društvo s ograničenom odgovornošću za trgovinu i usluge, OIB 47185338553, Biokovska 15, 21260 Imotski</item>
    </izvorni_sadrzaj>
    <derivirana_varijabla naziv="DomainObject.Predmet.ProtuStrankaListFormatedWithAdressOIB_1">
      <item>PEZO - EKSPORT - IMPORT, društvo s ograničenom odgovornošću za trgovinu i usluge, OIB 47185338553, Biokovska 15, 21260 Imotski</item>
    </derivirana_varijabla>
  </DomainObject.Predmet.ProtuStrankaListFormatedWithAdressOIB>
  <DomainObject.Predmet.ProtuStrankaListNazivFormated>
    <izvorni_sadrzaj>
      <item>PEZO - EKSPORT - IMPORT, društvo s ograničenom odgovornošću za trgovinu i usluge</item>
    </izvorni_sadrzaj>
    <derivirana_varijabla naziv="DomainObject.Predmet.ProtuStrankaListNazivFormated_1">
      <item>PEZO - EKSPORT - IMPORT, društvo s ograničenom odgovornošću za trgovinu i usluge</item>
    </derivirana_varijabla>
  </DomainObject.Predmet.ProtuStrankaListNazivFormated>
  <DomainObject.Predmet.ProtuStrankaListNazivFormatedOIB>
    <izvorni_sadrzaj>
      <item>PEZO - EKSPORT - IMPORT, društvo s ograničenom odgovornošću za trgovinu i usluge, OIB 47185338553</item>
    </izvorni_sadrzaj>
    <derivirana_varijabla naziv="DomainObject.Predmet.ProtuStrankaListNazivFormatedOIB_1">
      <item>PEZO - EKSPORT - IMPORT, društvo s ograničenom odgovornošću za trgovinu i usluge, OIB 47185338553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PEZO - EKSPORT - IMPORT, društvo s ograničenom odgovornošću za trgovinu i usluge</izvorni_sadrzaj>
    <derivirana_varijabla naziv="DomainObject.Predmet.ProtustrankaIDrugi_1">PEZO - EKSPORT - IMPORT, društvo s ograničenom odgovornošću za trgovinu i usluge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PEZO - EKSPORT - IMPORT, društvo s ograničenom odgovornošću za trgovinu i usluge, OIB 47185338553, Biokovska 15, 21260 Imotski</izvorni_sadrzaj>
    <derivirana_varijabla naziv="DomainObject.Predmet.ProtustrankaIDrugiAdressOIB_1">PEZO - EKSPORT - IMPORT, društvo s ograničenom odgovornošću za trgovinu i usluge, OIB 47185338553, Biokovska 15,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PEZO - EKSPORT - IMPORT, društvo s ograničenom odgovornošću za trgovinu i usluge</item>
    </izvorni_sadrzaj>
    <derivirana_varijabla naziv="DomainObject.Predmet.SudioniciListNaziv_1">
      <item>FINA, REGIONALNI CENTAR SPLIT</item>
      <item>PEZO - EKSPORT - IMPORT, društvo s ograničenom odgovornošću za trgovinu i usluge</item>
    </derivirana_varijabla>
  </DomainObject.Predmet.SudioniciListNaziv>
  <DomainObject.Predmet.SudioniciListAdressOIB>
    <izvorni_sadrzaj>
      <item>FINA, REGIONALNI CENTAR SPLIT, Mažuranićevo šetalište 24 b,21000 Split</item>
      <item>PEZO - EKSPORT - IMPORT, društvo s ograničenom odgovornošću za trgovinu i usluge, OIB 47185338553, Biokovska 15,21260 Imotski</item>
    </izvorni_sadrzaj>
    <derivirana_varijabla naziv="DomainObject.Predmet.SudioniciListAdressOIB_1">
      <item>FINA, REGIONALNI CENTAR SPLIT, Mažuranićevo šetalište 24 b,21000 Split</item>
      <item>PEZO - EKSPORT - IMPORT, društvo s ograničenom odgovornošću za trgovinu i usluge, OIB 47185338553, Biokovska 15,21260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47185338553</item>
    </izvorni_sadrzaj>
    <derivirana_varijabla naziv="DomainObject.Predmet.SudioniciListNazivOIB_1">
      <item>, OIB null</item>
      <item>, OIB 47185338553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585</properties:Words>
  <properties:Characters>3194</properties:Characters>
  <properties:Lines>97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2015-12-30T07:37:00Z</dcterms:created>
  <dc:creator>Lari Glavaš</dc:creator>
  <cp:lastModifiedBy>Lari Glavaš</cp:lastModifiedBy>
  <cp:lastPrinted>2015-12-30T07:36:00Z</cp:lastPrinted>
  <dcterms:modified xmlns:xsi="http://www.w3.org/2001/XMLSchema-instance" xsi:type="dcterms:W3CDTF">2015-12-30T07:38:00Z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