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1731e" w14:paraId="951731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8E5838">
        <w:t>5</w:t>
      </w:r>
      <w:r w:rsidR="00FA689F">
        <w:t>7</w:t>
      </w:r>
      <w:r w:rsidR="00A74708">
        <w:t>20</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A74708" w:rsidRPr="007A4DC3">
        <w:t>ODRED ZA ADAPTACIJE j.d.o.o., Zagreb, Medovićeva 13, OIB 45162015349</w:t>
      </w:r>
      <w:r w:rsidR="001B52B6">
        <w:t>,</w:t>
      </w:r>
      <w:r w:rsidR="00CD702D">
        <w:t xml:space="preserve"> </w:t>
      </w:r>
      <w:r w:rsidR="002C5A29" w:rsidRPr="00435B5D">
        <w:t xml:space="preserve">dana </w:t>
      </w:r>
      <w:r w:rsidR="00FA689F">
        <w:t>27</w:t>
      </w:r>
      <w:r w:rsidR="002220FA">
        <w:t>. travnja</w:t>
      </w:r>
      <w:r w:rsidR="00A52D64">
        <w:t xml:space="preserve"> 2017</w:t>
      </w:r>
      <w:r w:rsidR="00174993" w:rsidRPr="00435B5D">
        <w:t>. godine</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FA689F" w:rsidP="00DA2EAC" w:rsidR="00FA689F" w:rsidRPr="00435B5D">
      <w:pPr>
        <w:jc w:val="center"/>
        <w:rPr>
          <w:b/>
        </w:rPr>
      </w:pPr>
    </w:p>
    <w:p w:rsidRDefault="00FA689F" w:rsidP="00FA689F" w:rsidR="00FA689F" w:rsidRPr="007D457C">
      <w:pPr>
        <w:numPr>
          <w:ilvl w:val="0"/>
          <w:numId w:val="8"/>
        </w:numPr>
        <w:jc w:val="both"/>
      </w:pPr>
      <w:r w:rsidRPr="007D457C">
        <w:t xml:space="preserve">Utvrđuje se da imovina dužnika </w:t>
      </w:r>
      <w:r w:rsidR="00A74708" w:rsidRPr="007A4DC3">
        <w:t>ODRED ZA ADAPTACIJE j.d.o.o., Zagreb, Medovićeva 13, OIB 45162015349</w:t>
      </w:r>
      <w:r w:rsidRPr="007D457C">
        <w:t xml:space="preserve">, koja bi ušla u stečajnu masu, nije dovoljna ni za namirenje troškova postupka.  </w:t>
      </w:r>
    </w:p>
    <w:p w:rsidRDefault="00FA689F" w:rsidP="00FA689F" w:rsidR="00FA689F" w:rsidRPr="007D457C">
      <w:pPr>
        <w:ind w:left="75"/>
        <w:jc w:val="both"/>
      </w:pPr>
      <w:r w:rsidRPr="007D457C">
        <w:t xml:space="preserve"> </w:t>
      </w:r>
    </w:p>
    <w:p w:rsidRDefault="00FA689F" w:rsidP="00FA689F" w:rsidR="00FA689F"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57</w:t>
      </w:r>
      <w:r w:rsidR="00A74708">
        <w:t>20</w:t>
      </w:r>
      <w:r w:rsidRPr="007D457C">
        <w:t xml:space="preserve">16, predujme iznos od 26.130,00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w:t>
      </w:r>
      <w:r w:rsidR="000E67F7">
        <w:t xml:space="preserve">mrežnoj stranici </w:t>
      </w:r>
      <w:r w:rsidRPr="005D670F">
        <w:t>e-Oglasn</w:t>
      </w:r>
      <w:r w:rsidR="000E67F7">
        <w:t>a</w:t>
      </w:r>
      <w:r w:rsidRPr="005D670F">
        <w:t xml:space="preserve"> ploč</w:t>
      </w:r>
      <w:r w:rsidR="000E67F7">
        <w:t>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FINA-a Regionalni centar Zagreb, podnijela je ovom sudu dana 2</w:t>
      </w:r>
      <w:r w:rsidR="00A74708">
        <w:t>5</w:t>
      </w:r>
      <w:r>
        <w:t xml:space="preserve">. kolovoza 2016. prijedlog za otvaranje stečajnog postupka nad dužnikom </w:t>
      </w:r>
      <w:r w:rsidR="00A74708" w:rsidRPr="007A4DC3">
        <w:t>ODRED ZA ADAPTACIJE j.d.o.o., Zagreb, Medovićeva 13, OIB 45162015349</w:t>
      </w:r>
      <w:r>
        <w:t xml:space="preserve">. </w:t>
      </w:r>
    </w:p>
    <w:p w:rsidRDefault="00FA689F" w:rsidP="00FA689F" w:rsidR="00FA689F">
      <w:pPr>
        <w:ind w:firstLine="708"/>
        <w:jc w:val="both"/>
      </w:pPr>
      <w:r>
        <w:t xml:space="preserve"> </w:t>
      </w:r>
    </w:p>
    <w:p w:rsidRDefault="00FA689F" w:rsidP="00FA689F" w:rsidR="00FA689F">
      <w:pPr>
        <w:ind w:firstLine="708"/>
        <w:jc w:val="both"/>
      </w:pPr>
      <w:r>
        <w:t xml:space="preserve">Prijedlog je podnesen temeljem odredbe članka 110. stavak 1. SZ-a. U prijedlogu predlagatelj navodi da na dan </w:t>
      </w:r>
      <w:r w:rsidR="00A74708">
        <w:t>23</w:t>
      </w:r>
      <w:r>
        <w:t>. kolovoza 2016. godine dužnik u Očevidniku redoslijeda osnova za plaćanje ima evidentirane neizvršene osnove za plaćanje</w:t>
      </w:r>
      <w:r w:rsidR="00A74708">
        <w:t xml:space="preserve"> u neprekinutom razdoblju od 120 dana</w:t>
      </w:r>
      <w:r>
        <w:t xml:space="preserve"> u ukupnom iznosu od </w:t>
      </w:r>
      <w:r w:rsidR="00A74708">
        <w:t>48.695,12</w:t>
      </w:r>
      <w:r>
        <w:t xml:space="preserve"> kn, te da dužnik ima </w:t>
      </w:r>
      <w:r w:rsidR="00A74708">
        <w:t>dva zaposlena</w:t>
      </w:r>
      <w:r>
        <w:t xml:space="preserve">. Predlagatelj nadalje navodi da dužnik ima račun kod </w:t>
      </w:r>
      <w:r w:rsidR="00A74708">
        <w:t>Erste &amp; Steiermärkische bank</w:t>
      </w:r>
      <w:r>
        <w:t xml:space="preserve"> d.d.</w:t>
      </w:r>
      <w:r w:rsidR="00A74708">
        <w:t xml:space="preserve"> i Kentbank d.d.</w:t>
      </w:r>
      <w:r>
        <w:t xml:space="preserve">,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8E5838">
        <w:t>5</w:t>
      </w:r>
      <w:r w:rsidR="00E31EB1">
        <w:t>7</w:t>
      </w:r>
      <w:r w:rsidR="00A74708">
        <w:t>20</w:t>
      </w:r>
      <w:r>
        <w:t xml:space="preserve">/16 od </w:t>
      </w:r>
      <w:r w:rsidR="008E5838">
        <w:t>18.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8E5838">
        <w:t>24. veljače 2017</w:t>
      </w:r>
      <w:r w:rsidR="00300BA8">
        <w:t>. godine.</w:t>
      </w:r>
    </w:p>
    <w:p w:rsidRDefault="002C5139" w:rsidP="002C5139" w:rsidR="002C5139" w:rsidRPr="005F7ED3">
      <w:pPr>
        <w:jc w:val="both"/>
      </w:pPr>
    </w:p>
    <w:p w:rsidRDefault="00E31EB1" w:rsidP="00300BA8" w:rsidR="00300BA8">
      <w:pPr>
        <w:ind w:firstLine="708"/>
        <w:jc w:val="both"/>
      </w:pPr>
      <w:r>
        <w:t xml:space="preserve">Podneskom od </w:t>
      </w:r>
      <w:r w:rsidR="009B118F">
        <w:t>25</w:t>
      </w:r>
      <w:r w:rsidR="00300BA8">
        <w:t xml:space="preserve">. siječnja 2017. godine FINA je izvijestila sud da ostaje kod prijedloga za otvaranje stečajnog postupka, te da je dužnik na dan </w:t>
      </w:r>
      <w:r w:rsidR="009B118F">
        <w:t>23</w:t>
      </w:r>
      <w:r>
        <w:t>. kolovoza</w:t>
      </w:r>
      <w:r w:rsidR="00300BA8">
        <w:t xml:space="preserve"> 2016. godine u Očevidniku redoslijeda osnova za plaćanje imao neizvršene osnove za plaćanje u neprekinutom razdoblju od 120 dana u ukupnom iznosu od </w:t>
      </w:r>
      <w:r w:rsidR="009B118F">
        <w:t>48.695,12</w:t>
      </w:r>
      <w:r w:rsidR="00300BA8" w:rsidRPr="00413877">
        <w:t xml:space="preserve"> </w:t>
      </w:r>
      <w:r w:rsidR="00300BA8">
        <w:t xml:space="preserve">kn. </w:t>
      </w:r>
    </w:p>
    <w:p w:rsidRDefault="00300BA8" w:rsidP="00300BA8" w:rsidR="00300BA8">
      <w:pPr>
        <w:ind w:firstLine="708"/>
        <w:jc w:val="both"/>
      </w:pPr>
    </w:p>
    <w:p w:rsidRDefault="002C5139" w:rsidP="003C4E43" w:rsidR="00300BA8">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0BA8">
        <w:t>24. veljače 2017</w:t>
      </w:r>
      <w:r w:rsidR="00D84888">
        <w:t>. godine</w:t>
      </w:r>
      <w:r w:rsidR="00DB1D6D">
        <w:t>,</w:t>
      </w:r>
      <w:r w:rsidR="00300BA8">
        <w:t xml:space="preserve"> kao i na ročište radi rasprave o pretpostavkama za otvaranje stečajnog postupka nad dužnikom od 2</w:t>
      </w:r>
      <w:r w:rsidR="00E31EB1">
        <w:t>7</w:t>
      </w:r>
      <w:r w:rsidR="00300BA8">
        <w:t>. travnja 2017. godine,</w:t>
      </w:r>
      <w:r w:rsidR="00D84888">
        <w:t xml:space="preserve"> </w:t>
      </w:r>
      <w:r w:rsidR="00092A09">
        <w:t>nisu pristupili niti predlagatelj, niti dužnik, niti zakonski zastupnik dužnika</w:t>
      </w:r>
      <w:r w:rsidR="00DB1D6D">
        <w:t xml:space="preserve">, a niti je dužnik postupio po zaključku suda od 18. siječnja 2017. godine da dostavi sudu popis imovine i obveza dužnika. </w:t>
      </w:r>
    </w:p>
    <w:p w:rsidRDefault="00300BA8" w:rsidP="003C4E43" w:rsidR="00300BA8">
      <w:pPr>
        <w:ind w:firstLine="708"/>
        <w:jc w:val="both"/>
      </w:pPr>
    </w:p>
    <w:p w:rsidRDefault="005665FE" w:rsidP="009B118F" w:rsidR="009B118F" w:rsidRPr="007D457C">
      <w:pPr>
        <w:jc w:val="both"/>
      </w:pPr>
      <w:r>
        <w:t>Sud je</w:t>
      </w:r>
      <w:r w:rsidR="00092A09">
        <w:t xml:space="preserve"> </w:t>
      </w:r>
      <w:r w:rsidR="00300BA8">
        <w:t>zaključkom od 27. veljače 2017. godine pozvao Ministarstvo financija, Poreznu upravu da dostavi sudu podatke o  imovini dužnika koje ista može pribaviti od nadležnih institucija koje vode službene evidencije za pojedinu vrstu imovine</w:t>
      </w:r>
      <w:r w:rsidR="00E31EB1" w:rsidRPr="00E31EB1">
        <w:t xml:space="preserve"> </w:t>
      </w:r>
      <w:r w:rsidR="00E31EB1">
        <w:t>(posjed nekretnina, vozilo, zrakoplov, plovilo, vrijednosni papir, dividenda, udjel, založno pravo, jedinstveni registar računa)</w:t>
      </w:r>
      <w:r w:rsidR="00300BA8">
        <w:t xml:space="preserve">. Ministarstvo financija – Porezna uprava, Područni ured </w:t>
      </w:r>
      <w:r w:rsidR="009B118F">
        <w:t>Zagreb</w:t>
      </w:r>
      <w:r w:rsidR="00E31EB1">
        <w:t xml:space="preserve">, putem obavijesti od </w:t>
      </w:r>
      <w:r w:rsidR="009B118F">
        <w:t>8</w:t>
      </w:r>
      <w:r w:rsidR="00300BA8">
        <w:t xml:space="preserve">. ožujka 2017. godine, izvijestila je sud da je uvidom u Informacijski sustav Porezne uprave </w:t>
      </w:r>
      <w:r w:rsidR="009B118F">
        <w:t>te evidencije PBZO utvrđeno da dužnik ne posjeduje nepokretnu odnosno pokretnu imovinu.</w:t>
      </w:r>
    </w:p>
    <w:p w:rsidRDefault="005665FE" w:rsidP="003C4E43" w:rsidR="005665FE">
      <w:pPr>
        <w:ind w:firstLine="708"/>
        <w:jc w:val="both"/>
      </w:pPr>
    </w:p>
    <w:p w:rsidRDefault="005665FE" w:rsidP="003C4E43" w:rsidR="005665FE">
      <w:pPr>
        <w:ind w:firstLine="708"/>
        <w:jc w:val="both"/>
      </w:pPr>
      <w:r>
        <w:t>Sud je provjerom kroz informacijski sustav zemljišnih knjiga utvrdio da dužnik nije u zemljišnim knjigama upisan kao vlasnik nekretnina.</w:t>
      </w:r>
    </w:p>
    <w:p w:rsidRDefault="00300BA8" w:rsidP="003C4E43" w:rsidR="00300BA8">
      <w:pPr>
        <w:ind w:firstLine="708"/>
        <w:jc w:val="both"/>
      </w:pPr>
    </w:p>
    <w:p w:rsidRDefault="00300BA8" w:rsidP="004327FC" w:rsidR="00300BA8">
      <w:pPr>
        <w:ind w:firstLine="708"/>
        <w:jc w:val="both"/>
      </w:pPr>
      <w:r>
        <w:t xml:space="preserve">Nadalje, FINA je podneskom od </w:t>
      </w:r>
      <w:r w:rsidR="009B118F">
        <w:t>3</w:t>
      </w:r>
      <w:r>
        <w:t xml:space="preserve">. ožujka 2017. godine dostavila u spis potvrdu od </w:t>
      </w:r>
      <w:r w:rsidR="009B118F">
        <w:t>3</w:t>
      </w:r>
      <w:r>
        <w:t xml:space="preserve">. ožujka 2017. godine o blokadi računa i novčanih sredstava dužnika (list </w:t>
      </w:r>
      <w:r w:rsidR="009B118F">
        <w:t>19</w:t>
      </w:r>
      <w:r>
        <w:t xml:space="preserve"> spisa) uvidom u koju je sud utvrdio da nepodmirene obveze na dan izdavanja potvrde iznose </w:t>
      </w:r>
      <w:r w:rsidR="009B118F">
        <w:t>54.666,77</w:t>
      </w:r>
      <w:r>
        <w:t xml:space="preserve"> kn te da je evidentirano 3</w:t>
      </w:r>
      <w:r w:rsidR="00E31EB1">
        <w:t>1</w:t>
      </w:r>
      <w:r w:rsidR="009B118F">
        <w:t>1</w:t>
      </w:r>
      <w:r>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lastRenderedPageBreak/>
        <w:t xml:space="preserve">Dakle, iz </w:t>
      </w:r>
      <w:r w:rsidR="005665FE">
        <w:t>dostupnih</w:t>
      </w:r>
      <w:r w:rsidR="00812850">
        <w:t xml:space="preserve"> podataka </w:t>
      </w:r>
      <w:r w:rsidR="005665FE">
        <w:t>u spisu</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w:t>
      </w:r>
      <w:r w:rsidR="00E31EB1">
        <w:t>7</w:t>
      </w:r>
      <w:r w:rsidR="00812850">
        <w:t>.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56FF">
      <w:rPr>
        <w:rStyle w:val="Brojstranice"/>
        <w:noProof/>
      </w:rPr>
      <w:t>3</w:t>
    </w:r>
    <w:r>
      <w:rPr>
        <w:rStyle w:val="Brojstranice"/>
      </w:rPr>
      <w:fldChar w:fldCharType="end"/>
    </w:r>
  </w:p>
  <w:p w:rsidRDefault="0087685A" w:rsidP="001D2296" w:rsidR="0087685A" w:rsidRPr="003C4E43">
    <w:r>
      <w:t xml:space="preserve">                                                                                                                               </w:t>
    </w:r>
    <w:r w:rsidRPr="003C4E43">
      <w:t>4 St-</w:t>
    </w:r>
    <w:r w:rsidR="008E5838">
      <w:t>5</w:t>
    </w:r>
    <w:r w:rsidR="00FA689F">
      <w:t>7</w:t>
    </w:r>
    <w:r w:rsidR="00A74708">
      <w:t>20</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5BDC"/>
    <w:rsid w:val="00087859"/>
    <w:rsid w:val="00092A09"/>
    <w:rsid w:val="000A252B"/>
    <w:rsid w:val="000B0BA1"/>
    <w:rsid w:val="000E67F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665FE"/>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293"/>
    <w:rsid w:val="00A66684"/>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256FF"/>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256FF"/>
    <w:rPr>
      <w:color w:val="808080"/>
      <w:bdr w:space="0" w:sz="0" w:color="auto" w:val="none"/>
      <w:shd w:fill="auto" w:color="auto" w:val="clear"/>
    </w:rPr>
  </w:style>
  <w:style w:customStyle="true" w:styleId="eSPISCCParagraphDefaultFont" w:type="character">
    <w:name w:val="eSPIS_CC_Paragraph Default Font"/>
    <w:basedOn w:val="Zadanifontodlomka"/>
    <w:rsid w:val="00D256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6FF"/>
    <w:rPr>
      <w:bdr w:space="0" w:sz="0" w:color="auto" w:val="none"/>
      <w:shd w:fill="FFFFCC" w:color="auto" w:val="clear"/>
      <w:lang w:val="hr-HR"/>
    </w:rPr>
  </w:style>
  <w:style w:customStyle="true" w:styleId="PozadinaSvijetloCrvena" w:type="character">
    <w:name w:val="Pozadina_SvijetloCrvena"/>
    <w:basedOn w:val="eSPISCCParagraphDefaultFont"/>
    <w:rsid w:val="00D256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56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256FF"/>
    <w:rPr>
      <w:color w:val="808080"/>
      <w:bdr w:color="auto" w:space="0" w:sz="0" w:val="none"/>
      <w:shd w:color="auto" w:fill="auto" w:val="clear"/>
    </w:rPr>
  </w:style>
  <w:style w:customStyle="1" w:styleId="eSPISCCParagraphDefaultFont" w:type="character">
    <w:name w:val="eSPIS_CC_Paragraph Default Font"/>
    <w:basedOn w:val="Zadanifontodlomka"/>
    <w:rsid w:val="00D256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6FF"/>
    <w:rPr>
      <w:bdr w:color="auto" w:space="0" w:sz="0" w:val="none"/>
      <w:shd w:color="auto" w:fill="FFFFCC" w:val="clear"/>
      <w:lang w:val="hr-HR"/>
    </w:rPr>
  </w:style>
  <w:style w:customStyle="1" w:styleId="PozadinaSvijetloCrvena" w:type="character">
    <w:name w:val="Pozadina_SvijetloCrvena"/>
    <w:basedOn w:val="eSPISCCParagraphDefaultFont"/>
    <w:rsid w:val="00D256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56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5720</izvorni_sadrzaj>
    <derivirana_varijabla naziv="DomainObject.Predmet.Broj_1">5720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St-5720/2016</izvorni_sadrzaj>
    <derivirana_varijabla naziv="DomainObject.Predmet.OznakaBroj_1">St-5720/2016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ODRED ZA ADAPTACIJE jednostavno društvo s ograničenom odgovornošću za graditeljstvo i usluge zastupanog po punomoćniku Branimir Jobač</izvorni_sadrzaj>
    <derivirana_varijabla naziv="DomainObject.Predmet.ProtustrankaFormated_1">  ODRED ZA ADAPTACIJE jednostavno društvo s ograničenom odgovornošću za graditeljstvo i usluge zastupanog po punomoćniku Branimir Jobač</derivirana_varijabla>
  </DomainObject.Predmet.ProtustrankaFormated>
  <DomainObject.Predmet.ProtustrankaFormatedOIB>
    <izvorni_sadrzaj>  ODRED ZA ADAPTACIJE jednostavno društvo s ograničenom odgovornošću za graditeljstvo i usluge, OIB 45162015349 zastupanog po punomoćniku Branimir Jobač</izvorni_sadrzaj>
    <derivirana_varijabla naziv="DomainObject.Predmet.ProtustrankaFormatedOIB_1">  ODRED ZA ADAPTACIJE jednostavno društvo s ograničenom odgovornošću za graditeljstvo i usluge, OIB 45162015349 zastupanog po punomoćniku Branimir Jobač</derivirana_varijabla>
  </DomainObject.Predmet.ProtustrankaFormatedOIB>
  <DomainObject.Predmet.ProtustrankaFormatedWithAdress>
    <izvorni_sadrzaj> ODRED ZA ADAPTACIJE jednostavno društvo s ograničenom odgovornošću za graditeljstvo i usluge, Medovićeva 13, 10000 Zagreb zastupanog po punomoćniku Branimir Jobač</izvorni_sadrzaj>
    <derivirana_varijabla naziv="DomainObject.Predmet.ProtustrankaFormatedWithAdress_1"> ODRED ZA ADAPTACIJE jednostavno društvo s ograničenom odgovornošću za graditeljstvo i usluge, Medovićeva 13, 10000 Zagreb zastupanog po punomoćniku Branimir Jobač</derivirana_varijabla>
  </DomainObject.Predmet.ProtustrankaFormatedWithAdress>
  <DomainObject.Predmet.ProtustrankaFormatedWithAdressOIB>
    <izvorni_sadrzaj> ODRED ZA ADAPTACIJE jednostavno društvo s ograničenom odgovornošću za graditeljstvo i usluge, OIB 45162015349, Medovićeva 13, 10000 Zagreb zastupanog po punomoćniku Branimir Jobač</izvorni_sadrzaj>
    <derivirana_varijabla naziv="DomainObject.Predmet.ProtustrankaFormatedWithAdressOIB_1"> ODRED ZA ADAPTACIJE jednostavno društvo s ograničenom odgovornošću za graditeljstvo i usluge, OIB 45162015349, Medovićeva 13, 10000 Zagreb zastupanog po punomoćniku Branimir Jobač</derivirana_varijabla>
  </DomainObject.Predmet.ProtustrankaFormatedWithAdressOIB>
  <DomainObject.Predmet.ProtustrankaWithAdress>
    <izvorni_sadrzaj>ODRED ZA ADAPTACIJE jednostavno društvo s ograničenom odgovornošću za graditeljstvo i usluge Medovićeva 13, 10000 Zagreb</izvorni_sadrzaj>
    <derivirana_varijabla naziv="DomainObject.Predmet.ProtustrankaWithAdress_1">ODRED ZA ADAPTACIJE jednostavno društvo s ograničenom odgovornošću za graditeljstvo i usluge Medovićeva 13, 10000 Zagreb</derivirana_varijabla>
  </DomainObject.Predmet.ProtustrankaWithAdress>
  <DomainObject.Predmet.ProtustrankaWithAdressOIB>
    <izvorni_sadrzaj>ODRED ZA ADAPTACIJE jednostavno društvo s ograničenom odgovornošću za graditeljstvo i usluge, OIB 45162015349, Medovićeva 13, 10000 Zagreb</izvorni_sadrzaj>
    <derivirana_varijabla naziv="DomainObject.Predmet.ProtustrankaWithAdressOIB_1">ODRED ZA ADAPTACIJE jednostavno društvo s ograničenom odgovornošću za graditeljstvo i usluge, OIB 45162015349, Medovićeva 13, 10000 Zagreb</derivirana_varijabla>
  </DomainObject.Predmet.ProtustrankaWithAdressOIB>
  <DomainObject.Predmet.ProtustrankaNazivFormated>
    <izvorni_sadrzaj>ODRED ZA ADAPTACIJE jednostavno društvo s ograničenom odgovornošću za graditeljstvo i usluge</izvorni_sadrzaj>
    <derivirana_varijabla naziv="DomainObject.Predmet.ProtustrankaNazivFormated_1">ODRED ZA ADAPTACIJE jednostavno društvo s ograničenom odgovornošću za graditeljstvo i usluge</derivirana_varijabla>
  </DomainObject.Predmet.ProtustrankaNazivFormated>
  <DomainObject.Predmet.ProtustrankaNazivFormatedOIB>
    <izvorni_sadrzaj>ODRED ZA ADAPTACIJE jednostavno društvo s ograničenom odgovornošću za graditeljstvo i usluge, OIB 45162015349</izvorni_sadrzaj>
    <derivirana_varijabla naziv="DomainObject.Predmet.ProtustrankaNazivFormatedOIB_1">ODRED ZA ADAPTACIJE jednostavno društvo s ograničenom odgovornošću za graditeljstvo i usluge, OIB 45162015349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ODRED ZA ADAPTACIJE jednostavno društvo s ograničenom odgovornošću za graditeljstvo i usluge zastupanog po punomoćniku Branimir Jobač</item>
    </izvorni_sadrzaj>
    <derivirana_varijabla naziv="DomainObject.Predmet.ProtuStrankaListFormated_1">
      <item>ODRED ZA ADAPTACIJE jednostavno društvo s ograničenom odgovornošću za graditeljstvo i usluge zastupanog po punomoćniku Branimir Jobač</item>
    </derivirana_varijabla>
  </DomainObject.Predmet.ProtuStrankaListFormated>
  <DomainObject.Predmet.ProtuStrankaListFormatedOIB>
    <izvorni_sadrzaj>
      <item>ODRED ZA ADAPTACIJE jednostavno društvo s ograničenom odgovornošću za graditeljstvo i usluge, OIB 45162015349 zastupanog po punomoćniku Branimir Jobač</item>
    </izvorni_sadrzaj>
    <derivirana_varijabla naziv="DomainObject.Predmet.ProtuStrankaListFormatedOIB_1">
      <item>ODRED ZA ADAPTACIJE jednostavno društvo s ograničenom odgovornošću za graditeljstvo i usluge, OIB 45162015349 zastupanog po punomoćniku Branimir Jobač</item>
    </derivirana_varijabla>
  </DomainObject.Predmet.ProtuStrankaListFormatedOIB>
  <DomainObject.Predmet.ProtuStrankaListFormatedWithAdress>
    <izvorni_sadrzaj>
      <item>ODRED ZA ADAPTACIJE jednostavno društvo s ograničenom odgovornošću za graditeljstvo i usluge, Medovićeva 13, 10000 Zagreb zastupanog po punomoćniku Branimir Jobač</item>
    </izvorni_sadrzaj>
    <derivirana_varijabla naziv="DomainObject.Predmet.ProtuStrankaListFormatedWithAdress_1">
      <item>ODRED ZA ADAPTACIJE jednostavno društvo s ograničenom odgovornošću za graditeljstvo i usluge, Medovićeva 13, 10000 Zagreb zastupanog po punomoćniku Branimir Jobač</item>
    </derivirana_varijabla>
  </DomainObject.Predmet.ProtuStrankaListFormatedWithAdress>
  <DomainObject.Predmet.ProtuStrankaListFormatedWithAdressOIB>
    <izvorni_sadrzaj>
      <item>ODRED ZA ADAPTACIJE jednostavno društvo s ograničenom odgovornošću za graditeljstvo i usluge, OIB 45162015349, Medovićeva 13, 10000 Zagreb zastupanog po punomoćniku Branimir Jobač</item>
    </izvorni_sadrzaj>
    <derivirana_varijabla naziv="DomainObject.Predmet.ProtuStrankaListFormatedWithAdressOIB_1">
      <item>ODRED ZA ADAPTACIJE jednostavno društvo s ograničenom odgovornošću za graditeljstvo i usluge, OIB 45162015349, Medovićeva 13, 10000 Zagreb zastupanog po punomoćniku Branimir Jobač</item>
    </derivirana_varijabla>
  </DomainObject.Predmet.ProtuStrankaListFormatedWithAdressOIB>
  <DomainObject.Predmet.ProtuStrankaListNazivFormated>
    <izvorni_sadrzaj>
      <item>ODRED ZA ADAPTACIJE jednostavno društvo s ograničenom odgovornošću za graditeljstvo i usluge</item>
    </izvorni_sadrzaj>
    <derivirana_varijabla naziv="DomainObject.Predmet.ProtuStrankaListNazivFormated_1">
      <item>ODRED ZA ADAPTACIJE jednostavno društvo s ograničenom odgovornošću za graditeljstvo i usluge</item>
    </derivirana_varijabla>
  </DomainObject.Predmet.ProtuStrankaListNazivFormated>
  <DomainObject.Predmet.ProtuStrankaListNazivFormatedOIB>
    <izvorni_sadrzaj>
      <item>ODRED ZA ADAPTACIJE jednostavno društvo s ograničenom odgovornošću za graditeljstvo i usluge, OIB 45162015349</item>
    </izvorni_sadrzaj>
    <derivirana_varijabla naziv="DomainObject.Predmet.ProtuStrankaListNazivFormatedOIB_1">
      <item>ODRED ZA ADAPTACIJE jednostavno društvo s ograničenom odgovornošću za graditeljstvo i usluge, OIB 45162015349</item>
    </derivirana_varijabla>
  </DomainObject.Predmet.ProtuStrankaListNazivFormatedOIB>
  <DomainObject.Predmet.OstaliListFormated>
    <izvorni_sadrzaj>
      <item>Branimir Jobač punomoćnik sudionika u postupku ODRED ZA ADAPTACIJE jednostavno društvo s ograničenom odgovornošću za graditeljstvo i usluge</item>
    </izvorni_sadrzaj>
    <derivirana_varijabla naziv="DomainObject.Predmet.OstaliListFormated_1">
      <item>Branimir Jobač punomoćnik sudionika u postupku ODRED ZA ADAPTACIJE jednostavno društvo s ograničenom odgovornošću za graditeljstvo i usluge</item>
    </derivirana_varijabla>
  </DomainObject.Predmet.OstaliListFormated>
  <DomainObject.Predmet.OstaliListFormatedOIB>
    <izvorni_sadrzaj>
      <item>Branimir Jobač, OIB 32657954197 punomoćnik sudionika u postupku ODRED ZA ADAPTACIJE jednostavno društvo s ograničenom odgovornošću za graditeljstvo i usluge</item>
    </izvorni_sadrzaj>
    <derivirana_varijabla naziv="DomainObject.Predmet.OstaliListFormatedOIB_1">
      <item>Branimir Jobač, OIB 32657954197 punomoćnik sudionika u postupku ODRED ZA ADAPTACIJE jednostavno društvo s ograničenom odgovornošću za graditeljstvo i usluge</item>
    </derivirana_varijabla>
  </DomainObject.Predmet.OstaliListFormatedOIB>
  <DomainObject.Predmet.OstaliListFormatedWithAdress>
    <izvorni_sadrzaj>
      <item>Branimir Jobač, Medovićeva 13, 10000 Zagreb punomoćnik sudionika u postupku ODRED ZA ADAPTACIJE jednostavno društvo s ograničenom odgovornošću za graditeljstvo i usluge</item>
    </izvorni_sadrzaj>
    <derivirana_varijabla naziv="DomainObject.Predmet.OstaliListFormatedWithAdress_1">
      <item>Branimir Jobač, Medovićeva 13, 10000 Zagreb punomoćnik sudionika u postupku ODRED ZA ADAPTACIJE jednostavno društvo s ograničenom odgovornošću za graditeljstvo i usluge</item>
    </derivirana_varijabla>
  </DomainObject.Predmet.OstaliListFormatedWithAdress>
  <DomainObject.Predmet.OstaliListFormatedWithAdressOIB>
    <izvorni_sadrzaj>
      <item>Branimir Jobač, OIB 32657954197, Medovićeva 13, 10000 Zagreb punomoćnik sudionika u postupku ODRED ZA ADAPTACIJE jednostavno društvo s ograničenom odgovornošću za graditeljstvo i usluge</item>
    </izvorni_sadrzaj>
    <derivirana_varijabla naziv="DomainObject.Predmet.OstaliListFormatedWithAdressOIB_1">
      <item>Branimir Jobač, OIB 32657954197, Medovićeva 13, 10000 Zagreb punomoćnik sudionika u postupku ODRED ZA ADAPTACIJE jednostavno društvo s ograničenom odgovornošću za graditeljstvo i usluge</item>
    </derivirana_varijabla>
  </DomainObject.Predmet.OstaliListFormatedWithAdressOIB>
  <DomainObject.Predmet.OstaliListNazivFormated>
    <izvorni_sadrzaj>
      <item>Branimir Jobač</item>
    </izvorni_sadrzaj>
    <derivirana_varijabla naziv="DomainObject.Predmet.OstaliListNazivFormated_1">
      <item>Branimir Jobač</item>
    </derivirana_varijabla>
  </DomainObject.Predmet.OstaliListNazivFormated>
  <DomainObject.Predmet.OstaliListNazivFormatedOIB>
    <izvorni_sadrzaj>
      <item>Branimir Jobač, OIB 32657954197</item>
    </izvorni_sadrzaj>
    <derivirana_varijabla naziv="DomainObject.Predmet.OstaliListNazivFormatedOIB_1">
      <item>Branimir Jobač, OIB 32657954197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ODRED ZA ADAPTACIJE jednostavno društvo s ograničenom odgovornošću za graditeljstvo i usluge</izvorni_sadrzaj>
    <derivirana_varijabla naziv="DomainObject.Predmet.ProtustrankaIDrugi_1">ODRED ZA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ODRED ZA ADAPTACIJE jednostavno društvo s ograničenom odgovornošću za graditeljstvo i usluge, OIB 45162015349, Medovićeva 13, 10000 Zagreb</izvorni_sadrzaj>
    <derivirana_varijabla naziv="DomainObject.Predmet.ProtustrankaIDrugiAdressOIB_1">ODRED ZA ADAPTACIJE jednostavno društvo s ograničenom odgovornošću za graditeljstvo i usluge, OIB 45162015349, Medovićeva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ODRED ZA ADAPTACIJE jednostavno društvo s ograničenom odgovornošću za graditeljstvo i usluge</item>
      <item>Branimir Jobač</item>
    </izvorni_sadrzaj>
    <derivirana_varijabla naziv="DomainObject.Predmet.SudioniciListNaziv_1">
      <item>FINA Regionalni centar Zagreb</item>
      <item>ODRED ZA ADAPTACIJE jednostavno društvo s ograničenom odgovornošću za graditeljstvo i usluge</item>
      <item>Branimir Jobač</item>
    </derivirana_varijabla>
  </DomainObject.Predmet.SudioniciListNaziv>
  <DomainObject.Predmet.SudioniciListAdressOIB>
    <izvorni_sadrzaj>
      <item>FINA Regionalni centar Zagreb, OIB 85821130368, Trg svibanjskih žrtava 1995. br. 1,10000 Zagreb</item>
      <item>ODRED ZA ADAPTACIJE jednostavno društvo s ograničenom odgovornošću za graditeljstvo i usluge, OIB 45162015349, Medovićeva 13,10000 Zagreb</item>
      <item>Branimir Jobač, OIB 32657954197, Medovićeva 13,10000 Zagreb</item>
    </izvorni_sadrzaj>
    <derivirana_varijabla naziv="DomainObject.Predmet.SudioniciListAdressOIB_1">
      <item>FINA Regionalni centar Zagreb, OIB 85821130368, Trg svibanjskih žrtava 1995. br. 1,10000 Zagreb</item>
      <item>ODRED ZA ADAPTACIJE jednostavno društvo s ograničenom odgovornošću za graditeljstvo i usluge, OIB 45162015349, Medovićeva 13,10000 Zagreb</item>
      <item>Branimir Jobač, OIB 32657954197, Medovićeva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45162015349</item>
      <item>, OIB 32657954197</item>
    </izvorni_sadrzaj>
    <derivirana_varijabla naziv="DomainObject.Predmet.SudioniciListNazivOIB_1">
      <item>, OIB 85821130368</item>
      <item>, OIB 45162015349</item>
      <item>, OIB 32657954197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1044</properties:Words>
  <properties:Characters>5711</properties:Characters>
  <properties:Lines>123</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2017-04-27T11:16:00Z</dcterms:created>
  <dc:creator>Korisnik</dc:creator>
  <cp:lastModifiedBy>Goranka Boljkovac</cp:lastModifiedBy>
  <cp:lastPrinted>2017-04-27T11:11:00Z</cp:lastPrinted>
  <dcterms:modified xmlns:xsi="http://www.w3.org/2001/XMLSchema-instance" xsi:type="dcterms:W3CDTF">2017-04-27T11:19:00Z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