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98ec" w14:paraId="8d798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1767B0">
        <w:t>313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1767B0">
        <w:t>313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1767B0">
        <w:t xml:space="preserve">SOJA-ZAGREB </w:t>
      </w:r>
      <w:r w:rsidR="001767B0" w:rsidRPr="00CB1F3F">
        <w:t>d.o.o., OIB:</w:t>
      </w:r>
      <w:r w:rsidR="001767B0">
        <w:t xml:space="preserve"> 24438565995</w:t>
      </w:r>
      <w:r w:rsidR="001767B0" w:rsidRPr="00CB1F3F">
        <w:t xml:space="preserve">, </w:t>
      </w:r>
      <w:r w:rsidR="001767B0">
        <w:t>Zagreb</w:t>
      </w:r>
      <w:r w:rsidR="001767B0" w:rsidRPr="00CB1F3F">
        <w:t xml:space="preserve">, </w:t>
      </w:r>
      <w:r w:rsidR="001767B0">
        <w:t xml:space="preserve">Hrvoja </w:t>
      </w:r>
      <w:proofErr w:type="spellStart"/>
      <w:r w:rsidR="001767B0">
        <w:t>Macanovića</w:t>
      </w:r>
      <w:proofErr w:type="spellEnd"/>
      <w:r w:rsidR="001767B0">
        <w:t xml:space="preserve"> 37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1767B0">
        <w:t>24.348,39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882" w:rsidR="00645882">
      <w:r>
        <w:separator/>
      </w:r>
    </w:p>
  </w:endnote>
  <w:endnote w:id="0" w:type="continuationSeparator">
    <w:p w:rsidRDefault="00645882" w:rsidR="00645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882" w:rsidR="00645882">
      <w:r>
        <w:separator/>
      </w:r>
    </w:p>
  </w:footnote>
  <w:footnote w:id="0" w:type="continuationSeparator">
    <w:p w:rsidRDefault="00645882" w:rsidR="00645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A75E7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45882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6313</izvorni_sadrzaj>
    <derivirana_varijabla naziv="DomainObject.Predmet.Broj_1">6313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St-6313/2015</izvorni_sadrzaj>
    <derivirana_varijabla naziv="DomainObject.Predmet.OznakaBroj_1">St-6313/2015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SOJA-ZAGREB d.o.o. zastupanog po punomoćniku Boris Rak</izvorni_sadrzaj>
    <derivirana_varijabla naziv="DomainObject.Predmet.ProtustrankaFormated_1">  SOJA-ZAGREB d.o.o. zastupanog po punomoćniku Boris Rak</derivirana_varijabla>
  </DomainObject.Predmet.ProtustrankaFormated>
  <DomainObject.Predmet.ProtustrankaFormatedOIB>
    <izvorni_sadrzaj>  SOJA-ZAGREB d.o.o., OIB 24438565995 zastupanog po punomoćniku Boris Rak</izvorni_sadrzaj>
    <derivirana_varijabla naziv="DomainObject.Predmet.ProtustrankaFormatedOIB_1">  SOJA-ZAGREB d.o.o., OIB 24438565995 zastupanog po punomoćniku Boris Rak</derivirana_varijabla>
  </DomainObject.Predmet.ProtustrankaFormatedOIB>
  <DomainObject.Predmet.ProtustrankaFormatedWithAdress>
    <izvorni_sadrzaj> SOJA-ZAGREB d.o.o., Hrvoja Macanovića 37, 10000 Zagreb zastupanog po punomoćniku Boris Rak</izvorni_sadrzaj>
    <derivirana_varijabla naziv="DomainObject.Predmet.ProtustrankaFormatedWithAdress_1"> SOJA-ZAGREB d.o.o., Hrvoja Macanovića 37, 10000 Zagreb zastupanog po punomoćniku Boris Rak</derivirana_varijabla>
  </DomainObject.Predmet.ProtustrankaFormatedWithAdress>
  <DomainObject.Predmet.ProtustrankaFormatedWithAdressOIB>
    <izvorni_sadrzaj> SOJA-ZAGREB d.o.o., OIB 24438565995, Hrvoja Macanovića 37, 10000 Zagreb zastupanog po punomoćniku Boris Rak</izvorni_sadrzaj>
    <derivirana_varijabla naziv="DomainObject.Predmet.ProtustrankaFormatedWithAdressOIB_1"> SOJA-ZAGREB d.o.o., OIB 24438565995, Hrvoja Macanovića 37, 10000 Zagreb zastupanog po punomoćniku Boris Rak</derivirana_varijabla>
  </DomainObject.Predmet.ProtustrankaFormatedWithAdressOIB>
  <DomainObject.Predmet.ProtustrankaWithAdress>
    <izvorni_sadrzaj>SOJA-ZAGREB d.o.o. Hrvoja Macanovića 37, 10000 Zagreb</izvorni_sadrzaj>
    <derivirana_varijabla naziv="DomainObject.Predmet.ProtustrankaWithAdress_1">SOJA-ZAGREB d.o.o. Hrvoja Macanovića 37, 10000 Zagreb</derivirana_varijabla>
  </DomainObject.Predmet.ProtustrankaWithAdress>
  <DomainObject.Predmet.ProtustrankaWithAdressOIB>
    <izvorni_sadrzaj>SOJA-ZAGREB d.o.o., OIB 24438565995, Hrvoja Macanovića 37, 10000 Zagreb</izvorni_sadrzaj>
    <derivirana_varijabla naziv="DomainObject.Predmet.ProtustrankaWithAdressOIB_1">SOJA-ZAGREB d.o.o., OIB 24438565995, Hrvoja Macanovića 37, 10000 Zagreb</derivirana_varijabla>
  </DomainObject.Predmet.ProtustrankaWithAdressOIB>
  <DomainObject.Predmet.ProtustrankaNazivFormated>
    <izvorni_sadrzaj>SOJA-ZAGREB d.o.o.</izvorni_sadrzaj>
    <derivirana_varijabla naziv="DomainObject.Predmet.ProtustrankaNazivFormated_1">SOJA-ZAGREB d.o.o.</derivirana_varijabla>
  </DomainObject.Predmet.ProtustrankaNazivFormated>
  <DomainObject.Predmet.ProtustrankaNazivFormatedOIB>
    <izvorni_sadrzaj>SOJA-ZAGREB d.o.o., OIB 24438565995</izvorni_sadrzaj>
    <derivirana_varijabla naziv="DomainObject.Predmet.ProtustrankaNazivFormatedOIB_1">SOJA-ZAGREB d.o.o., OIB 24438565995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SOJA-ZAGREB d.o.o. zastupanog po punomoćniku Boris Rak</item>
    </izvorni_sadrzaj>
    <derivirana_varijabla naziv="DomainObject.Predmet.ProtuStrankaListFormated_1">
      <item>SOJA-ZAGREB d.o.o. zastupanog po punomoćniku Boris Rak</item>
    </derivirana_varijabla>
  </DomainObject.Predmet.ProtuStrankaListFormated>
  <DomainObject.Predmet.ProtuStrankaListFormatedOIB>
    <izvorni_sadrzaj>
      <item>SOJA-ZAGREB d.o.o., OIB 24438565995 zastupanog po punomoćniku Boris Rak</item>
    </izvorni_sadrzaj>
    <derivirana_varijabla naziv="DomainObject.Predmet.ProtuStrankaListFormatedOIB_1">
      <item>SOJA-ZAGREB d.o.o., OIB 24438565995 zastupanog po punomoćniku Boris Rak</item>
    </derivirana_varijabla>
  </DomainObject.Predmet.ProtuStrankaListFormatedOIB>
  <DomainObject.Predmet.ProtuStrankaListFormatedWithAdress>
    <izvorni_sadrzaj>
      <item>SOJA-ZAGREB d.o.o., Hrvoja Macanovića 37, 10000 Zagreb zastupanog po punomoćniku Boris Rak</item>
    </izvorni_sadrzaj>
    <derivirana_varijabla naziv="DomainObject.Predmet.ProtuStrankaListFormatedWithAdress_1">
      <item>SOJA-ZAGREB d.o.o., Hrvoja Macanovića 37, 10000 Zagreb zastupanog po punomoćniku Boris Rak</item>
    </derivirana_varijabla>
  </DomainObject.Predmet.ProtuStrankaListFormatedWithAdress>
  <DomainObject.Predmet.ProtuStrankaListFormatedWithAdressOIB>
    <izvorni_sadrzaj>
      <item>SOJA-ZAGREB d.o.o., OIB 24438565995, Hrvoja Macanovića 37, 10000 Zagreb zastupanog po punomoćniku Boris Rak</item>
    </izvorni_sadrzaj>
    <derivirana_varijabla naziv="DomainObject.Predmet.ProtuStrankaListFormatedWithAdressOIB_1">
      <item>SOJA-ZAGREB d.o.o., OIB 24438565995, Hrvoja Macanovića 37, 10000 Zagreb zastupanog po punomoćniku Boris Rak</item>
    </derivirana_varijabla>
  </DomainObject.Predmet.ProtuStrankaListFormatedWithAdressOIB>
  <DomainObject.Predmet.ProtuStrankaListNazivFormated>
    <izvorni_sadrzaj>
      <item>SOJA-ZAGREB d.o.o.</item>
    </izvorni_sadrzaj>
    <derivirana_varijabla naziv="DomainObject.Predmet.ProtuStrankaListNazivFormated_1">
      <item>SOJA-ZAGREB d.o.o.</item>
    </derivirana_varijabla>
  </DomainObject.Predmet.ProtuStrankaListNazivFormated>
  <DomainObject.Predmet.ProtuStrankaListNazivFormatedOIB>
    <izvorni_sadrzaj>
      <item>SOJA-ZAGREB d.o.o., OIB 24438565995</item>
    </izvorni_sadrzaj>
    <derivirana_varijabla naziv="DomainObject.Predmet.ProtuStrankaListNazivFormatedOIB_1">
      <item>SOJA-ZAGREB d.o.o., OIB 24438565995</item>
    </derivirana_varijabla>
  </DomainObject.Predmet.ProtuStrankaListNazivFormatedOIB>
  <DomainObject.Predmet.OstaliListFormated>
    <izvorni_sadrzaj>
      <item>Boris Rak punomoćnik sudionika u postupku SOJA-ZAGREB d.o.o.</item>
    </izvorni_sadrzaj>
    <derivirana_varijabla naziv="DomainObject.Predmet.OstaliListFormated_1">
      <item>Boris Rak punomoćnik sudionika u postupku SOJA-ZAGREB d.o.o.</item>
    </derivirana_varijabla>
  </DomainObject.Predmet.OstaliListFormated>
  <DomainObject.Predmet.OstaliListFormatedOIB>
    <izvorni_sadrzaj>
      <item>Boris Rak, OIB 98814216103 punomoćnik sudionika u postupku SOJA-ZAGREB d.o.o.</item>
    </izvorni_sadrzaj>
    <derivirana_varijabla naziv="DomainObject.Predmet.OstaliListFormatedOIB_1">
      <item>Boris Rak, OIB 98814216103 punomoćnik sudionika u postupku SOJA-ZAGREB d.o.o.</item>
    </derivirana_varijabla>
  </DomainObject.Predmet.OstaliListFormatedOIB>
  <DomainObject.Predmet.OstaliListFormatedWithAdress>
    <izvorni_sadrzaj>
      <item>Boris Rak, Rakovo selo 64, 22000 Dubrava Kod Šibenika punomoćnik sudionika u postupku SOJA-ZAGREB d.o.o.</item>
    </izvorni_sadrzaj>
    <derivirana_varijabla naziv="DomainObject.Predmet.OstaliListFormatedWithAdress_1">
      <item>Boris Rak, Rakovo selo 64, 22000 Dubrava Kod Šibenika punomoćnik sudionika u postupku SOJA-ZAGREB d.o.o.</item>
    </derivirana_varijabla>
  </DomainObject.Predmet.OstaliListFormatedWithAdress>
  <DomainObject.Predmet.OstaliListFormatedWithAdressOIB>
    <izvorni_sadrzaj>
      <item>Boris Rak, OIB 98814216103, Rakovo selo 64, 22000 Dubrava Kod Šibenika punomoćnik sudionika u postupku SOJA-ZAGREB d.o.o.</item>
    </izvorni_sadrzaj>
    <derivirana_varijabla naziv="DomainObject.Predmet.OstaliListFormatedWithAdressOIB_1">
      <item>Boris Rak, OIB 98814216103, Rakovo selo 64, 22000 Dubrava Kod Šibenika punomoćnik sudionika u postupku SOJA-ZAGREB d.o.o.</item>
    </derivirana_varijabla>
  </DomainObject.Predmet.OstaliListFormatedWithAdressOIB>
  <DomainObject.Predmet.OstaliListNazivFormated>
    <izvorni_sadrzaj>
      <item>Boris Rak</item>
    </izvorni_sadrzaj>
    <derivirana_varijabla naziv="DomainObject.Predmet.OstaliListNazivFormated_1">
      <item>Boris Rak</item>
    </derivirana_varijabla>
  </DomainObject.Predmet.OstaliListNazivFormated>
  <DomainObject.Predmet.OstaliListNazivFormatedOIB>
    <izvorni_sadrzaj>
      <item>Boris Rak, OIB 98814216103</item>
    </izvorni_sadrzaj>
    <derivirana_varijabla naziv="DomainObject.Predmet.OstaliListNazivFormatedOIB_1">
      <item>Boris Rak, OIB 98814216103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SOJA-ZAGREB d.o.o.</izvorni_sadrzaj>
    <derivirana_varijabla naziv="DomainObject.Predmet.ProtustrankaIDrugi_1">SOJA-ZAGREB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SOJA-ZAGREB d.o.o., OIB 24438565995, Hrvoja Macanovića 37, 10000 Zagreb</izvorni_sadrzaj>
    <derivirana_varijabla naziv="DomainObject.Predmet.ProtustrankaIDrugiAdressOIB_1">SOJA-ZAGREB d.o.o., OIB 24438565995, Hrvoja Macanovića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SOJA-ZAGREB d.o.o.</item>
      <item>Boris Rak</item>
    </izvorni_sadrzaj>
    <derivirana_varijabla naziv="DomainObject.Predmet.SudioniciListNaziv_1">
      <item>FINA Regionalni centar Zagreb</item>
      <item>SOJA-ZAGREB d.o.o.</item>
      <item>Boris Rak</item>
    </derivirana_varijabla>
  </DomainObject.Predmet.SudioniciListNaziv>
  <DomainObject.Predmet.SudioniciListAdressOIB>
    <izvorni_sadrzaj>
      <item>FINA Regionalni centar Zagreb, OIB 85821130368, Trg svibanjskih žrtava 1995. 1,10000 Zagreb</item>
      <item>SOJA-ZAGREB d.o.o., OIB 24438565995, Hrvoja Macanovića 37,10000 Zagreb</item>
      <item>Boris Rak, OIB 98814216103, Rakovo selo 64,22000 Dubrava Kod Šibenika</item>
    </izvorni_sadrzaj>
    <derivirana_varijabla naziv="DomainObject.Predmet.SudioniciListAdressOIB_1">
      <item>FINA Regionalni centar Zagreb, OIB 85821130368, Trg svibanjskih žrtava 1995. 1,10000 Zagreb</item>
      <item>SOJA-ZAGREB d.o.o., OIB 24438565995, Hrvoja Macanovića 37,10000 Zagreb</item>
      <item>Boris Rak, OIB 98814216103, Rakovo selo 64,22000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24438565995</item>
      <item>, OIB 98814216103</item>
    </izvorni_sadrzaj>
    <derivirana_varijabla naziv="DomainObject.Predmet.SudioniciListNazivOIB_1">
      <item>, OIB 85821130368</item>
      <item>, OIB 24438565995</item>
      <item>, OIB 98814216103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1286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2016-01-19T07:43:00Z</dcterms:created>
  <dc:creator>ilukac</dc:creator>
  <cp:lastModifiedBy>dvorana100</cp:lastModifiedBy>
  <cp:lastPrinted>2016-01-11T14:16:00Z</cp:lastPrinted>
  <dcterms:modified xmlns:xsi="http://www.w3.org/2001/XMLSchema-instance" xsi:type="dcterms:W3CDTF">2016-02-08T14:19:00Z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