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b5c8" w14:paraId="5e2b5c8" w:rsidRDefault="00B15C16" w:rsidP="00B15C16" w:rsidR="00B15C16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3BF" w:rsidR="00937084">
      <w:r>
        <w:t xml:space="preserve">   </w:t>
      </w:r>
      <w:r w:rsidR="00554FEF">
        <w:t>Republika Hrvatska</w:t>
      </w:r>
    </w:p>
    <w:p w:rsidRDefault="003543BF" w:rsidR="00554FEF">
      <w:r>
        <w:t>Trgovački sud u Zagrebu</w:t>
      </w:r>
    </w:p>
    <w:p w:rsidRDefault="003543BF" w:rsidR="00554FEF">
      <w:r>
        <w:t xml:space="preserve">  </w:t>
      </w:r>
      <w:r w:rsidR="00554FEF">
        <w:t xml:space="preserve">Zagreb, </w:t>
      </w:r>
      <w:proofErr w:type="spellStart"/>
      <w:r w:rsidR="00554FEF">
        <w:t>Amruševa</w:t>
      </w:r>
      <w:proofErr w:type="spellEnd"/>
      <w:r w:rsidR="00554FEF">
        <w:t xml:space="preserve"> 2/II</w:t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A75FC">
        <w:t xml:space="preserve">         </w:t>
      </w:r>
      <w:r w:rsidR="00554FEF">
        <w:t>66. St-</w:t>
      </w:r>
      <w:r w:rsidR="00761965">
        <w:t>694</w:t>
      </w:r>
      <w:r w:rsidR="00554FEF">
        <w:t>/</w:t>
      </w:r>
      <w:r w:rsidR="003622D7">
        <w:t>1</w:t>
      </w:r>
      <w:r w:rsidR="00CA75FC">
        <w:t>5</w:t>
      </w:r>
    </w:p>
    <w:p w:rsidRDefault="00A609C1" w:rsidP="00576AD5" w:rsidR="00A609C1" w:rsidRPr="00335AF5"/>
    <w:p w:rsidRDefault="00A609C1" w:rsidP="00576AD5" w:rsidR="00A609C1" w:rsidRPr="00335AF5">
      <w:pPr>
        <w:jc w:val="center"/>
      </w:pPr>
      <w:r w:rsidRPr="00335AF5">
        <w:t>R E P U B L I K A   H R V A T S K A</w:t>
      </w:r>
    </w:p>
    <w:p w:rsidRDefault="000F6823" w:rsidP="00554FEF" w:rsidR="00554FEF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065B02" w:rsidP="00554FEF" w:rsidR="00065B02">
      <w:pPr>
        <w:jc w:val="center"/>
      </w:pPr>
    </w:p>
    <w:p w:rsidRDefault="00CD1078" w:rsidP="00CD1078" w:rsidR="00CD1078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</w:t>
      </w:r>
      <w:proofErr w:type="spellStart"/>
      <w:r w:rsidRPr="00305779">
        <w:t>Kolakušiću</w:t>
      </w:r>
      <w:proofErr w:type="spellEnd"/>
      <w:r w:rsidRPr="00305779">
        <w:t xml:space="preserve">, kao stečajnom sucu u stečajnom postupku nad </w:t>
      </w:r>
      <w:r w:rsidR="002C4F95" w:rsidRPr="002C4F95">
        <w:t xml:space="preserve">Stambena zadruga </w:t>
      </w:r>
      <w:proofErr w:type="spellStart"/>
      <w:r w:rsidR="002C4F95" w:rsidRPr="002C4F95">
        <w:t>MANDUŠEVAC</w:t>
      </w:r>
      <w:proofErr w:type="spellEnd"/>
      <w:r w:rsidR="002C4F95" w:rsidRPr="002C4F95">
        <w:t xml:space="preserve"> u stečaju, Zagreb, </w:t>
      </w:r>
      <w:proofErr w:type="spellStart"/>
      <w:r w:rsidR="002C4F95" w:rsidRPr="002C4F95">
        <w:t>Badovinčeva</w:t>
      </w:r>
      <w:proofErr w:type="spellEnd"/>
      <w:r w:rsidR="002C4F95" w:rsidRPr="002C4F95">
        <w:t xml:space="preserve"> 9a, </w:t>
      </w:r>
      <w:proofErr w:type="spellStart"/>
      <w:r w:rsidR="002C4F95" w:rsidRPr="002C4F95">
        <w:t>MBS</w:t>
      </w:r>
      <w:proofErr w:type="spellEnd"/>
      <w:r w:rsidR="002C4F95" w:rsidRPr="002C4F95">
        <w:t xml:space="preserve">:080416107, </w:t>
      </w:r>
      <w:proofErr w:type="spellStart"/>
      <w:r w:rsidR="002C4F95" w:rsidRPr="002C4F95">
        <w:t>OIB</w:t>
      </w:r>
      <w:proofErr w:type="spellEnd"/>
      <w:r w:rsidR="002C4F95" w:rsidRPr="002C4F95">
        <w:t>:46963234972</w:t>
      </w:r>
      <w:r w:rsidRPr="00305779">
        <w:t xml:space="preserve">, </w:t>
      </w:r>
      <w:r w:rsidR="002C4F95">
        <w:t>18</w:t>
      </w:r>
      <w:r w:rsidR="007B7AD4">
        <w:t xml:space="preserve">. </w:t>
      </w:r>
      <w:r w:rsidR="002C4F95">
        <w:t>srpnja</w:t>
      </w:r>
      <w:r w:rsidR="00C132C0">
        <w:t xml:space="preserve"> 201</w:t>
      </w:r>
      <w:r w:rsidR="002C4F95">
        <w:t>8</w:t>
      </w:r>
      <w:r w:rsidR="00E76553">
        <w:t>.</w:t>
      </w:r>
    </w:p>
    <w:p w:rsidRDefault="00BC4C40" w:rsidP="00554FEF" w:rsidR="00BC4C40">
      <w:pPr>
        <w:ind w:firstLine="708"/>
        <w:jc w:val="both"/>
      </w:pPr>
    </w:p>
    <w:p w:rsidRDefault="000F6823" w:rsidP="006760B4" w:rsidR="00554FEF">
      <w:pPr>
        <w:jc w:val="center"/>
      </w:pPr>
      <w:r>
        <w:t>z a k l</w:t>
      </w:r>
      <w:r w:rsidR="006760B4">
        <w:t xml:space="preserve"> </w:t>
      </w:r>
      <w:r>
        <w:t xml:space="preserve">j u č i o </w:t>
      </w:r>
      <w:r w:rsidR="00CD1078">
        <w:t xml:space="preserve">  </w:t>
      </w:r>
      <w:r w:rsidR="00554FEF">
        <w:t>j e</w:t>
      </w:r>
    </w:p>
    <w:p w:rsidRDefault="00065B02" w:rsidP="00554FEF" w:rsidR="00065B02">
      <w:pPr>
        <w:ind w:firstLine="708"/>
        <w:jc w:val="center"/>
      </w:pPr>
    </w:p>
    <w:p w:rsidRDefault="00CC760E" w:rsidP="00CC760E" w:rsidR="00C74091">
      <w:pPr>
        <w:jc w:val="both"/>
      </w:pPr>
      <w:r>
        <w:tab/>
      </w:r>
      <w:r w:rsidR="00627BDD" w:rsidRPr="00627BDD">
        <w:t xml:space="preserve">Ročište radi utvrđenja troškova i diobe </w:t>
      </w:r>
      <w:proofErr w:type="spellStart"/>
      <w:r w:rsidR="00627BDD" w:rsidRPr="00627BDD">
        <w:t>kupovnine</w:t>
      </w:r>
      <w:proofErr w:type="spellEnd"/>
      <w:r w:rsidR="00627BDD" w:rsidRPr="00627BDD">
        <w:t xml:space="preserve"> </w:t>
      </w:r>
      <w:r w:rsidR="00627BDD">
        <w:t>za</w:t>
      </w:r>
      <w:r>
        <w:t xml:space="preserve"> unovčenu nekretninu </w:t>
      </w:r>
      <w:r w:rsidR="001907B7" w:rsidRPr="001907B7">
        <w:t xml:space="preserve">upisane kod Općinskog građanskog suda u Zagrebu, Zemljišno knjižni odjel Zagreb, </w:t>
      </w:r>
      <w:proofErr w:type="spellStart"/>
      <w:r w:rsidR="001907B7" w:rsidRPr="001907B7">
        <w:t>zk.ul</w:t>
      </w:r>
      <w:proofErr w:type="spellEnd"/>
      <w:r w:rsidR="001907B7" w:rsidRPr="001907B7">
        <w:t xml:space="preserve">. 16105, k.o. 3355568 Gornje Vrapče, k.č.br. 1187/65, u naravi Stambena građevina </w:t>
      </w:r>
      <w:proofErr w:type="spellStart"/>
      <w:r w:rsidR="001907B7" w:rsidRPr="001907B7">
        <w:t>br</w:t>
      </w:r>
      <w:proofErr w:type="spellEnd"/>
      <w:r w:rsidR="001907B7" w:rsidRPr="001907B7">
        <w:t xml:space="preserve"> 245C, </w:t>
      </w:r>
      <w:proofErr w:type="spellStart"/>
      <w:r w:rsidR="001907B7" w:rsidRPr="001907B7">
        <w:t>pov</w:t>
      </w:r>
      <w:proofErr w:type="spellEnd"/>
      <w:r w:rsidR="001907B7" w:rsidRPr="001907B7">
        <w:t xml:space="preserve"> 175 m2 i dvorište pov.495 m2, </w:t>
      </w:r>
      <w:proofErr w:type="spellStart"/>
      <w:r w:rsidR="001907B7" w:rsidRPr="001907B7">
        <w:t>Kustošijanska</w:t>
      </w:r>
      <w:proofErr w:type="spellEnd"/>
      <w:r w:rsidR="001907B7" w:rsidRPr="001907B7">
        <w:t xml:space="preserve">: 3. etaža trosobni stan oznake S3, na I (prvom) katu, koji se sastoji od ulaznog prostora, dnevnog boravka s kuhinjom i blagovaonicom, izbe, dvije sobe, </w:t>
      </w:r>
      <w:proofErr w:type="spellStart"/>
      <w:r w:rsidR="001907B7" w:rsidRPr="001907B7">
        <w:t>wc</w:t>
      </w:r>
      <w:proofErr w:type="spellEnd"/>
      <w:r w:rsidR="001907B7" w:rsidRPr="001907B7">
        <w:t>-a i kupaonice, s balkonom pov. 17,91 m2, te pridruženim parkirališnim mjestom oznake P-3, pov. 12,77 m2, i parkirališnim mjestom oznake P-3a, pov. 12,85 m2, sve u nacrtu označeno narančastom bojom</w:t>
      </w:r>
      <w:r w:rsidR="00C74091">
        <w:t xml:space="preserve">, određuje se za </w:t>
      </w:r>
    </w:p>
    <w:p w:rsidRDefault="001907B7" w:rsidP="00CC760E" w:rsidR="001907B7">
      <w:pPr>
        <w:ind w:firstLine="708"/>
        <w:jc w:val="both"/>
      </w:pPr>
      <w:r>
        <w:t xml:space="preserve">Pozivaju se </w:t>
      </w:r>
      <w:r w:rsidR="00CC760E">
        <w:t xml:space="preserve">pristupiti </w:t>
      </w:r>
      <w:r>
        <w:t xml:space="preserve">stečajni upravitelj i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 w:rsidR="00CC760E">
        <w:t>Nava</w:t>
      </w:r>
      <w:proofErr w:type="spellEnd"/>
      <w:r w:rsidR="00CC760E">
        <w:t xml:space="preserve"> banka d.d. u stečaju.</w:t>
      </w:r>
    </w:p>
    <w:p w:rsidRDefault="00C74091" w:rsidP="00627BDD" w:rsidR="00C74091">
      <w:pPr>
        <w:ind w:left="705"/>
        <w:jc w:val="both"/>
      </w:pPr>
    </w:p>
    <w:p w:rsidRDefault="002C4F95" w:rsidP="00B93E85" w:rsidR="00BC4C40" w:rsidRPr="00B93E85">
      <w:pPr>
        <w:jc w:val="center"/>
        <w:rPr>
          <w:b/>
        </w:rPr>
      </w:pPr>
      <w:r>
        <w:rPr>
          <w:b/>
        </w:rPr>
        <w:t>20</w:t>
      </w:r>
      <w:r w:rsidR="00627BDD" w:rsidRPr="00B93E85">
        <w:rPr>
          <w:b/>
        </w:rPr>
        <w:t xml:space="preserve">. </w:t>
      </w:r>
      <w:r>
        <w:rPr>
          <w:b/>
        </w:rPr>
        <w:t>srpnja</w:t>
      </w:r>
      <w:r w:rsidR="00627BDD" w:rsidRPr="00B93E85">
        <w:rPr>
          <w:b/>
        </w:rPr>
        <w:t xml:space="preserve"> 201</w:t>
      </w:r>
      <w:r>
        <w:rPr>
          <w:b/>
        </w:rPr>
        <w:t>8</w:t>
      </w:r>
      <w:r w:rsidR="00627BDD" w:rsidRPr="00B93E85">
        <w:rPr>
          <w:b/>
        </w:rPr>
        <w:t>. u 1</w:t>
      </w:r>
      <w:r w:rsidR="00CA75FC">
        <w:rPr>
          <w:b/>
        </w:rPr>
        <w:t>0</w:t>
      </w:r>
      <w:r w:rsidR="00627BDD" w:rsidRPr="00B93E85">
        <w:rPr>
          <w:b/>
        </w:rPr>
        <w:t>,</w:t>
      </w:r>
      <w:r w:rsidR="00CB6D78">
        <w:rPr>
          <w:b/>
        </w:rPr>
        <w:t>0</w:t>
      </w:r>
      <w:r w:rsidR="00D41129" w:rsidRPr="00B93E85">
        <w:rPr>
          <w:b/>
        </w:rPr>
        <w:t>0</w:t>
      </w:r>
      <w:r w:rsidR="00627BDD" w:rsidRPr="00B93E85">
        <w:rPr>
          <w:b/>
        </w:rPr>
        <w:t xml:space="preserve"> sati</w:t>
      </w:r>
    </w:p>
    <w:p w:rsidRDefault="003543BF" w:rsidP="00627BDD" w:rsidR="003543BF">
      <w:pPr>
        <w:ind w:left="705"/>
        <w:jc w:val="center"/>
      </w:pPr>
    </w:p>
    <w:p w:rsidRDefault="00627BDD" w:rsidP="00627BDD" w:rsidR="003543BF">
      <w:pPr>
        <w:ind w:left="705"/>
        <w:jc w:val="center"/>
      </w:pPr>
      <w:r w:rsidRPr="00E23552">
        <w:t xml:space="preserve">u prostorijama Trgovačkog suda u Zagrebu, Zagreb, Petrinjska 8, </w:t>
      </w:r>
    </w:p>
    <w:p w:rsidRDefault="00627BDD" w:rsidP="00627BDD" w:rsidR="00055B1B">
      <w:pPr>
        <w:ind w:left="705"/>
        <w:jc w:val="center"/>
      </w:pPr>
      <w:r w:rsidRPr="00E23552">
        <w:t xml:space="preserve">soba </w:t>
      </w:r>
      <w:r>
        <w:t>88/II ulična</w:t>
      </w:r>
      <w:r w:rsidR="003543BF">
        <w:t xml:space="preserve"> </w:t>
      </w:r>
      <w:r w:rsidRPr="00E23552">
        <w:t>zgrada.</w:t>
      </w:r>
    </w:p>
    <w:p w:rsidRDefault="00006FBA" w:rsidP="00006FBA" w:rsidR="00006FBA">
      <w:pPr>
        <w:jc w:val="both"/>
        <w:rPr>
          <w:b/>
        </w:rPr>
      </w:pPr>
    </w:p>
    <w:p w:rsidRDefault="003543BF" w:rsidP="00006FBA" w:rsidR="003543BF" w:rsidRPr="007069EE">
      <w:pPr>
        <w:jc w:val="both"/>
        <w:rPr>
          <w:b/>
        </w:rPr>
      </w:pPr>
    </w:p>
    <w:p w:rsidRDefault="00006FBA" w:rsidP="00006FBA" w:rsidR="00006FBA">
      <w:pPr>
        <w:jc w:val="center"/>
      </w:pPr>
      <w:r>
        <w:t xml:space="preserve">U Zagrebu </w:t>
      </w:r>
      <w:r w:rsidR="002C4F95">
        <w:t>18</w:t>
      </w:r>
      <w:r w:rsidR="00C74091">
        <w:t>.</w:t>
      </w:r>
      <w:r w:rsidR="007B7AD4">
        <w:t xml:space="preserve"> </w:t>
      </w:r>
      <w:r w:rsidR="002C4F95">
        <w:t>srpnja</w:t>
      </w:r>
      <w:r w:rsidR="00C132C0">
        <w:t xml:space="preserve"> 201</w:t>
      </w:r>
      <w:r w:rsidR="002C4F95">
        <w:t>8</w:t>
      </w:r>
      <w:r w:rsidR="00C132C0">
        <w:t>.</w:t>
      </w:r>
    </w:p>
    <w:p w:rsidRDefault="00006FBA" w:rsidP="00006FBA" w:rsidR="00006FBA">
      <w:pPr>
        <w:jc w:val="center"/>
      </w:pP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8819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5F416A">
        <w:t xml:space="preserve"> v.r.</w:t>
      </w:r>
    </w:p>
    <w:p w:rsidRDefault="00234698" w:rsidP="00006FBA" w:rsidR="00234698">
      <w:pPr>
        <w:jc w:val="both"/>
      </w:pP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  <w:rPr>
          <w:u w:val="single"/>
        </w:rPr>
      </w:pPr>
      <w:r w:rsidRPr="00006FBA">
        <w:rPr>
          <w:u w:val="single"/>
        </w:rPr>
        <w:t>UPUTA O PRAVNOM LIJEKU:</w:t>
      </w:r>
    </w:p>
    <w:p w:rsidRDefault="00006FBA" w:rsidP="00006FBA" w:rsidR="00006FBA">
      <w:pPr>
        <w:jc w:val="both"/>
      </w:pPr>
      <w:r>
        <w:t xml:space="preserve">Protiv ovog zaključka nije dopuštena žalba (čl.11. t.9. </w:t>
      </w:r>
      <w:proofErr w:type="spellStart"/>
      <w:r>
        <w:t>SZ</w:t>
      </w:r>
      <w:proofErr w:type="spellEnd"/>
      <w:r>
        <w:t>-a)</w:t>
      </w:r>
    </w:p>
    <w:p w:rsidRDefault="003543BF" w:rsidP="00006FBA" w:rsidR="003543BF">
      <w:pPr>
        <w:jc w:val="both"/>
      </w:pPr>
    </w:p>
    <w:p w:rsidRDefault="005F416A" w:rsidP="00640990" w:rsidR="005F416A">
      <w:pPr>
        <w:jc w:val="both"/>
      </w:pPr>
    </w:p>
    <w:p w:rsidRDefault="005F416A" w:rsidR="005F416A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5F416A" w:rsidR="005F416A" w:rsidRPr="000504A6">
      <w:r>
        <w:tab/>
        <w:t xml:space="preserve">      </w:t>
      </w:r>
      <w:r w:rsidRPr="000E6531">
        <w:t>Ivana Stampf</w:t>
      </w:r>
    </w:p>
    <w:p w:rsidRDefault="00A62738" w:rsidP="00640990" w:rsidR="00AB12F1">
      <w:pPr>
        <w:jc w:val="both"/>
      </w:pPr>
      <w:r>
        <w:tab/>
      </w:r>
      <w:r>
        <w:tab/>
      </w:r>
    </w:p>
    <w:sectPr w:rsidSect="004A1C1E" w:rsidR="00AB12F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3A4" w:rsidR="002603A4">
      <w:r>
        <w:separator/>
      </w:r>
    </w:p>
  </w:endnote>
  <w:endnote w:id="0" w:type="continuationSeparator">
    <w:p w:rsidRDefault="002603A4" w:rsidR="00260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3A4" w:rsidR="002603A4">
      <w:r>
        <w:separator/>
      </w:r>
    </w:p>
  </w:footnote>
  <w:footnote w:id="0" w:type="continuationSeparator">
    <w:p w:rsidRDefault="002603A4" w:rsidR="002603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R="007B7A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5C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7AD4" w:rsidP="00834131" w:rsidR="007B7AD4">
    <w:pPr>
      <w:pStyle w:val="Zaglavlje"/>
      <w:jc w:val="right"/>
    </w:pPr>
    <w:r>
      <w:t>St-</w:t>
    </w:r>
    <w:r w:rsidR="008A73D1">
      <w:t>1131</w:t>
    </w:r>
    <w:r>
      <w:t>/1</w:t>
    </w:r>
    <w:r w:rsidR="00B93E85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235FB"/>
    <w:rsid w:val="000272D7"/>
    <w:rsid w:val="00055622"/>
    <w:rsid w:val="00055B1B"/>
    <w:rsid w:val="00062DA7"/>
    <w:rsid w:val="00065B02"/>
    <w:rsid w:val="000F6823"/>
    <w:rsid w:val="0011152A"/>
    <w:rsid w:val="001155B1"/>
    <w:rsid w:val="0016529A"/>
    <w:rsid w:val="00182BCB"/>
    <w:rsid w:val="001907B7"/>
    <w:rsid w:val="001B58C8"/>
    <w:rsid w:val="001C3D63"/>
    <w:rsid w:val="001D40A4"/>
    <w:rsid w:val="001D7A53"/>
    <w:rsid w:val="001F2DDD"/>
    <w:rsid w:val="001F6AAA"/>
    <w:rsid w:val="00216E53"/>
    <w:rsid w:val="00217915"/>
    <w:rsid w:val="00222B60"/>
    <w:rsid w:val="00232EF8"/>
    <w:rsid w:val="00234698"/>
    <w:rsid w:val="002469E0"/>
    <w:rsid w:val="002570EE"/>
    <w:rsid w:val="002603A4"/>
    <w:rsid w:val="00276EE6"/>
    <w:rsid w:val="002C4F95"/>
    <w:rsid w:val="002C5BBF"/>
    <w:rsid w:val="002F7FF2"/>
    <w:rsid w:val="003038D9"/>
    <w:rsid w:val="00337DEA"/>
    <w:rsid w:val="00340718"/>
    <w:rsid w:val="00344E94"/>
    <w:rsid w:val="003543BF"/>
    <w:rsid w:val="003622D7"/>
    <w:rsid w:val="00380E66"/>
    <w:rsid w:val="00385D9F"/>
    <w:rsid w:val="003B0CC0"/>
    <w:rsid w:val="003C4C6E"/>
    <w:rsid w:val="003E643C"/>
    <w:rsid w:val="003F1200"/>
    <w:rsid w:val="004706ED"/>
    <w:rsid w:val="004756C8"/>
    <w:rsid w:val="00485BE4"/>
    <w:rsid w:val="0049042B"/>
    <w:rsid w:val="004A1C1E"/>
    <w:rsid w:val="005325FD"/>
    <w:rsid w:val="00537215"/>
    <w:rsid w:val="005419DD"/>
    <w:rsid w:val="00554FEF"/>
    <w:rsid w:val="00576AD5"/>
    <w:rsid w:val="00580473"/>
    <w:rsid w:val="00593F0B"/>
    <w:rsid w:val="00594D29"/>
    <w:rsid w:val="005E53B0"/>
    <w:rsid w:val="005E75C5"/>
    <w:rsid w:val="005F0903"/>
    <w:rsid w:val="005F416A"/>
    <w:rsid w:val="00611137"/>
    <w:rsid w:val="00611B3F"/>
    <w:rsid w:val="00627BDD"/>
    <w:rsid w:val="00640990"/>
    <w:rsid w:val="006565E7"/>
    <w:rsid w:val="006760B4"/>
    <w:rsid w:val="00696452"/>
    <w:rsid w:val="006A5F0B"/>
    <w:rsid w:val="006D3C0A"/>
    <w:rsid w:val="006E49EA"/>
    <w:rsid w:val="006E6A30"/>
    <w:rsid w:val="007065E1"/>
    <w:rsid w:val="007069EE"/>
    <w:rsid w:val="007141FF"/>
    <w:rsid w:val="00726CCD"/>
    <w:rsid w:val="007506FE"/>
    <w:rsid w:val="00761965"/>
    <w:rsid w:val="00792A8D"/>
    <w:rsid w:val="0079555F"/>
    <w:rsid w:val="007A18B6"/>
    <w:rsid w:val="007B7AD4"/>
    <w:rsid w:val="007E66E6"/>
    <w:rsid w:val="007E7F99"/>
    <w:rsid w:val="00834131"/>
    <w:rsid w:val="00851323"/>
    <w:rsid w:val="008819A1"/>
    <w:rsid w:val="008A5CB2"/>
    <w:rsid w:val="008A73D1"/>
    <w:rsid w:val="008C4B20"/>
    <w:rsid w:val="008E3812"/>
    <w:rsid w:val="008E6DF4"/>
    <w:rsid w:val="008F6386"/>
    <w:rsid w:val="00915924"/>
    <w:rsid w:val="00937084"/>
    <w:rsid w:val="009405B5"/>
    <w:rsid w:val="009541FE"/>
    <w:rsid w:val="00975C2D"/>
    <w:rsid w:val="0097615D"/>
    <w:rsid w:val="00981B59"/>
    <w:rsid w:val="00991035"/>
    <w:rsid w:val="009B32F0"/>
    <w:rsid w:val="009B6980"/>
    <w:rsid w:val="009E687B"/>
    <w:rsid w:val="009F6855"/>
    <w:rsid w:val="00A03CB0"/>
    <w:rsid w:val="00A22E09"/>
    <w:rsid w:val="00A27DA6"/>
    <w:rsid w:val="00A3100F"/>
    <w:rsid w:val="00A609C1"/>
    <w:rsid w:val="00A62738"/>
    <w:rsid w:val="00A9212E"/>
    <w:rsid w:val="00A92C40"/>
    <w:rsid w:val="00AB12F1"/>
    <w:rsid w:val="00AC1954"/>
    <w:rsid w:val="00AC3A52"/>
    <w:rsid w:val="00AD0C48"/>
    <w:rsid w:val="00AE29A4"/>
    <w:rsid w:val="00B15C16"/>
    <w:rsid w:val="00B83D4E"/>
    <w:rsid w:val="00B93E85"/>
    <w:rsid w:val="00BA14C7"/>
    <w:rsid w:val="00BA6A54"/>
    <w:rsid w:val="00BC4B61"/>
    <w:rsid w:val="00BC4C40"/>
    <w:rsid w:val="00C132C0"/>
    <w:rsid w:val="00C134FD"/>
    <w:rsid w:val="00C33794"/>
    <w:rsid w:val="00C3387E"/>
    <w:rsid w:val="00C364C1"/>
    <w:rsid w:val="00C3671D"/>
    <w:rsid w:val="00C415BB"/>
    <w:rsid w:val="00C74091"/>
    <w:rsid w:val="00CA2146"/>
    <w:rsid w:val="00CA75FC"/>
    <w:rsid w:val="00CB6D78"/>
    <w:rsid w:val="00CC6814"/>
    <w:rsid w:val="00CC760E"/>
    <w:rsid w:val="00CD1078"/>
    <w:rsid w:val="00CD2761"/>
    <w:rsid w:val="00D41129"/>
    <w:rsid w:val="00D57C5F"/>
    <w:rsid w:val="00D60658"/>
    <w:rsid w:val="00D70B0A"/>
    <w:rsid w:val="00DA1412"/>
    <w:rsid w:val="00DB2E61"/>
    <w:rsid w:val="00DC32BA"/>
    <w:rsid w:val="00DD0123"/>
    <w:rsid w:val="00DD159D"/>
    <w:rsid w:val="00E608FE"/>
    <w:rsid w:val="00E671D5"/>
    <w:rsid w:val="00E76553"/>
    <w:rsid w:val="00E8300E"/>
    <w:rsid w:val="00E96088"/>
    <w:rsid w:val="00E9716D"/>
    <w:rsid w:val="00EA008B"/>
    <w:rsid w:val="00EA5E6F"/>
    <w:rsid w:val="00EB4A52"/>
    <w:rsid w:val="00EB67C3"/>
    <w:rsid w:val="00EC3F25"/>
    <w:rsid w:val="00EF41A7"/>
    <w:rsid w:val="00F31FAE"/>
    <w:rsid w:val="00F470E3"/>
    <w:rsid w:val="00F54695"/>
    <w:rsid w:val="00F546B6"/>
    <w:rsid w:val="00F821B4"/>
    <w:rsid w:val="00F96E0B"/>
    <w:rsid w:val="00FB1C39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F4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1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1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1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1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F4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1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1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1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1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za utvrđenje troškova</izvorni_sadrzaj>
    <derivirana_varijabla naziv="DomainObject.Primjedba_1">određivanje ročišta za utvrđenje troškova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Stambena zadruga MANDUŠEVAC</izvorni_sadrzaj>
    <derivirana_varijabla naziv="DomainObject.Predmet.ProtustrankaFormated_1">  Stambena zadruga MANDUŠEVAC</derivirana_varijabla>
  </DomainObject.Predmet.ProtustrankaFormated>
  <DomainObject.Predmet.ProtustrankaFormatedOIB>
    <izvorni_sadrzaj>  Stambena zadruga MANDUŠEVAC, OIB 46963234972</izvorni_sadrzaj>
    <derivirana_varijabla naziv="DomainObject.Predmet.ProtustrankaFormatedOIB_1">  Stambena zadruga MANDUŠEVAC, OIB 46963234972</derivirana_varijabla>
  </DomainObject.Predmet.ProtustrankaFormatedOIB>
  <DomainObject.Predmet.ProtustrankaFormatedWithAdress>
    <izvorni_sadrzaj> Stambena zadruga MANDUŠEVAC, Badovinčeva 9a, 10000 Zagreb</izvorni_sadrzaj>
    <derivirana_varijabla naziv="DomainObject.Predmet.ProtustrankaFormatedWithAdress_1"> Stambena zadruga MANDUŠEVAC, Badovinčeva 9a, 10000 Zagreb</derivirana_varijabla>
  </DomainObject.Predmet.ProtustrankaFormatedWithAdress>
  <DomainObject.Predmet.ProtustrankaFormatedWithAdressOIB>
    <izvorni_sadrzaj> Stambena zadruga MANDUŠEVAC, OIB 46963234972, Badovinčeva 9a, 10000 Zagreb</izvorni_sadrzaj>
    <derivirana_varijabla naziv="DomainObject.Predmet.ProtustrankaFormatedWithAdressOIB_1"> Stambena zadruga MANDUŠEVAC, OIB 46963234972, Badovinčeva 9a, 10000 Zagreb</derivirana_varijabla>
  </DomainObject.Predmet.ProtustrankaFormatedWithAdressOIB>
  <DomainObject.Predmet.ProtustrankaWithAdress>
    <izvorni_sadrzaj>Stambena zadruga MANDUŠEVAC Badovinčeva 9a, 10000 Zagreb</izvorni_sadrzaj>
    <derivirana_varijabla naziv="DomainObject.Predmet.ProtustrankaWithAdress_1">Stambena zadruga MANDUŠEVAC Badovinčeva 9a, 10000 Zagreb</derivirana_varijabla>
  </DomainObject.Predmet.ProtustrankaWithAdress>
  <DomainObject.Predmet.ProtustrankaWithAdressOIB>
    <izvorni_sadrzaj>Stambena zadruga MANDUŠEVAC, OIB 46963234972, Badovinčeva 9a, 10000 Zagreb</izvorni_sadrzaj>
    <derivirana_varijabla naziv="DomainObject.Predmet.ProtustrankaWithAdressOIB_1">Stambena zadruga MANDUŠEVAC, OIB 46963234972, Badovinčeva 9a, 10000 Zagreb</derivirana_varijabla>
  </DomainObject.Predmet.ProtustrankaWithAdressOIB>
  <DomainObject.Predmet.ProtustrankaNazivFormated>
    <izvorni_sadrzaj>Stambena zadruga MANDUŠEVAC</izvorni_sadrzaj>
    <derivirana_varijabla naziv="DomainObject.Predmet.ProtustrankaNazivFormated_1">Stambena zadruga MANDUŠEVAC</derivirana_varijabla>
  </DomainObject.Predmet.ProtustrankaNazivFormated>
  <DomainObject.Predmet.ProtustrankaNazivFormatedOIB>
    <izvorni_sadrzaj>Stambena zadruga MANDUŠEVAC, OIB 46963234972</izvorni_sadrzaj>
    <derivirana_varijabla naziv="DomainObject.Predmet.ProtustrankaNazivFormatedOIB_1">Stambena zadruga MANDUŠEVAC, OIB 46963234972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MANDUŠEVAC; GRAD ZAGREB, Stručna služba Gradonačelnika</izvorni_sadrzaj>
    <derivirana_varijabla naziv="DomainObject.Predmet.StrankaFormated_1">  Stambena zadruga MANDUŠEVAC; GRAD ZAGREB, Stručna služba Gradonačelnika</derivirana_varijabla>
  </DomainObject.Predmet.StrankaFormated>
  <DomainObject.Predmet.StrankaFormatedOIB>
    <izvorni_sadrzaj>  Stambena zadruga MANDUŠEVAC, OIB 46963234972; GRAD ZAGREB, Stručna služba Gradonačelnika, OIB 61817894937</izvorni_sadrzaj>
    <derivirana_varijabla naziv="DomainObject.Predmet.StrankaFormatedOIB_1">  Stambena zadruga MANDUŠEVAC, OIB 46963234972; GRAD ZAGREB, Stručna služba Gradonačelnika, OIB 61817894937</derivirana_varijabla>
  </DomainObject.Predmet.StrankaFormatedOIB>
  <DomainObject.Predmet.StrankaFormatedWithAdress>
    <izvorni_sadrzaj> Stambena zadruga MANDUŠEVAC, Badovinčeva 9a, 10000 Zagreb; GRAD ZAGREB, Stručna služba Gradonačelnika, Trg Stjepana Radića 1, 10000 Zagreb</izvorni_sadrzaj>
    <derivirana_varijabla naziv="DomainObject.Predmet.StrankaFormatedWithAdress_1"> Stambena zadruga MANDUŠEVAC, Badovinčeva 9a, 10000 Zagreb; GRAD ZAGREB, Stručna služba Gradonačelnika, Trg Stjepana Radića 1, 10000 Zagreb</derivirana_varijabla>
  </DomainObject.Predmet.StrankaFormatedWithAdress>
  <DomainObject.Predmet.StrankaFormatedWithAdressOIB>
    <izvorni_sadrzaj> Stambena zadruga MANDUŠEVAC, OIB 46963234972, Badovinčeva 9a, 10000 Zagreb; GRAD ZAGREB, Stručna služba Gradonačelnika, OIB 61817894937, Trg Stjepana Radića 1, 10000 Zagreb</izvorni_sadrzaj>
    <derivirana_varijabla naziv="DomainObject.Predmet.StrankaFormatedWithAdressOIB_1"> Stambena zadruga MANDUŠEVAC, OIB 46963234972, Badovinčeva 9a, 10000 Zagreb; GRAD ZAGREB, Stručna služba Gradonačelnika, OIB 61817894937, Trg Stjepana Radića 1, 10000 Zagreb</derivirana_varijabla>
  </DomainObject.Predmet.StrankaFormatedWithAdressOIB>
  <DomainObject.Predmet.StrankaWithAdress>
    <izvorni_sadrzaj>Stambena zadruga MANDUŠEVAC Badovinčeva 9a,10000 Zagreb,GRAD ZAGREB, Stručna služba Gradonačelnika Trg Stjepana Radića 1,10000 Zagreb</izvorni_sadrzaj>
    <derivirana_varijabla naziv="DomainObject.Predmet.StrankaWithAdress_1">Stambena zadruga MANDUŠEVAC Badovinčeva 9a,10000 Zagreb,GRAD ZAGREB, Stručna služba Gradonačelnika Trg Stjepana Radića 1,10000 Zagreb</derivirana_varijabla>
  </DomainObject.Predmet.StrankaWithAdress>
  <DomainObject.Predmet.StrankaWithAdressOIB>
    <izvorni_sadrzaj>Stambena zadruga MANDUŠEVAC, OIB 46963234972, Badovinčeva 9a,10000 Zagreb,GRAD ZAGREB, Stručna služba Gradonačelnika, OIB 61817894937, Trg Stjepana Radića 1,10000 Zagreb</izvorni_sadrzaj>
    <derivirana_varijabla naziv="DomainObject.Predmet.StrankaWithAdressOIB_1">Stambena zadruga MANDUŠEVAC, OIB 46963234972, Badovinčeva 9a,10000 Zagreb,GRAD ZAGREB, Stručna služba Gradonačelnika, OIB 61817894937, Trg Stjepana Radića 1,10000 Zagreb</derivirana_varijabla>
  </DomainObject.Predmet.StrankaWithAdressOIB>
  <DomainObject.Predmet.StrankaNazivFormated>
    <izvorni_sadrzaj>Stambena zadruga MANDUŠEVAC,GRAD ZAGREB, Stručna služba Gradonačelnika</izvorni_sadrzaj>
    <derivirana_varijabla naziv="DomainObject.Predmet.StrankaNazivFormated_1">Stambena zadruga MANDUŠEVAC,GRAD ZAGREB, Stručna služba Gradonačelnika</derivirana_varijabla>
  </DomainObject.Predmet.StrankaNazivFormated>
  <DomainObject.Predmet.StrankaNazivFormatedOIB>
    <izvorni_sadrzaj>Stambena zadruga MANDUŠEVAC, OIB 46963234972,GRAD ZAGREB, Stručna služba Gradonačelnika, OIB 61817894937</izvorni_sadrzaj>
    <derivirana_varijabla naziv="DomainObject.Predmet.StrankaNazivFormatedOIB_1">Stambena zadruga MANDUŠEVAC, OIB 46963234972,GRAD ZAGREB, Stručna služba Gradonačelnika,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Stambena zadruga MANDUŠEVAC</item>
      <item>GRAD ZAGREB, Stručna služba Gradonačelnika</item>
    </izvorni_sadrzaj>
    <derivirana_varijabla naziv="DomainObject.Predmet.StrankaListFormated_1">
      <item>Stambena zadruga MANDUŠEVAC</item>
      <item>GRAD ZAGREB, Stručna služba Gradonačelnika</item>
    </derivirana_varijabla>
  </DomainObject.Predmet.StrankaListFormated>
  <DomainObject.Predmet.StrankaListFormatedOIB>
    <izvorni_sadrzaj>
      <item>Stambena zadruga MANDUŠEVAC, OIB 46963234972</item>
      <item>GRAD ZAGREB, Stručna služba Gradonačelnika, OIB 61817894937</item>
    </izvorni_sadrzaj>
    <derivirana_varijabla naziv="DomainObject.Predmet.StrankaListFormatedOIB_1">
      <item>Stambena zadruga MANDUŠEVAC, OIB 46963234972</item>
      <item>GRAD ZAGREB, Stručna služba Gradonačelnika, OIB 61817894937</item>
    </derivirana_varijabla>
  </DomainObject.Predmet.StrankaListFormatedOIB>
  <DomainObject.Predmet.StrankaListFormatedWithAdress>
    <izvorni_sadrzaj>
      <item>Stambena zadruga MANDUŠEVAC, Badovinčeva 9a, 10000 Zagreb</item>
      <item>GRAD ZAGREB, Stručna služba Gradonačelnika, Trg Stjepana Radića 1, 10000 Zagreb</item>
    </izvorni_sadrzaj>
    <derivirana_varijabla naziv="DomainObject.Predmet.StrankaListFormatedWithAdress_1">
      <item>Stambena zadruga MANDUŠEVAC, Badovinčeva 9a, 10000 Zagreb</item>
      <item>GRAD ZAGREB, Stručna služba Gradonačelnika, Trg Stjepana Radića 1, 10000 Zagreb</item>
    </derivirana_varijabla>
  </DomainObject.Predmet.StrankaListFormatedWithAdress>
  <DomainObject.Predmet.StrankaListFormatedWithAdressOIB>
    <izvorni_sadrzaj>
      <item>Stambena zadruga MANDUŠEVAC, OIB 46963234972, Badovinčeva 9a, 10000 Zagreb</item>
      <item>GRAD ZAGREB, Stručna služba Gradonačelnika, OIB 61817894937, Trg Stjepana Radića 1, 10000 Zagreb</item>
    </izvorni_sadrzaj>
    <derivirana_varijabla naziv="DomainObject.Predmet.StrankaListFormatedWithAdressOIB_1">
      <item>Stambena zadruga MANDUŠEVAC, OIB 46963234972, Badovinčeva 9a, 10000 Zagreb</item>
      <item>GRAD ZAGREB, Stručna služba Gradonačelnika, OIB 61817894937, Trg Stjepana Radića 1, 10000 Zagreb</item>
    </derivirana_varijabla>
  </DomainObject.Predmet.StrankaListFormatedWithAdressOIB>
  <DomainObject.Predmet.StrankaListNazivFormated>
    <izvorni_sadrzaj>
      <item>Stambena zadruga MANDUŠEVAC</item>
      <item>GRAD ZAGREB, Stručna služba Gradonačelnika</item>
    </izvorni_sadrzaj>
    <derivirana_varijabla naziv="DomainObject.Predmet.StrankaListNazivFormated_1">
      <item>Stambena zadruga MANDUŠEVAC</item>
      <item>GRAD ZAGREB, Stručna služba Gradonačelnika</item>
    </derivirana_varijabla>
  </DomainObject.Predmet.StrankaListNazivFormated>
  <DomainObject.Predmet.StrankaListNazivFormatedOIB>
    <izvorni_sadrzaj>
      <item>Stambena zadruga MANDUŠEVAC, OIB 46963234972</item>
      <item>GRAD ZAGREB, Stručna služba Gradonačelnika, OIB 61817894937</item>
    </izvorni_sadrzaj>
    <derivirana_varijabla naziv="DomainObject.Predmet.StrankaListNazivFormatedOIB_1">
      <item>Stambena zadruga MANDUŠEVAC, OIB 46963234972</item>
      <item>GRAD ZAGREB, Stručna služba Gradonačelnika, OIB 61817894937</item>
    </derivirana_varijabla>
  </DomainObject.Predmet.StrankaListNazivFormatedOIB>
  <DomainObject.Predmet.ProtuStrankaListFormated>
    <izvorni_sadrzaj>
      <item>Stambena zadruga MANDUŠEVAC</item>
    </izvorni_sadrzaj>
    <derivirana_varijabla naziv="DomainObject.Predmet.ProtuStrankaListFormated_1">
      <item>Stambena zadruga MANDUŠEVAC</item>
    </derivirana_varijabla>
  </DomainObject.Predmet.ProtuStrankaListFormated>
  <DomainObject.Predmet.ProtuStrankaListFormatedOIB>
    <izvorni_sadrzaj>
      <item>Stambena zadruga MANDUŠEVAC, OIB 46963234972</item>
    </izvorni_sadrzaj>
    <derivirana_varijabla naziv="DomainObject.Predmet.ProtuStrankaListFormatedOIB_1">
      <item>Stambena zadruga MANDUŠEVAC, OIB 46963234972</item>
    </derivirana_varijabla>
  </DomainObject.Predmet.ProtuStrankaListFormatedOIB>
  <DomainObject.Predmet.ProtuStrankaListFormatedWithAdress>
    <izvorni_sadrzaj>
      <item>Stambena zadruga MANDUŠEVAC, Badovinčeva 9a, 10000 Zagreb</item>
    </izvorni_sadrzaj>
    <derivirana_varijabla naziv="DomainObject.Predmet.ProtuStrankaListFormatedWithAdress_1">
      <item>Stambena zadruga MANDUŠEVAC, Badovinčeva 9a, 10000 Zagreb</item>
    </derivirana_varijabla>
  </DomainObject.Predmet.ProtuStrankaListFormatedWithAdress>
  <DomainObject.Predmet.ProtuStrankaListFormatedWithAdressOIB>
    <izvorni_sadrzaj>
      <item>Stambena zadruga MANDUŠEVAC, OIB 46963234972, Badovinčeva 9a, 10000 Zagreb</item>
    </izvorni_sadrzaj>
    <derivirana_varijabla naziv="DomainObject.Predmet.ProtuStrankaListFormatedWithAdressOIB_1">
      <item>Stambena zadruga MANDUŠEVAC, OIB 46963234972, Badovinčeva 9a, 10000 Zagreb</item>
    </derivirana_varijabla>
  </DomainObject.Predmet.ProtuStrankaListFormatedWithAdressOIB>
  <DomainObject.Predmet.ProtuStrankaListNazivFormated>
    <izvorni_sadrzaj>
      <item>Stambena zadruga MANDUŠEVAC</item>
    </izvorni_sadrzaj>
    <derivirana_varijabla naziv="DomainObject.Predmet.ProtuStrankaListNazivFormated_1">
      <item>Stambena zadruga MANDUŠEVAC</item>
    </derivirana_varijabla>
  </DomainObject.Predmet.ProtuStrankaListNazivFormated>
  <DomainObject.Predmet.ProtuStrankaListNazivFormatedOIB>
    <izvorni_sadrzaj>
      <item>Stambena zadruga MANDUŠEVAC, OIB 46963234972</item>
    </izvorni_sadrzaj>
    <derivirana_varijabla naziv="DomainObject.Predmet.ProtuStrankaListNazivFormatedOIB_1">
      <item>Stambena zadruga MANDUŠEVAC, OIB 46963234972</item>
    </derivirana_varijabla>
  </DomainObject.Predmet.ProtuStrankaListNazivFormatedOIB>
  <DomainObject.Predmet.OstaliListFormated>
    <izvorni_sadrzaj>
      <item>ANA MARIA MEĐIMUREC</item>
    </izvorni_sadrzaj>
    <derivirana_varijabla naziv="DomainObject.Predmet.OstaliListFormated_1">
      <item>ANA MARIA MEĐIMUREC</item>
    </derivirana_varijabla>
  </DomainObject.Predmet.OstaliListFormated>
  <DomainObject.Predmet.OstaliListFormatedOIB>
    <izvorni_sadrzaj>
      <item>ANA MARIA MEĐIMUREC, OIB 86890331310</item>
    </izvorni_sadrzaj>
    <derivirana_varijabla naziv="DomainObject.Predmet.OstaliListFormatedOIB_1">
      <item>ANA MARIA MEĐIMUREC, OIB 86890331310</item>
    </derivirana_varijabla>
  </DomainObject.Predmet.OstaliListFormatedOIB>
  <DomainObject.Predmet.OstaliListFormatedWithAdress>
    <izvorni_sadrzaj>
      <item>ANA MARIA MEĐIMUREC, Ilica 102, 10000 Zagreb</item>
    </izvorni_sadrzaj>
    <derivirana_varijabla naziv="DomainObject.Predmet.OstaliListFormatedWithAdress_1">
      <item>ANA MARIA MEĐIMUREC, Ilica 102, 10000 Zagreb</item>
    </derivirana_varijabla>
  </DomainObject.Predmet.OstaliListFormatedWithAdress>
  <DomainObject.Predmet.OstaliListFormatedWithAdressOIB>
    <izvorni_sadrzaj>
      <item>ANA MARIA MEĐIMUREC, OIB 86890331310, Ilica 102, 10000 Zagreb</item>
    </izvorni_sadrzaj>
    <derivirana_varijabla naziv="DomainObject.Predmet.OstaliListFormatedWithAdressOIB_1">
      <item>ANA MARIA MEĐIMUREC, OIB 86890331310, Ilica 102, 10000 Zagreb</item>
    </derivirana_varijabla>
  </DomainObject.Predmet.OstaliListFormatedWithAdressOIB>
  <DomainObject.Predmet.OstaliListNazivFormated>
    <izvorni_sadrzaj>
      <item>ANA MARIA MEĐIMUREC</item>
    </izvorni_sadrzaj>
    <derivirana_varijabla naziv="DomainObject.Predmet.OstaliListNazivFormated_1">
      <item>ANA MARIA MEĐIMUREC</item>
    </derivirana_varijabla>
  </DomainObject.Predmet.OstaliListNazivFormated>
  <DomainObject.Predmet.OstaliListNazivFormatedOIB>
    <izvorni_sadrzaj>
      <item>ANA MARIA MEĐIMUREC, OIB 86890331310</item>
    </izvorni_sadrzaj>
    <derivirana_varijabla naziv="DomainObject.Predmet.OstaliListNazivFormatedOIB_1"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Stambena zadruga MANDUŠEVAC i dr.</izvorni_sadrzaj>
    <derivirana_varijabla naziv="DomainObject.Predmet.StrankaIDrugi_1">Stambena zadruga MANDUŠEVAC i dr.</derivirana_varijabla>
  </DomainObject.Predmet.StrankaIDrugi>
  <DomainObject.Predmet.ProtustrankaIDrugi>
    <izvorni_sadrzaj>Stambena zadruga MANDUŠEVAC</izvorni_sadrzaj>
    <derivirana_varijabla naziv="DomainObject.Predmet.ProtustrankaIDrugi_1">Stambena zadruga MANDUŠEVAC</derivirana_varijabla>
  </DomainObject.Predmet.ProtustrankaIDrugi>
  <DomainObject.Predmet.StrankaIDrugiAdressOIB>
    <izvorni_sadrzaj>Stambena zadruga MANDUŠEVAC, OIB 46963234972, Badovinčeva 9a, 10000 Zagreb i dr.</izvorni_sadrzaj>
    <derivirana_varijabla naziv="DomainObject.Predmet.StrankaIDrugiAdressOIB_1">Stambena zadruga MANDUŠEVAC, OIB 46963234972, Badovinčeva 9a, 10000 Zagreb i dr.</derivirana_varijabla>
  </DomainObject.Predmet.StrankaIDrugiAdressOIB>
  <DomainObject.Predmet.ProtustrankaIDrugiAdressOIB>
    <izvorni_sadrzaj>Stambena zadruga MANDUŠEVAC, OIB 46963234972, Badovinčeva 9a, 10000 Zagreb</izvorni_sadrzaj>
    <derivirana_varijabla naziv="DomainObject.Predmet.ProtustrankaIDrugiAdressOIB_1">Stambena zadruga MANDUŠEVAC, OIB 46963234972, Badovinčeva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MANDUŠEVAC</item>
      <item>Stambena zadruga MANDUŠEVAC</item>
      <item>ANA MARIA MEĐIMUREC</item>
      <item>GRAD ZAGREB, Stručna služba Gradonačelnika</item>
    </izvorni_sadrzaj>
    <derivirana_varijabla naziv="DomainObject.Predmet.SudioniciListNaziv_1">
      <item>Stambena zadruga MANDUŠEVAC</item>
      <item>Stambena zadruga MANDUŠEVAC</item>
      <item>ANA MARIA MEĐIMUREC</item>
      <item>GRAD ZAGREB, Stručna služba Gradonačelnika</item>
    </derivirana_varijabla>
  </DomainObject.Predmet.SudioniciListNaziv>
  <DomainObject.Predmet.SudioniciListAdressOIB>
    <izvorni_sadrzaj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izvorni_sadrzaj>
    <derivirana_varijabla naziv="DomainObject.Predmet.SudioniciListAdressOIB_1"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46963234972</item>
      <item>, OIB 46963234972</item>
      <item>, OIB 86890331310</item>
      <item>, OIB 61817894937</item>
    </izvorni_sadrzaj>
    <derivirana_varijabla naziv="DomainObject.Predmet.SudioniciListNazivOIB_1">
      <item>, OIB 46963234972</item>
      <item>, OIB 46963234972</item>
      <item>, OIB 86890331310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1205</properties:Characters>
  <properties:Lines>44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2018-07-18T11:48:00Z</dcterms:created>
  <dc:creator>rkrsnik</dc:creator>
  <cp:lastModifiedBy>Ivana Stampf</cp:lastModifiedBy>
  <cp:lastPrinted>2016-01-25T10:20:00Z</cp:lastPrinted>
  <dcterms:modified xmlns:xsi="http://www.w3.org/2001/XMLSchema-instance" xsi:type="dcterms:W3CDTF">2018-07-18T12:01:00Z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(25 St-694-15 ročište troškovi i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