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5104" w14:paraId="2f45104" w:rsidRDefault="009171B3" w:rsidP="009B174E" w:rsidR="00E11105">
      <w:pPr>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6596B">
      <w:r w:rsidRPr="0076596B">
        <w:t>REPUBLIKA HRVATSKA</w:t>
      </w:r>
    </w:p>
    <w:p w:rsidRDefault="009B174E" w:rsidP="009B174E" w:rsidR="009B174E" w:rsidRPr="0076596B">
      <w:r w:rsidRPr="0076596B">
        <w:t xml:space="preserve">TRGOVAČKI SUD U ZAGREBU                                                </w:t>
      </w:r>
    </w:p>
    <w:p w:rsidRDefault="009B174E" w:rsidP="009B174E" w:rsidR="009B174E" w:rsidRPr="0076596B">
      <w:r w:rsidRPr="0076596B">
        <w:t xml:space="preserve">Zagreb, </w:t>
      </w:r>
      <w:proofErr w:type="spellStart"/>
      <w:r w:rsidRPr="0076596B">
        <w:t>Amruševa</w:t>
      </w:r>
      <w:proofErr w:type="spellEnd"/>
      <w:r w:rsidRPr="0076596B">
        <w:t xml:space="preserve"> 2/II </w:t>
      </w:r>
      <w:r w:rsidRPr="0076596B">
        <w:tab/>
      </w:r>
      <w:r w:rsidRPr="0076596B">
        <w:tab/>
      </w:r>
      <w:r w:rsidRPr="0076596B">
        <w:tab/>
      </w:r>
      <w:r w:rsidRPr="0076596B">
        <w:tab/>
      </w:r>
      <w:r w:rsidRPr="0076596B">
        <w:tab/>
      </w:r>
      <w:r w:rsidRPr="0076596B">
        <w:tab/>
      </w:r>
      <w:r w:rsidR="00DD56E1" w:rsidRPr="0076596B">
        <w:t xml:space="preserve">            </w:t>
      </w:r>
      <w:r w:rsidRPr="0076596B">
        <w:t>12  St-</w:t>
      </w:r>
      <w:r w:rsidR="00C67625" w:rsidRPr="0076596B">
        <w:t>1094</w:t>
      </w:r>
      <w:r w:rsidRPr="0076596B">
        <w:t>/20</w:t>
      </w:r>
      <w:r w:rsidR="009D45DB" w:rsidRPr="0076596B">
        <w:t>12</w:t>
      </w:r>
    </w:p>
    <w:p w:rsidRDefault="009B174E" w:rsidP="00286458" w:rsidR="009B174E" w:rsidRPr="0076596B"/>
    <w:p w:rsidRDefault="009B174E" w:rsidP="009B174E" w:rsidR="009B174E" w:rsidRPr="0076596B">
      <w:pPr>
        <w:jc w:val="center"/>
      </w:pPr>
      <w:r w:rsidRPr="0076596B">
        <w:t>R   J   E   Š   E   N J   E</w:t>
      </w:r>
    </w:p>
    <w:p w:rsidRDefault="009D45DB" w:rsidP="009B174E" w:rsidR="009D45DB" w:rsidRPr="0076596B">
      <w:pPr>
        <w:jc w:val="center"/>
      </w:pPr>
    </w:p>
    <w:p w:rsidRDefault="00C67625" w:rsidP="00C67625" w:rsidR="00C67625" w:rsidRPr="0076596B">
      <w:pPr>
        <w:jc w:val="both"/>
      </w:pPr>
      <w:r w:rsidRPr="0076596B">
        <w:t xml:space="preserve">Trgovački sud u Zagrebu po sucu Nini Radiću kao stečajnom sucu u stečajnom postupku nad, JARUŠČICA PROJEKT d.o.o. za poslovanje nekretninama, Zagreb, </w:t>
      </w:r>
      <w:proofErr w:type="spellStart"/>
      <w:r w:rsidRPr="0076596B">
        <w:t>Jaruščica</w:t>
      </w:r>
      <w:proofErr w:type="spellEnd"/>
      <w:r w:rsidRPr="0076596B">
        <w:t xml:space="preserve"> 7,MBS:080729411, OIB:02217546383, </w:t>
      </w:r>
      <w:r w:rsidR="009519D5">
        <w:t>07</w:t>
      </w:r>
      <w:r w:rsidRPr="0076596B">
        <w:t xml:space="preserve">. </w:t>
      </w:r>
      <w:r w:rsidR="009519D5">
        <w:t>srpnja</w:t>
      </w:r>
      <w:r w:rsidR="00291C45" w:rsidRPr="0076596B">
        <w:t xml:space="preserve"> </w:t>
      </w:r>
      <w:r w:rsidRPr="0076596B">
        <w:t>201</w:t>
      </w:r>
      <w:r w:rsidR="000D02B6">
        <w:t>6</w:t>
      </w:r>
      <w:r w:rsidRPr="0076596B">
        <w:t>. godine,</w:t>
      </w:r>
    </w:p>
    <w:p w:rsidRDefault="00C67625" w:rsidP="009D45DB" w:rsidR="00C67625" w:rsidRPr="0076596B"/>
    <w:p w:rsidRDefault="00A86461" w:rsidP="003B48CE" w:rsidR="00895404" w:rsidRPr="0076596B">
      <w:pPr>
        <w:jc w:val="center"/>
        <w:rPr>
          <w:b/>
        </w:rPr>
      </w:pPr>
      <w:r w:rsidRPr="0076596B">
        <w:rPr>
          <w:b/>
        </w:rPr>
        <w:t>r  i  j  e  š  i  o    j  e</w:t>
      </w:r>
    </w:p>
    <w:p w:rsidRDefault="008A5DAA" w:rsidP="003B48CE" w:rsidR="008A5DAA" w:rsidRPr="0076596B">
      <w:pPr>
        <w:jc w:val="center"/>
        <w:rPr>
          <w:b/>
        </w:rPr>
      </w:pPr>
    </w:p>
    <w:p w:rsidRDefault="00160B9D" w:rsidP="00B23679" w:rsidR="00347480">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347480" w:rsidP="00347480" w:rsidR="00347480" w:rsidRPr="00A85ECC">
      <w:pPr>
        <w:pBdr>
          <w:bottom w:space="1" w:sz="4" w:color="auto" w:val="single"/>
        </w:pBdr>
        <w:jc w:val="both"/>
        <w:rPr>
          <w:b/>
          <w:sz w:val="22"/>
          <w:szCs w:val="22"/>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DC2A6F" w:rsidR="00347480"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r w:rsidRPr="00A85ECC">
              <w:rPr>
                <w:b/>
                <w:bCs/>
                <w:color w:val="444444"/>
                <w:sz w:val="22"/>
                <w:szCs w:val="22"/>
              </w:rPr>
              <w:t>676.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p>
        </w:tc>
      </w:tr>
      <w:tr w:rsidTr="00DC2A6F" w:rsidR="00347480"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r w:rsidRPr="00A85ECC">
              <w:rPr>
                <w:color w:val="444444"/>
                <w:sz w:val="22"/>
                <w:szCs w:val="22"/>
              </w:rPr>
              <w:t xml:space="preserve">dvosoban stan oznake S 506, u petom katu objekta S 2, </w:t>
            </w:r>
            <w:proofErr w:type="spellStart"/>
            <w:r w:rsidRPr="00A85ECC">
              <w:rPr>
                <w:color w:val="444444"/>
                <w:sz w:val="22"/>
                <w:szCs w:val="22"/>
              </w:rPr>
              <w:t>Jaruščica</w:t>
            </w:r>
            <w:proofErr w:type="spellEnd"/>
            <w:r w:rsidRPr="00A85ECC">
              <w:rPr>
                <w:color w:val="444444"/>
                <w:sz w:val="22"/>
                <w:szCs w:val="22"/>
              </w:rPr>
              <w:t xml:space="preserve"> 5a, sa otvorenim parkirnim mjestom oznake PM 40 u nivou ulice, neto korisne površine 54,94 m2, u etažnom elaboratu sve označeno plavom bojom</w:t>
            </w:r>
          </w:p>
        </w:tc>
        <w:tc>
          <w:tcPr>
            <w:tcW w:type="auto" w:w="0"/>
            <w:vAlign w:val="center"/>
            <w:hideMark/>
          </w:tcPr>
          <w:p w:rsidRDefault="00347480" w:rsidP="00DC2A6F" w:rsidR="00347480" w:rsidRPr="00A85ECC">
            <w:pPr>
              <w:rPr>
                <w:sz w:val="22"/>
                <w:szCs w:val="22"/>
              </w:rPr>
            </w:pPr>
          </w:p>
        </w:tc>
      </w:tr>
    </w:tbl>
    <w:p w:rsidRDefault="00347480" w:rsidP="00347480" w:rsidR="00347480" w:rsidRPr="00A85ECC">
      <w:pPr>
        <w:pBdr>
          <w:bottom w:space="1" w:sz="4" w:color="auto" w:val="single"/>
        </w:pBdr>
        <w:jc w:val="both"/>
        <w:rPr>
          <w:sz w:val="22"/>
          <w:szCs w:val="22"/>
        </w:rPr>
      </w:pPr>
      <w:r w:rsidRPr="00A85ECC">
        <w:rPr>
          <w:sz w:val="22"/>
          <w:szCs w:val="22"/>
        </w:rPr>
        <w:t xml:space="preserve">na listu A opisano kao stambeno poslovna zgrada tlocrtne površine 2028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7 I 7/A, stambeno poslovna zgrada tlocrtne površine 2284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5 I 5/A I dvorište u površini 10343 m2, sve na </w:t>
      </w:r>
      <w:proofErr w:type="spellStart"/>
      <w:r w:rsidRPr="00A85ECC">
        <w:rPr>
          <w:sz w:val="22"/>
          <w:szCs w:val="22"/>
        </w:rPr>
        <w:t>kat.čestici</w:t>
      </w:r>
      <w:proofErr w:type="spellEnd"/>
      <w:r w:rsidRPr="00A85ECC">
        <w:rPr>
          <w:sz w:val="22"/>
          <w:szCs w:val="22"/>
        </w:rPr>
        <w:t xml:space="preserve"> 1197/1.</w:t>
      </w:r>
    </w:p>
    <w:p w:rsidRDefault="00160B9D" w:rsidP="00C220AF" w:rsidR="0076596B">
      <w:pPr>
        <w:jc w:val="both"/>
      </w:pPr>
      <w:r w:rsidRPr="0076596B">
        <w:t xml:space="preserve">dosuđuje se kupcu </w:t>
      </w:r>
      <w:r w:rsidR="00347480">
        <w:t xml:space="preserve">Helena </w:t>
      </w:r>
      <w:proofErr w:type="spellStart"/>
      <w:r w:rsidR="00347480">
        <w:t>Kljajić</w:t>
      </w:r>
      <w:proofErr w:type="spellEnd"/>
      <w:r w:rsidR="00347480">
        <w:t xml:space="preserve"> iz Zagreba, </w:t>
      </w:r>
      <w:proofErr w:type="spellStart"/>
      <w:r w:rsidR="00347480">
        <w:t>Jaruščica</w:t>
      </w:r>
      <w:proofErr w:type="spellEnd"/>
      <w:r w:rsidR="00347480">
        <w:t xml:space="preserve"> 5a, OIB:44868398368</w:t>
      </w:r>
      <w:r w:rsidRPr="0076596B">
        <w:t>.</w:t>
      </w:r>
    </w:p>
    <w:p w:rsidRDefault="00B23679" w:rsidP="00C220AF" w:rsidR="00B23679" w:rsidRPr="00B23679">
      <w:pPr>
        <w:jc w:val="both"/>
      </w:pPr>
    </w:p>
    <w:p w:rsidRDefault="00C220AF" w:rsidP="00B23679" w:rsidR="00B23679">
      <w:pPr>
        <w:jc w:val="both"/>
        <w:rPr>
          <w:b/>
        </w:rPr>
      </w:pPr>
      <w:r w:rsidRPr="0076596B">
        <w:rPr>
          <w:b/>
        </w:rPr>
        <w:t>II</w:t>
      </w:r>
      <w:r w:rsidRPr="0076596B">
        <w:t xml:space="preserve"> Nekretnina, upisana u  zemljišne knjige,  Općinskog suda u Novom Zagrebu, </w:t>
      </w:r>
      <w:r w:rsidRPr="0076596B">
        <w:rPr>
          <w:b/>
        </w:rPr>
        <w:t>K.O. BLATO NOVO, Z.K.ULOŽAK 2855 BROJ PODULOŠKA</w:t>
      </w:r>
    </w:p>
    <w:p w:rsidRDefault="00347480" w:rsidP="00347480" w:rsidR="00347480" w:rsidRPr="00A85ECC">
      <w:pPr>
        <w:pBdr>
          <w:bottom w:space="1" w:sz="4" w:color="auto" w:val="single"/>
        </w:pBdr>
        <w:jc w:val="both"/>
        <w:rPr>
          <w:b/>
          <w:sz w:val="22"/>
          <w:szCs w:val="22"/>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DC2A6F" w:rsidR="00347480"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r w:rsidRPr="00A85ECC">
              <w:rPr>
                <w:b/>
                <w:bCs/>
                <w:color w:val="444444"/>
                <w:sz w:val="22"/>
                <w:szCs w:val="22"/>
              </w:rPr>
              <w:t>480. ETAŽA 20/10000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p>
        </w:tc>
      </w:tr>
      <w:tr w:rsidTr="00DC2A6F" w:rsidR="00347480"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r w:rsidRPr="00A85ECC">
              <w:rPr>
                <w:color w:val="444444"/>
                <w:sz w:val="22"/>
                <w:szCs w:val="22"/>
              </w:rPr>
              <w:t xml:space="preserve">lokal oznake Lokal 4 u prizemlju objekta S 2, </w:t>
            </w:r>
            <w:proofErr w:type="spellStart"/>
            <w:r w:rsidRPr="00A85ECC">
              <w:rPr>
                <w:color w:val="444444"/>
                <w:sz w:val="22"/>
                <w:szCs w:val="22"/>
              </w:rPr>
              <w:t>Jaruščica</w:t>
            </w:r>
            <w:proofErr w:type="spellEnd"/>
            <w:r w:rsidRPr="00A85ECC">
              <w:rPr>
                <w:color w:val="444444"/>
                <w:sz w:val="22"/>
                <w:szCs w:val="22"/>
              </w:rPr>
              <w:t xml:space="preserve"> 5a, sa otvorenom parkirnim mjestima oznake PM 36 i PM 37 u nivou ulice, neto korisne površine 49,93 m2, u etažnom elaboratu sve označeno zelenom bojom</w:t>
            </w:r>
          </w:p>
        </w:tc>
        <w:tc>
          <w:tcPr>
            <w:tcW w:type="auto" w:w="0"/>
            <w:vAlign w:val="center"/>
            <w:hideMark/>
          </w:tcPr>
          <w:p w:rsidRDefault="00347480" w:rsidP="00DC2A6F" w:rsidR="00347480" w:rsidRPr="00A85ECC">
            <w:pPr>
              <w:rPr>
                <w:sz w:val="22"/>
                <w:szCs w:val="22"/>
              </w:rPr>
            </w:pPr>
          </w:p>
        </w:tc>
      </w:tr>
    </w:tbl>
    <w:p w:rsidRDefault="00347480" w:rsidP="00347480" w:rsidR="00347480" w:rsidRPr="00A85ECC">
      <w:pPr>
        <w:pBdr>
          <w:bottom w:space="1" w:sz="4" w:color="auto" w:val="single"/>
        </w:pBdr>
        <w:jc w:val="both"/>
        <w:rPr>
          <w:sz w:val="22"/>
          <w:szCs w:val="22"/>
        </w:rPr>
      </w:pPr>
    </w:p>
    <w:p w:rsidRDefault="00347480" w:rsidP="00347480" w:rsidR="00347480" w:rsidRPr="00A85ECC">
      <w:pPr>
        <w:pBdr>
          <w:bottom w:space="1" w:sz="4" w:color="auto" w:val="single"/>
        </w:pBdr>
        <w:jc w:val="both"/>
        <w:rPr>
          <w:sz w:val="22"/>
          <w:szCs w:val="22"/>
        </w:rPr>
      </w:pPr>
      <w:r w:rsidRPr="00A85ECC">
        <w:rPr>
          <w:sz w:val="22"/>
          <w:szCs w:val="22"/>
        </w:rPr>
        <w:t xml:space="preserve">na listu A opisano kao stambeno poslovna zgrada tlocrtne površine 2028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7 I 7/A, stambeno poslovna zgrada tlocrtne površine 2284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5 I 5/A I dvorište u površini 10343 m2, sve na </w:t>
      </w:r>
      <w:proofErr w:type="spellStart"/>
      <w:r w:rsidRPr="00A85ECC">
        <w:rPr>
          <w:sz w:val="22"/>
          <w:szCs w:val="22"/>
        </w:rPr>
        <w:t>kat.čestici</w:t>
      </w:r>
      <w:proofErr w:type="spellEnd"/>
      <w:r w:rsidRPr="00A85ECC">
        <w:rPr>
          <w:sz w:val="22"/>
          <w:szCs w:val="22"/>
        </w:rPr>
        <w:t xml:space="preserve"> 1197/1.</w:t>
      </w:r>
    </w:p>
    <w:p w:rsidRDefault="00C220AF" w:rsidP="00C220AF" w:rsidR="00C220AF">
      <w:pPr>
        <w:jc w:val="both"/>
      </w:pPr>
      <w:r w:rsidRPr="0076596B">
        <w:t xml:space="preserve">dosuđuje se kupcu </w:t>
      </w:r>
      <w:r w:rsidR="00347480">
        <w:t xml:space="preserve">DAVOR INŽENJERING d.o.o. Zagreb, </w:t>
      </w:r>
      <w:proofErr w:type="spellStart"/>
      <w:r w:rsidR="00347480">
        <w:t>Gundulićeve</w:t>
      </w:r>
      <w:proofErr w:type="spellEnd"/>
      <w:r w:rsidR="00347480">
        <w:t xml:space="preserve"> Dubravke 28, OIB:58385625415.</w:t>
      </w:r>
    </w:p>
    <w:p w:rsidRDefault="00347480" w:rsidP="00C220AF" w:rsidR="00347480" w:rsidRPr="0076596B">
      <w:pPr>
        <w:jc w:val="both"/>
        <w:rPr>
          <w:b/>
        </w:rPr>
      </w:pPr>
    </w:p>
    <w:p w:rsidRDefault="00C220AF" w:rsidP="00347480" w:rsidR="00347480">
      <w:pPr>
        <w:pBdr>
          <w:bottom w:space="1" w:sz="4" w:color="auto" w:val="single"/>
        </w:pBdr>
        <w:jc w:val="both"/>
        <w:rPr>
          <w:b/>
        </w:rPr>
      </w:pPr>
      <w:r w:rsidRPr="0076596B">
        <w:rPr>
          <w:b/>
        </w:rPr>
        <w:t>III</w:t>
      </w:r>
      <w:r w:rsidRPr="0076596B">
        <w:t xml:space="preserve"> Nekretnina, upisana u  zemljišne knjige,  Općinskog suda u Novom Zagrebu, </w:t>
      </w:r>
      <w:r w:rsidRPr="0076596B">
        <w:rPr>
          <w:b/>
        </w:rPr>
        <w:t xml:space="preserve">K.O. BLATO NOVO, Z.K.ULOŽAK </w:t>
      </w:r>
      <w:r w:rsidR="00347480">
        <w:rPr>
          <w:b/>
        </w:rPr>
        <w:t>2855</w:t>
      </w:r>
      <w:r w:rsidR="00160B9D" w:rsidRPr="0076596B">
        <w:rPr>
          <w:b/>
        </w:rPr>
        <w:t xml:space="preserve"> BROJ PODULOŠKA</w:t>
      </w:r>
    </w:p>
    <w:p w:rsidRDefault="00CB5FC3" w:rsidP="00347480" w:rsidR="00CB5FC3" w:rsidRPr="00A85ECC">
      <w:pPr>
        <w:pBdr>
          <w:bottom w:space="1" w:sz="4" w:color="auto" w:val="single"/>
        </w:pBdr>
        <w:jc w:val="both"/>
        <w:rPr>
          <w:b/>
          <w:sz w:val="22"/>
          <w:szCs w:val="22"/>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DC2A6F" w:rsidR="00347480"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r w:rsidRPr="00A85ECC">
              <w:rPr>
                <w:b/>
                <w:bCs/>
                <w:color w:val="444444"/>
                <w:sz w:val="22"/>
                <w:szCs w:val="22"/>
              </w:rPr>
              <w:lastRenderedPageBreak/>
              <w:t>174. ETAŽA 72/10000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p>
        </w:tc>
      </w:tr>
      <w:tr w:rsidTr="00DC2A6F" w:rsidR="00347480"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47480" w:rsidP="00DC2A6F" w:rsidR="00347480" w:rsidRPr="00A85ECC">
            <w:pPr>
              <w:spacing w:lineRule="atLeast" w:line="336"/>
              <w:rPr>
                <w:color w:val="444444"/>
                <w:sz w:val="22"/>
                <w:szCs w:val="22"/>
              </w:rPr>
            </w:pPr>
            <w:r w:rsidRPr="00A85ECC">
              <w:rPr>
                <w:color w:val="444444"/>
                <w:sz w:val="22"/>
                <w:szCs w:val="22"/>
              </w:rPr>
              <w:t>dvosobni stan oznake 703, u sedmom katu objekta S 3, neto korisne površine 46,61 m2, u etažnom elaboratu sve označeno žutom bojom</w:t>
            </w:r>
          </w:p>
        </w:tc>
        <w:tc>
          <w:tcPr>
            <w:tcW w:type="auto" w:w="0"/>
            <w:vAlign w:val="center"/>
            <w:hideMark/>
          </w:tcPr>
          <w:p w:rsidRDefault="00347480" w:rsidP="00DC2A6F" w:rsidR="00347480" w:rsidRPr="00A85ECC">
            <w:pPr>
              <w:rPr>
                <w:sz w:val="22"/>
                <w:szCs w:val="22"/>
              </w:rPr>
            </w:pPr>
          </w:p>
        </w:tc>
      </w:tr>
    </w:tbl>
    <w:p w:rsidRDefault="00347480" w:rsidP="00347480" w:rsidR="00347480" w:rsidRPr="00A85ECC">
      <w:pPr>
        <w:pBdr>
          <w:bottom w:space="1" w:sz="4" w:color="auto" w:val="single"/>
        </w:pBdr>
        <w:jc w:val="both"/>
        <w:rPr>
          <w:sz w:val="22"/>
          <w:szCs w:val="22"/>
        </w:rPr>
      </w:pPr>
      <w:r w:rsidRPr="00A85ECC">
        <w:rPr>
          <w:sz w:val="22"/>
          <w:szCs w:val="22"/>
        </w:rPr>
        <w:t xml:space="preserve">na listu A opisano kao zgrada mješovite namjene , </w:t>
      </w:r>
      <w:proofErr w:type="spellStart"/>
      <w:r w:rsidRPr="00A85ECC">
        <w:rPr>
          <w:sz w:val="22"/>
          <w:szCs w:val="22"/>
        </w:rPr>
        <w:t>Jaruščica</w:t>
      </w:r>
      <w:proofErr w:type="spellEnd"/>
      <w:r w:rsidRPr="00A85ECC">
        <w:rPr>
          <w:sz w:val="22"/>
          <w:szCs w:val="22"/>
        </w:rPr>
        <w:t xml:space="preserve"> br. 9 i dvorište u površini 2561 m2, sve na </w:t>
      </w:r>
      <w:proofErr w:type="spellStart"/>
      <w:r w:rsidRPr="00A85ECC">
        <w:rPr>
          <w:sz w:val="22"/>
          <w:szCs w:val="22"/>
        </w:rPr>
        <w:t>kat.čestici</w:t>
      </w:r>
      <w:proofErr w:type="spellEnd"/>
      <w:r w:rsidRPr="00A85ECC">
        <w:rPr>
          <w:sz w:val="22"/>
          <w:szCs w:val="22"/>
        </w:rPr>
        <w:t xml:space="preserve"> 1199/1  / zgrada mješovite namjene , </w:t>
      </w:r>
      <w:proofErr w:type="spellStart"/>
      <w:r w:rsidRPr="00A85ECC">
        <w:rPr>
          <w:sz w:val="22"/>
          <w:szCs w:val="22"/>
        </w:rPr>
        <w:t>Jaruščica</w:t>
      </w:r>
      <w:proofErr w:type="spellEnd"/>
      <w:r w:rsidRPr="00A85ECC">
        <w:rPr>
          <w:sz w:val="22"/>
          <w:szCs w:val="22"/>
        </w:rPr>
        <w:t xml:space="preserve"> br. 9 u površini 986 m2 i dvorište u površini 1575 m2.</w:t>
      </w:r>
    </w:p>
    <w:p w:rsidRDefault="00347480" w:rsidP="00B23679" w:rsidR="00347480" w:rsidRPr="00B42E44">
      <w:pPr>
        <w:jc w:val="both"/>
      </w:pPr>
      <w:r w:rsidRPr="00B42E44">
        <w:t xml:space="preserve">dosuđuje se kupcu Josip </w:t>
      </w:r>
      <w:proofErr w:type="spellStart"/>
      <w:r w:rsidRPr="00B42E44">
        <w:t>Bokanović</w:t>
      </w:r>
      <w:proofErr w:type="spellEnd"/>
      <w:r w:rsidRPr="00B42E44">
        <w:t xml:space="preserve"> iz Čepina, </w:t>
      </w:r>
      <w:proofErr w:type="spellStart"/>
      <w:r w:rsidRPr="00B42E44">
        <w:t>J.J</w:t>
      </w:r>
      <w:proofErr w:type="spellEnd"/>
      <w:r w:rsidRPr="00B42E44">
        <w:t>. Strossmayera</w:t>
      </w:r>
      <w:r w:rsidR="00B42E44" w:rsidRPr="00B42E44">
        <w:t xml:space="preserve"> br. 46, OIB:35529252486.</w:t>
      </w:r>
    </w:p>
    <w:p w:rsidRDefault="00B42E44" w:rsidP="00C220AF" w:rsidR="00B42E44">
      <w:pPr>
        <w:jc w:val="both"/>
      </w:pPr>
    </w:p>
    <w:p w:rsidRDefault="00C220AF" w:rsidP="00B23679" w:rsidR="00052817">
      <w:pPr>
        <w:jc w:val="both"/>
        <w:rPr>
          <w:b/>
        </w:rPr>
      </w:pPr>
      <w:r w:rsidRPr="0076596B">
        <w:rPr>
          <w:b/>
        </w:rPr>
        <w:t>IV</w:t>
      </w:r>
      <w:r w:rsidRPr="0076596B">
        <w:t xml:space="preserve"> Nekretnina, upisana u  zemljišne knjige,  Općinskog suda u Novom Zagrebu, </w:t>
      </w:r>
      <w:r w:rsidRPr="0076596B">
        <w:rPr>
          <w:b/>
        </w:rPr>
        <w:t xml:space="preserve">K.O. BLATO NOVO, Z.K.ULOŽAK </w:t>
      </w:r>
      <w:r w:rsidR="00B42E44">
        <w:rPr>
          <w:b/>
        </w:rPr>
        <w:t>50267</w:t>
      </w:r>
      <w:r w:rsidRPr="0076596B">
        <w:rPr>
          <w:b/>
        </w:rPr>
        <w:t xml:space="preserve"> BROJ PODULOŠKA</w:t>
      </w:r>
    </w:p>
    <w:p w:rsidRDefault="00B42E44" w:rsidP="00B42E44" w:rsidR="00B42E44" w:rsidRPr="00A85ECC">
      <w:pPr>
        <w:pBdr>
          <w:bottom w:space="1" w:sz="4" w:color="auto" w:val="single"/>
        </w:pBdr>
        <w:jc w:val="both"/>
        <w:rPr>
          <w:b/>
          <w:sz w:val="22"/>
          <w:szCs w:val="22"/>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DC2A6F" w:rsidR="00B42E44"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rPr>
                <w:color w:val="444444"/>
                <w:sz w:val="22"/>
                <w:szCs w:val="22"/>
              </w:rPr>
            </w:pPr>
            <w:r w:rsidRPr="00A85ECC">
              <w:rPr>
                <w:b/>
                <w:bCs/>
                <w:color w:val="444444"/>
                <w:sz w:val="22"/>
                <w:szCs w:val="22"/>
              </w:rPr>
              <w:t>254.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rPr>
                <w:color w:val="444444"/>
                <w:sz w:val="22"/>
                <w:szCs w:val="22"/>
              </w:rPr>
            </w:pPr>
          </w:p>
        </w:tc>
      </w:tr>
      <w:tr w:rsidTr="00DC2A6F" w:rsidR="00B42E44"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rPr>
                <w:color w:val="444444"/>
                <w:sz w:val="22"/>
                <w:szCs w:val="22"/>
              </w:rPr>
            </w:pPr>
            <w:r w:rsidRPr="00A85ECC">
              <w:rPr>
                <w:color w:val="444444"/>
                <w:sz w:val="22"/>
                <w:szCs w:val="22"/>
              </w:rPr>
              <w:t>dvosobni stan oznake 217, u drugom katu objekta S 4, neto korisne površine 53,21 m2, u etažnom elaboratu sve označeno crvenom bojom</w:t>
            </w:r>
          </w:p>
        </w:tc>
        <w:tc>
          <w:tcPr>
            <w:tcW w:type="auto" w:w="0"/>
            <w:vAlign w:val="center"/>
            <w:hideMark/>
          </w:tcPr>
          <w:p w:rsidRDefault="00B42E44" w:rsidP="00DC2A6F" w:rsidR="00B42E44" w:rsidRPr="00A85ECC">
            <w:pPr>
              <w:rPr>
                <w:sz w:val="22"/>
                <w:szCs w:val="22"/>
              </w:rPr>
            </w:pPr>
          </w:p>
        </w:tc>
      </w:tr>
    </w:tbl>
    <w:p w:rsidRDefault="00B42E44" w:rsidP="00B42E44" w:rsidR="00B42E44" w:rsidRPr="00A85ECC">
      <w:pPr>
        <w:pBdr>
          <w:bottom w:space="1" w:sz="4" w:color="auto" w:val="single"/>
        </w:pBdr>
        <w:jc w:val="both"/>
        <w:rPr>
          <w:sz w:val="22"/>
          <w:szCs w:val="22"/>
        </w:rPr>
      </w:pPr>
      <w:r w:rsidRPr="00A85ECC">
        <w:rPr>
          <w:sz w:val="22"/>
          <w:szCs w:val="22"/>
        </w:rPr>
        <w:t xml:space="preserve">na listu A opisano kao zgrada mješovite namjene br. 11, </w:t>
      </w:r>
      <w:proofErr w:type="spellStart"/>
      <w:r w:rsidRPr="00A85ECC">
        <w:rPr>
          <w:sz w:val="22"/>
          <w:szCs w:val="22"/>
        </w:rPr>
        <w:t>Jaruščica</w:t>
      </w:r>
      <w:proofErr w:type="spellEnd"/>
      <w:r w:rsidRPr="00A85ECC">
        <w:rPr>
          <w:sz w:val="22"/>
          <w:szCs w:val="22"/>
        </w:rPr>
        <w:t xml:space="preserve"> 1 i dvorište u površini 5693 m2, sve na </w:t>
      </w:r>
      <w:proofErr w:type="spellStart"/>
      <w:r w:rsidRPr="00A85ECC">
        <w:rPr>
          <w:sz w:val="22"/>
          <w:szCs w:val="22"/>
        </w:rPr>
        <w:t>kat.čestici</w:t>
      </w:r>
      <w:proofErr w:type="spellEnd"/>
      <w:r w:rsidRPr="00A85ECC">
        <w:rPr>
          <w:sz w:val="22"/>
          <w:szCs w:val="22"/>
        </w:rPr>
        <w:t xml:space="preserve"> 1354/2  / zgrada mješovite namjene br. 11, </w:t>
      </w:r>
      <w:proofErr w:type="spellStart"/>
      <w:r w:rsidRPr="00A85ECC">
        <w:rPr>
          <w:sz w:val="22"/>
          <w:szCs w:val="22"/>
        </w:rPr>
        <w:t>Jaruščica</w:t>
      </w:r>
      <w:proofErr w:type="spellEnd"/>
      <w:r w:rsidRPr="00A85ECC">
        <w:rPr>
          <w:sz w:val="22"/>
          <w:szCs w:val="22"/>
        </w:rPr>
        <w:t xml:space="preserve">  u površini 1956 m2 i dvorište u površini 3737 m2.</w:t>
      </w:r>
    </w:p>
    <w:p w:rsidRDefault="00C220AF" w:rsidP="00C220AF" w:rsidR="00C220AF">
      <w:pPr>
        <w:jc w:val="both"/>
        <w:rPr>
          <w:color w:val="003366"/>
        </w:rPr>
      </w:pPr>
      <w:r w:rsidRPr="0076596B">
        <w:t xml:space="preserve">dosuđuje se kupcu </w:t>
      </w:r>
      <w:r w:rsidR="00B42E44">
        <w:t xml:space="preserve">Ivan </w:t>
      </w:r>
      <w:proofErr w:type="spellStart"/>
      <w:r w:rsidR="00B42E44">
        <w:t>Mihalj</w:t>
      </w:r>
      <w:proofErr w:type="spellEnd"/>
      <w:r w:rsidR="00B42E44">
        <w:t xml:space="preserve">, </w:t>
      </w:r>
      <w:proofErr w:type="spellStart"/>
      <w:r w:rsidR="00B42E44">
        <w:t>Stipanovićeva</w:t>
      </w:r>
      <w:proofErr w:type="spellEnd"/>
      <w:r w:rsidR="00B42E44">
        <w:t xml:space="preserve"> 21, Zagreb, OIB: 05965133878.</w:t>
      </w:r>
    </w:p>
    <w:p w:rsidRDefault="0076596B" w:rsidP="00C220AF" w:rsidR="0076596B">
      <w:pPr>
        <w:jc w:val="both"/>
        <w:rPr>
          <w:color w:val="003366"/>
        </w:rPr>
      </w:pPr>
    </w:p>
    <w:p w:rsidRDefault="0076596B" w:rsidP="00B23679" w:rsidR="00052817">
      <w:pPr>
        <w:jc w:val="both"/>
        <w:rPr>
          <w:b/>
        </w:rPr>
      </w:pPr>
      <w:r w:rsidRPr="0076596B">
        <w:rPr>
          <w:b/>
        </w:rPr>
        <w:t>V</w:t>
      </w:r>
      <w:r w:rsidRPr="0076596B">
        <w:t xml:space="preserve"> Nekretnina, upisana u  zemljišne knjige,  Općinskog suda u Novom Zagrebu, </w:t>
      </w:r>
      <w:r w:rsidRPr="0076596B">
        <w:rPr>
          <w:b/>
        </w:rPr>
        <w:t>K.O. BLATO NOVO, Z.K.ULOŽAK 50267 BROJ PODULOŠKA</w:t>
      </w:r>
    </w:p>
    <w:p w:rsidRDefault="00B42E44" w:rsidP="00B42E44" w:rsidR="00B42E44" w:rsidRPr="00A85ECC">
      <w:pPr>
        <w:pBdr>
          <w:bottom w:space="1" w:sz="4" w:color="auto" w:val="single"/>
        </w:pBdr>
        <w:jc w:val="both"/>
        <w:rPr>
          <w:b/>
          <w:sz w:val="22"/>
          <w:szCs w:val="22"/>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DC2A6F" w:rsidR="00B42E44"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rPr>
                <w:color w:val="444444"/>
                <w:sz w:val="22"/>
                <w:szCs w:val="22"/>
              </w:rPr>
            </w:pPr>
            <w:r w:rsidRPr="00A85ECC">
              <w:rPr>
                <w:b/>
                <w:bCs/>
                <w:color w:val="444444"/>
                <w:sz w:val="22"/>
                <w:szCs w:val="22"/>
              </w:rPr>
              <w:t>280.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rPr>
                <w:color w:val="444444"/>
                <w:sz w:val="22"/>
                <w:szCs w:val="22"/>
              </w:rPr>
            </w:pPr>
          </w:p>
        </w:tc>
      </w:tr>
      <w:tr w:rsidTr="00DC2A6F" w:rsidR="00B42E44"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B42E44" w:rsidP="00DC2A6F" w:rsidR="00B42E44" w:rsidRPr="00A85ECC">
            <w:pPr>
              <w:spacing w:lineRule="atLeast" w:line="336"/>
              <w:rPr>
                <w:color w:val="444444"/>
                <w:sz w:val="22"/>
                <w:szCs w:val="22"/>
              </w:rPr>
            </w:pPr>
            <w:r w:rsidRPr="00A85ECC">
              <w:rPr>
                <w:color w:val="444444"/>
                <w:sz w:val="22"/>
                <w:szCs w:val="22"/>
              </w:rPr>
              <w:t>dvosobni stan oznake 313, u trećem katu objekta S 4, neto korisne površine 53,26 m2, u etažnom elaboratu sve označeno crvenom bojom</w:t>
            </w:r>
          </w:p>
        </w:tc>
        <w:tc>
          <w:tcPr>
            <w:tcW w:type="auto" w:w="0"/>
            <w:vAlign w:val="center"/>
            <w:hideMark/>
          </w:tcPr>
          <w:p w:rsidRDefault="00B42E44" w:rsidP="00DC2A6F" w:rsidR="00B42E44" w:rsidRPr="00A85ECC">
            <w:pPr>
              <w:rPr>
                <w:sz w:val="22"/>
                <w:szCs w:val="22"/>
              </w:rPr>
            </w:pPr>
          </w:p>
        </w:tc>
      </w:tr>
    </w:tbl>
    <w:p w:rsidRDefault="00B42E44" w:rsidP="00B42E44" w:rsidR="00B42E44" w:rsidRPr="00A85ECC">
      <w:pPr>
        <w:pBdr>
          <w:bottom w:space="1" w:sz="4" w:color="auto" w:val="single"/>
        </w:pBdr>
        <w:jc w:val="both"/>
        <w:rPr>
          <w:b/>
          <w:sz w:val="22"/>
          <w:szCs w:val="22"/>
        </w:rPr>
      </w:pPr>
    </w:p>
    <w:p w:rsidRDefault="00B42E44" w:rsidP="00B42E44" w:rsidR="00B42E44" w:rsidRPr="00A85ECC">
      <w:pPr>
        <w:pBdr>
          <w:bottom w:space="1" w:sz="4" w:color="auto" w:val="single"/>
        </w:pBdr>
        <w:jc w:val="both"/>
        <w:rPr>
          <w:sz w:val="22"/>
          <w:szCs w:val="22"/>
        </w:rPr>
      </w:pPr>
      <w:r w:rsidRPr="00A85ECC">
        <w:rPr>
          <w:sz w:val="22"/>
          <w:szCs w:val="22"/>
        </w:rPr>
        <w:t xml:space="preserve">na listu A opisano kao zgrada mješovite namjene br. 11, </w:t>
      </w:r>
      <w:proofErr w:type="spellStart"/>
      <w:r w:rsidRPr="00A85ECC">
        <w:rPr>
          <w:sz w:val="22"/>
          <w:szCs w:val="22"/>
        </w:rPr>
        <w:t>Jaruščica</w:t>
      </w:r>
      <w:proofErr w:type="spellEnd"/>
      <w:r w:rsidRPr="00A85ECC">
        <w:rPr>
          <w:sz w:val="22"/>
          <w:szCs w:val="22"/>
        </w:rPr>
        <w:t xml:space="preserve"> 1 i dvorište u površini 5693 m2, sve na </w:t>
      </w:r>
      <w:proofErr w:type="spellStart"/>
      <w:r w:rsidRPr="00A85ECC">
        <w:rPr>
          <w:sz w:val="22"/>
          <w:szCs w:val="22"/>
        </w:rPr>
        <w:t>kat.čestici</w:t>
      </w:r>
      <w:proofErr w:type="spellEnd"/>
      <w:r w:rsidRPr="00A85ECC">
        <w:rPr>
          <w:sz w:val="22"/>
          <w:szCs w:val="22"/>
        </w:rPr>
        <w:t xml:space="preserve"> 1354/2  / zgrada mješovite namjene br. 11, </w:t>
      </w:r>
      <w:proofErr w:type="spellStart"/>
      <w:r w:rsidRPr="00A85ECC">
        <w:rPr>
          <w:sz w:val="22"/>
          <w:szCs w:val="22"/>
        </w:rPr>
        <w:t>Jaruščica</w:t>
      </w:r>
      <w:proofErr w:type="spellEnd"/>
      <w:r w:rsidRPr="00A85ECC">
        <w:rPr>
          <w:sz w:val="22"/>
          <w:szCs w:val="22"/>
        </w:rPr>
        <w:t xml:space="preserve">  u površini 1956 m2 i dvorište u površini 3737 m2.</w:t>
      </w:r>
    </w:p>
    <w:p w:rsidRDefault="004C3E16" w:rsidP="00A74E5C" w:rsidR="0076596B">
      <w:pPr>
        <w:jc w:val="both"/>
      </w:pPr>
      <w:r w:rsidRPr="0076596B">
        <w:t xml:space="preserve">dosuđuje se kupcu </w:t>
      </w:r>
      <w:r w:rsidR="00B42E44">
        <w:t xml:space="preserve">Nataša </w:t>
      </w:r>
      <w:proofErr w:type="spellStart"/>
      <w:r w:rsidR="00B42E44">
        <w:t>Vučinić</w:t>
      </w:r>
      <w:proofErr w:type="spellEnd"/>
      <w:r w:rsidR="00B42E44">
        <w:t xml:space="preserve"> iz Zagreba, Donje Svetice 46a, OIB: 47633508069</w:t>
      </w:r>
      <w:r w:rsidRPr="0076596B">
        <w:t>.</w:t>
      </w:r>
    </w:p>
    <w:p w:rsidRDefault="00E35798" w:rsidP="00A74E5C" w:rsidR="00E35798">
      <w:pPr>
        <w:jc w:val="both"/>
      </w:pPr>
    </w:p>
    <w:p w:rsidRDefault="00B42E44" w:rsidP="00770F9C" w:rsidR="00770F9C">
      <w:pPr>
        <w:jc w:val="both"/>
        <w:rPr>
          <w:b/>
        </w:rPr>
      </w:pPr>
      <w:r>
        <w:rPr>
          <w:b/>
        </w:rPr>
        <w:t>V</w:t>
      </w:r>
      <w:r w:rsidR="00770F9C">
        <w:rPr>
          <w:b/>
        </w:rPr>
        <w:t>I</w:t>
      </w:r>
    </w:p>
    <w:p w:rsidRDefault="00633D95" w:rsidP="002F0219" w:rsidR="00FB35FE" w:rsidRPr="00CB5FC3">
      <w:pPr>
        <w:jc w:val="both"/>
      </w:pPr>
      <w:r w:rsidRPr="0076596B">
        <w:t>Kupc</w:t>
      </w:r>
      <w:r w:rsidR="00094FD9" w:rsidRPr="0076596B">
        <w:t>i</w:t>
      </w:r>
      <w:r w:rsidR="001F0F8E" w:rsidRPr="0076596B">
        <w:t>,</w:t>
      </w:r>
      <w:r w:rsidR="00094FD9" w:rsidRPr="0076596B">
        <w:rPr>
          <w:b/>
        </w:rPr>
        <w:t xml:space="preserve"> </w:t>
      </w:r>
      <w:r w:rsidR="00B42E44">
        <w:t xml:space="preserve">Helena </w:t>
      </w:r>
      <w:proofErr w:type="spellStart"/>
      <w:r w:rsidR="00B42E44">
        <w:t>Kljajić</w:t>
      </w:r>
      <w:proofErr w:type="spellEnd"/>
      <w:r w:rsidR="00B42E44">
        <w:t xml:space="preserve"> iz Zagreba, </w:t>
      </w:r>
      <w:proofErr w:type="spellStart"/>
      <w:r w:rsidR="00B42E44">
        <w:t>Jaruščica</w:t>
      </w:r>
      <w:proofErr w:type="spellEnd"/>
      <w:r w:rsidR="00B42E44">
        <w:t xml:space="preserve"> 5a, OIB:44868398368, DAVOR INŽENJERING d.o.o. Zagreb, </w:t>
      </w:r>
      <w:proofErr w:type="spellStart"/>
      <w:r w:rsidR="00B42E44">
        <w:t>Gundulićeve</w:t>
      </w:r>
      <w:proofErr w:type="spellEnd"/>
      <w:r w:rsidR="00B42E44">
        <w:t xml:space="preserve"> Dubravke 28, OIB:58385625415, </w:t>
      </w:r>
      <w:r w:rsidR="00B42E44" w:rsidRPr="00B42E44">
        <w:t xml:space="preserve">Josip </w:t>
      </w:r>
      <w:proofErr w:type="spellStart"/>
      <w:r w:rsidR="00B42E44" w:rsidRPr="00B42E44">
        <w:t>Bokanović</w:t>
      </w:r>
      <w:proofErr w:type="spellEnd"/>
      <w:r w:rsidR="00B42E44" w:rsidRPr="00B42E44">
        <w:t xml:space="preserve"> iz Čepina, </w:t>
      </w:r>
      <w:proofErr w:type="spellStart"/>
      <w:r w:rsidR="00B42E44" w:rsidRPr="00B42E44">
        <w:t>J.J</w:t>
      </w:r>
      <w:proofErr w:type="spellEnd"/>
      <w:r w:rsidR="00B42E44" w:rsidRPr="00B42E44">
        <w:t>. Strossmayera br. 46, OIB:35529252486</w:t>
      </w:r>
      <w:r w:rsidR="00B42E44">
        <w:t xml:space="preserve">, Ivan </w:t>
      </w:r>
      <w:proofErr w:type="spellStart"/>
      <w:r w:rsidR="00B42E44">
        <w:t>Mihalj</w:t>
      </w:r>
      <w:proofErr w:type="spellEnd"/>
      <w:r w:rsidR="00B42E44">
        <w:t xml:space="preserve">, </w:t>
      </w:r>
      <w:proofErr w:type="spellStart"/>
      <w:r w:rsidR="00B42E44">
        <w:t>Stipanovićeva</w:t>
      </w:r>
      <w:proofErr w:type="spellEnd"/>
      <w:r w:rsidR="00B42E44">
        <w:t xml:space="preserve"> 21, Zagreb, OIB: 05965133878, Nataša </w:t>
      </w:r>
      <w:proofErr w:type="spellStart"/>
      <w:r w:rsidR="00B42E44">
        <w:t>Vučinić</w:t>
      </w:r>
      <w:proofErr w:type="spellEnd"/>
      <w:r w:rsidR="00B42E44">
        <w:t xml:space="preserve"> iz Zagreba, Donje Svetice 46a, OIB: 47633508069</w:t>
      </w:r>
      <w:r w:rsidR="0076596B">
        <w:t xml:space="preserve">, </w:t>
      </w:r>
      <w:r w:rsidR="00094FD9" w:rsidRPr="0076596B">
        <w:t>dužni</w:t>
      </w:r>
      <w:r w:rsidR="00777472" w:rsidRPr="0076596B">
        <w:t xml:space="preserve"> </w:t>
      </w:r>
      <w:r w:rsidR="00094FD9" w:rsidRPr="0076596B">
        <w:t>su</w:t>
      </w:r>
      <w:r w:rsidR="00777472" w:rsidRPr="0076596B">
        <w:t xml:space="preserve"> </w:t>
      </w:r>
      <w:r w:rsidR="00094FD9" w:rsidRPr="0076596B">
        <w:t xml:space="preserve"> uplatiti</w:t>
      </w:r>
      <w:r w:rsidR="00FB35FE" w:rsidRPr="0076596B">
        <w:t xml:space="preserve"> </w:t>
      </w:r>
      <w:proofErr w:type="spellStart"/>
      <w:r w:rsidR="00FB35FE" w:rsidRPr="0076596B">
        <w:t>kupovninu</w:t>
      </w:r>
      <w:proofErr w:type="spellEnd"/>
      <w:r w:rsidR="00FB35FE" w:rsidRPr="0076596B">
        <w:t xml:space="preserve"> umanjenu za iznos jamčevine u roku 30 dana od </w:t>
      </w:r>
      <w:r w:rsidR="0007033A" w:rsidRPr="0076596B">
        <w:t>pravomoćnosti</w:t>
      </w:r>
      <w:r w:rsidR="00FB35FE" w:rsidRPr="0076596B">
        <w:t xml:space="preserve"> ovog rješenja</w:t>
      </w:r>
      <w:r w:rsidR="00F6241E">
        <w:t xml:space="preserve"> </w:t>
      </w:r>
      <w:r w:rsidR="00FB35FE" w:rsidRPr="0076596B">
        <w:t xml:space="preserve"> na depozitni račun ovog suda broj:IBAN:HR9223900011300000460, pozivom na broj spisa. Ako kup</w:t>
      </w:r>
      <w:r w:rsidR="0007033A" w:rsidRPr="0076596B">
        <w:t>ac</w:t>
      </w:r>
      <w:r w:rsidR="00777472" w:rsidRPr="0076596B">
        <w:t xml:space="preserve"> u navedenom roku ne položi</w:t>
      </w:r>
      <w:r w:rsidR="00FB35FE" w:rsidRPr="0076596B">
        <w:t xml:space="preserve"> </w:t>
      </w:r>
      <w:proofErr w:type="spellStart"/>
      <w:r w:rsidR="00FB35FE" w:rsidRPr="0076596B">
        <w:t>kupovninu</w:t>
      </w:r>
      <w:proofErr w:type="spellEnd"/>
      <w:r w:rsidR="00FB35FE" w:rsidRPr="0076596B">
        <w:t xml:space="preserve">, sud će rješenjem prodaju oglasiti nevažećom i odrediti novu prodaju, a iz položene jamčevine namiriti će se troškovi nove prodaje i razlika između </w:t>
      </w:r>
      <w:proofErr w:type="spellStart"/>
      <w:r w:rsidR="00FB35FE" w:rsidRPr="0076596B">
        <w:t>kupovnine</w:t>
      </w:r>
      <w:proofErr w:type="spellEnd"/>
      <w:r w:rsidR="00FB35FE" w:rsidRPr="0076596B">
        <w:t xml:space="preserve"> postignute na prijašnjoj i novoj prodaji.</w:t>
      </w:r>
    </w:p>
    <w:p w:rsidRDefault="00E35798" w:rsidP="00A74E5C" w:rsidR="00E35798">
      <w:pPr>
        <w:jc w:val="both"/>
        <w:rPr>
          <w:b/>
        </w:rPr>
      </w:pPr>
    </w:p>
    <w:p w:rsidRDefault="00B42E44" w:rsidP="00A74E5C" w:rsidR="00E35798" w:rsidRPr="0076596B">
      <w:pPr>
        <w:jc w:val="both"/>
        <w:rPr>
          <w:b/>
        </w:rPr>
      </w:pPr>
      <w:r>
        <w:rPr>
          <w:b/>
        </w:rPr>
        <w:t>V</w:t>
      </w:r>
      <w:r w:rsidR="00C71E4E" w:rsidRPr="0076596B">
        <w:rPr>
          <w:b/>
        </w:rPr>
        <w:t>I</w:t>
      </w:r>
      <w:r w:rsidR="0076596B">
        <w:rPr>
          <w:b/>
        </w:rPr>
        <w:t>I</w:t>
      </w:r>
    </w:p>
    <w:p w:rsidRDefault="00A763A8" w:rsidP="00F84AAC" w:rsidR="004C3E16" w:rsidRPr="0076596B">
      <w:pPr>
        <w:pBdr>
          <w:bottom w:space="1" w:sz="4" w:color="auto" w:val="single"/>
        </w:pBdr>
        <w:jc w:val="both"/>
      </w:pPr>
      <w:r w:rsidRPr="0076596B">
        <w:t>Određuje se upis</w:t>
      </w:r>
      <w:r w:rsidR="00714535" w:rsidRPr="0076596B">
        <w:t xml:space="preserve"> prava vlasništva u korist kupaca od I do </w:t>
      </w:r>
      <w:r w:rsidR="00B42E44">
        <w:t>V</w:t>
      </w:r>
      <w:r w:rsidR="00714535" w:rsidRPr="0076596B">
        <w:t xml:space="preserve"> izreke</w:t>
      </w:r>
      <w:r w:rsidRPr="0076596B">
        <w:t xml:space="preserve"> nakon pravomoćnosti ovog rješenja</w:t>
      </w:r>
      <w:r w:rsidR="00CC2752" w:rsidRPr="0076596B">
        <w:t xml:space="preserve"> i</w:t>
      </w:r>
      <w:r w:rsidR="0007033A" w:rsidRPr="0076596B">
        <w:t xml:space="preserve"> isplate </w:t>
      </w:r>
      <w:proofErr w:type="spellStart"/>
      <w:r w:rsidR="0007033A" w:rsidRPr="0076596B">
        <w:t>kupovnine</w:t>
      </w:r>
      <w:proofErr w:type="spellEnd"/>
      <w:r w:rsidR="0007033A" w:rsidRPr="0076596B">
        <w:t xml:space="preserve"> u cijelosti </w:t>
      </w:r>
      <w:r w:rsidRPr="0076596B">
        <w:t xml:space="preserve"> </w:t>
      </w:r>
      <w:r w:rsidR="00CC2752" w:rsidRPr="0076596B">
        <w:t>te</w:t>
      </w:r>
      <w:r w:rsidR="007B428B" w:rsidRPr="0076596B">
        <w:t xml:space="preserve"> nalaže brisanje prava i tereta upisanih </w:t>
      </w:r>
      <w:r w:rsidR="001938F5" w:rsidRPr="0076596B">
        <w:t>na listu C (</w:t>
      </w:r>
      <w:r w:rsidR="007A1EC6" w:rsidRPr="0076596B">
        <w:t>teretni list)</w:t>
      </w:r>
      <w:r w:rsidR="007B428B" w:rsidRPr="0076596B">
        <w:t xml:space="preserve"> </w:t>
      </w:r>
      <w:r w:rsidR="007A1EC6" w:rsidRPr="0076596B">
        <w:t>u</w:t>
      </w:r>
      <w:r w:rsidR="007B428B" w:rsidRPr="0076596B">
        <w:t xml:space="preserve"> z</w:t>
      </w:r>
      <w:r w:rsidR="007A1EC6" w:rsidRPr="0076596B">
        <w:t>emljišnoj knjizi</w:t>
      </w:r>
      <w:r w:rsidR="0007033A" w:rsidRPr="0076596B">
        <w:rPr>
          <w:b/>
        </w:rPr>
        <w:t xml:space="preserve">, </w:t>
      </w:r>
      <w:r w:rsidR="0007033A" w:rsidRPr="0076596B">
        <w:t xml:space="preserve"> </w:t>
      </w:r>
      <w:r w:rsidR="00094FD9" w:rsidRPr="0076596B">
        <w:t xml:space="preserve">Općinskog </w:t>
      </w:r>
      <w:r w:rsidR="00094639" w:rsidRPr="0076596B">
        <w:t xml:space="preserve">suda u </w:t>
      </w:r>
      <w:r w:rsidR="00094FD9" w:rsidRPr="0076596B">
        <w:t xml:space="preserve">Novom </w:t>
      </w:r>
      <w:r w:rsidR="0076596B">
        <w:t>Zagrebu , K.O. Blato Novo u</w:t>
      </w:r>
      <w:r w:rsidR="000A51C6" w:rsidRPr="0076596B">
        <w:t xml:space="preserve"> </w:t>
      </w:r>
    </w:p>
    <w:p w:rsidRDefault="0076596B" w:rsidP="0076596B" w:rsidR="0076596B">
      <w:pPr>
        <w:pBdr>
          <w:bottom w:space="1" w:sz="4" w:color="auto" w:val="single"/>
        </w:pBdr>
        <w:jc w:val="both"/>
      </w:pPr>
      <w:r w:rsidRPr="0076596B">
        <w:lastRenderedPageBreak/>
        <w:t>-</w:t>
      </w:r>
      <w:r w:rsidRPr="0076596B">
        <w:rPr>
          <w:b/>
        </w:rPr>
        <w:t>-z.k.ul. 2855</w:t>
      </w:r>
      <w:r w:rsidRPr="0076596B">
        <w:t xml:space="preserve">, </w:t>
      </w:r>
      <w:r w:rsidRPr="0076596B">
        <w:rPr>
          <w:u w:val="single"/>
        </w:rPr>
        <w:t xml:space="preserve">PODULOŽAK </w:t>
      </w:r>
      <w:r w:rsidR="00B42E44">
        <w:rPr>
          <w:u w:val="single"/>
        </w:rPr>
        <w:t>676</w:t>
      </w:r>
      <w:r w:rsidR="00F6241E">
        <w:rPr>
          <w:u w:val="single"/>
        </w:rPr>
        <w:t xml:space="preserve">, </w:t>
      </w:r>
      <w:r w:rsidR="00B42E44">
        <w:rPr>
          <w:u w:val="single"/>
        </w:rPr>
        <w:t>480</w:t>
      </w:r>
      <w:r w:rsidRPr="00B42E44">
        <w:rPr>
          <w:u w:val="single"/>
        </w:rPr>
        <w:t>,</w:t>
      </w:r>
      <w:r w:rsidR="00B42E44" w:rsidRPr="00B42E44">
        <w:rPr>
          <w:u w:val="single"/>
        </w:rPr>
        <w:t>174</w:t>
      </w:r>
      <w:r w:rsidR="00B42E44">
        <w:t xml:space="preserve">, </w:t>
      </w:r>
      <w:r w:rsidRPr="0076596B">
        <w:t xml:space="preserve"> 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r w:rsidRPr="0076596B">
        <w:rPr>
          <w:b/>
        </w:rPr>
        <w:t xml:space="preserve"> na kojim nekretninama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p>
    <w:p w:rsidRDefault="00286458" w:rsidP="00F84AAC" w:rsidR="00F84AAC" w:rsidRPr="0076596B">
      <w:pPr>
        <w:pBdr>
          <w:bottom w:space="1" w:sz="4" w:color="auto" w:val="single"/>
        </w:pBdr>
        <w:jc w:val="both"/>
      </w:pPr>
      <w:r w:rsidRPr="0076596B">
        <w:rPr>
          <w:b/>
        </w:rPr>
        <w:t>-</w:t>
      </w:r>
      <w:r w:rsidR="000A51C6" w:rsidRPr="0076596B">
        <w:rPr>
          <w:b/>
        </w:rPr>
        <w:t>z.k.ul 50</w:t>
      </w:r>
      <w:r w:rsidR="00F84AAC" w:rsidRPr="0076596B">
        <w:rPr>
          <w:b/>
        </w:rPr>
        <w:t>267</w:t>
      </w:r>
      <w:r w:rsidR="000A51C6" w:rsidRPr="0076596B">
        <w:t xml:space="preserve">, </w:t>
      </w:r>
      <w:r w:rsidR="00291C45" w:rsidRPr="0076596B">
        <w:rPr>
          <w:u w:val="single"/>
        </w:rPr>
        <w:t>PODULOŽAK</w:t>
      </w:r>
      <w:r w:rsidR="00367D2A">
        <w:rPr>
          <w:u w:val="single"/>
        </w:rPr>
        <w:t xml:space="preserve"> </w:t>
      </w:r>
      <w:r w:rsidR="00B42E44">
        <w:rPr>
          <w:u w:val="single"/>
        </w:rPr>
        <w:t>254, 280</w:t>
      </w:r>
      <w:r w:rsidR="00367D2A">
        <w:rPr>
          <w:u w:val="single"/>
        </w:rPr>
        <w:t>,</w:t>
      </w:r>
      <w:r w:rsidR="00F84AAC" w:rsidRPr="0076596B">
        <w:t xml:space="preserve">  sve na listu A opisano kao zgrada mješovite namjene br. 11, </w:t>
      </w:r>
      <w:proofErr w:type="spellStart"/>
      <w:r w:rsidR="00F84AAC" w:rsidRPr="0076596B">
        <w:t>Jaruščica</w:t>
      </w:r>
      <w:proofErr w:type="spellEnd"/>
      <w:r w:rsidR="00F84AAC" w:rsidRPr="0076596B">
        <w:t xml:space="preserve">  i dvorište u površini 5693 m2, sve na </w:t>
      </w:r>
      <w:proofErr w:type="spellStart"/>
      <w:r w:rsidR="00F84AAC" w:rsidRPr="0076596B">
        <w:t>kat.čestici</w:t>
      </w:r>
      <w:proofErr w:type="spellEnd"/>
      <w:r w:rsidR="00F84AAC" w:rsidRPr="0076596B">
        <w:t xml:space="preserve"> 1354/2  / zgrada mješovite namjene br. 11, </w:t>
      </w:r>
      <w:proofErr w:type="spellStart"/>
      <w:r w:rsidR="00F84AAC" w:rsidRPr="0076596B">
        <w:t>Jaruščica</w:t>
      </w:r>
      <w:proofErr w:type="spellEnd"/>
      <w:r w:rsidR="00F84AAC" w:rsidRPr="0076596B">
        <w:t xml:space="preserve">  u površini 1956 m</w:t>
      </w:r>
      <w:r w:rsidR="00B767F4" w:rsidRPr="0076596B">
        <w:t>2 i dvorište u površini 3737 m2,</w:t>
      </w:r>
    </w:p>
    <w:p w:rsidRDefault="00714535" w:rsidP="00A74E5C" w:rsidR="00676C98">
      <w:pPr>
        <w:jc w:val="both"/>
      </w:pPr>
      <w:r w:rsidRPr="0076596B">
        <w:rPr>
          <w:b/>
        </w:rPr>
        <w:t>na kojim</w:t>
      </w:r>
      <w:r w:rsidR="00B03DDE" w:rsidRPr="0076596B">
        <w:rPr>
          <w:b/>
        </w:rPr>
        <w:t xml:space="preserve"> nekretnin</w:t>
      </w:r>
      <w:r w:rsidRPr="0076596B">
        <w:rPr>
          <w:b/>
        </w:rPr>
        <w:t>ama</w:t>
      </w:r>
      <w:r w:rsidR="00B03DDE" w:rsidRPr="0076596B">
        <w:rPr>
          <w:b/>
        </w:rPr>
        <w:t xml:space="preserve"> je na listu C / teretovnica/ upisano pravo</w:t>
      </w:r>
      <w:r w:rsidR="00B03DDE" w:rsidRPr="0076596B">
        <w:t xml:space="preserve"> pod,</w:t>
      </w:r>
      <w:r w:rsidR="00B03DDE" w:rsidRPr="0076596B">
        <w:rPr>
          <w:color w:val="444444"/>
        </w:rPr>
        <w:t xml:space="preserve"> </w:t>
      </w:r>
      <w:r w:rsidR="00F84AAC" w:rsidRPr="0076596B">
        <w:rPr>
          <w:color w:val="444444"/>
        </w:rPr>
        <w:t>Z-66527/07, Z-29677/08, Z-62741/08,</w:t>
      </w:r>
      <w:r w:rsidR="007D78E3">
        <w:rPr>
          <w:color w:val="444444"/>
        </w:rPr>
        <w:t xml:space="preserve"> </w:t>
      </w:r>
      <w:r w:rsidR="007B407C">
        <w:rPr>
          <w:color w:val="444444"/>
        </w:rPr>
        <w:t>Z-1637/09</w:t>
      </w:r>
      <w:r w:rsidR="00F84AAC" w:rsidRPr="0076596B">
        <w:rPr>
          <w:color w:val="444444"/>
        </w:rPr>
        <w:t xml:space="preserve"> Z-41622/10 </w:t>
      </w:r>
      <w:r w:rsidR="00914842" w:rsidRPr="0076596B">
        <w:rPr>
          <w:color w:val="444444"/>
        </w:rPr>
        <w:t xml:space="preserve">sve </w:t>
      </w:r>
      <w:r w:rsidR="007C31CA" w:rsidRPr="0076596B">
        <w:rPr>
          <w:color w:val="444444"/>
        </w:rPr>
        <w:t xml:space="preserve"> </w:t>
      </w:r>
      <w:r w:rsidR="007C31CA" w:rsidRPr="0076596B">
        <w:t xml:space="preserve">u korist  </w:t>
      </w:r>
      <w:r w:rsidR="000A51C6" w:rsidRPr="0076596B">
        <w:t>Zagrebačka banka d.d. Zagreb,</w:t>
      </w:r>
      <w:r w:rsidR="00F84AAC" w:rsidRPr="0076596B">
        <w:t>OIB:92963223473</w:t>
      </w:r>
      <w:r w:rsidR="000A51C6" w:rsidRPr="0076596B">
        <w:t xml:space="preserve"> Paromlinska 2</w:t>
      </w:r>
      <w:r w:rsidR="00F84AAC" w:rsidRPr="0076596B">
        <w:t xml:space="preserve"> i pod Z-1637/09 i Z-66527/07 u korist </w:t>
      </w:r>
      <w:proofErr w:type="spellStart"/>
      <w:r w:rsidR="00F84AAC" w:rsidRPr="0076596B">
        <w:t>Unicredit</w:t>
      </w:r>
      <w:proofErr w:type="spellEnd"/>
      <w:r w:rsidR="00F84AAC" w:rsidRPr="0076596B">
        <w:t xml:space="preserve"> Zagrebačka banka d.d. Bosna i Hercegovina, Mostar.</w:t>
      </w:r>
    </w:p>
    <w:p w:rsidRDefault="00E35798" w:rsidP="00A74E5C" w:rsidR="00E35798" w:rsidRPr="007D78E3">
      <w:pPr>
        <w:jc w:val="both"/>
        <w:rPr>
          <w:color w:val="444444"/>
        </w:rPr>
      </w:pPr>
    </w:p>
    <w:p w:rsidRDefault="00B42E44" w:rsidP="00A74E5C" w:rsidR="00AE595D" w:rsidRPr="0076596B">
      <w:pPr>
        <w:jc w:val="both"/>
        <w:rPr>
          <w:b/>
        </w:rPr>
      </w:pPr>
      <w:r>
        <w:rPr>
          <w:b/>
        </w:rPr>
        <w:t>V</w:t>
      </w:r>
      <w:r w:rsidR="00B13DB9" w:rsidRPr="0076596B">
        <w:rPr>
          <w:b/>
        </w:rPr>
        <w:t>I</w:t>
      </w:r>
      <w:r w:rsidR="0076596B">
        <w:rPr>
          <w:b/>
        </w:rPr>
        <w:t>I</w:t>
      </w:r>
      <w:r w:rsidR="007D78E3">
        <w:rPr>
          <w:b/>
        </w:rPr>
        <w:t>I</w:t>
      </w:r>
    </w:p>
    <w:p w:rsidRDefault="00AE595D" w:rsidP="00A74E5C" w:rsidR="00AE595D" w:rsidRPr="0076596B">
      <w:pPr>
        <w:jc w:val="both"/>
      </w:pPr>
      <w:r w:rsidRPr="0076596B">
        <w:t xml:space="preserve">Zaključak o predaji nekretnine kupcu, uz potvrdu pravomoćnosti na rješenju o dosudi nekretnine i potvrdu </w:t>
      </w:r>
      <w:r w:rsidR="0018201B" w:rsidRPr="0076596B">
        <w:t>dozvole upisa iz točke I</w:t>
      </w:r>
      <w:r w:rsidR="00714535" w:rsidRPr="0076596B">
        <w:t xml:space="preserve"> do VI</w:t>
      </w:r>
      <w:r w:rsidR="0018201B" w:rsidRPr="0076596B">
        <w:t xml:space="preserve"> izreke dostaviti će ovaj sud Općinskom </w:t>
      </w:r>
      <w:r w:rsidR="004A2608" w:rsidRPr="0076596B">
        <w:t xml:space="preserve"> sudu u </w:t>
      </w:r>
      <w:r w:rsidR="00094FD9" w:rsidRPr="0076596B">
        <w:t xml:space="preserve">Novom </w:t>
      </w:r>
      <w:r w:rsidR="00CC2752" w:rsidRPr="0076596B">
        <w:t>Zagrebu</w:t>
      </w:r>
      <w:r w:rsidR="004A2608" w:rsidRPr="0076596B">
        <w:t>, zemljišnoknjižni odjel</w:t>
      </w:r>
      <w:r w:rsidR="005506E4" w:rsidRPr="0076596B">
        <w:t xml:space="preserve"> </w:t>
      </w:r>
      <w:r w:rsidR="002B7387" w:rsidRPr="0076596B">
        <w:t>radi obavljanja upisa</w:t>
      </w:r>
      <w:r w:rsidR="00094FD9" w:rsidRPr="0076596B">
        <w:t xml:space="preserve"> </w:t>
      </w:r>
      <w:r w:rsidR="007C31CA" w:rsidRPr="0076596B">
        <w:t>.</w:t>
      </w:r>
    </w:p>
    <w:p w:rsidRDefault="00C55579" w:rsidP="00280C45" w:rsidR="00C55579" w:rsidRPr="0076596B">
      <w:pPr>
        <w:rPr>
          <w:b/>
        </w:rPr>
      </w:pPr>
    </w:p>
    <w:p w:rsidRDefault="0018201B" w:rsidP="002B7387" w:rsidR="0018201B" w:rsidRPr="0076596B">
      <w:pPr>
        <w:ind w:left="360"/>
        <w:jc w:val="center"/>
        <w:rPr>
          <w:b/>
        </w:rPr>
      </w:pPr>
      <w:r w:rsidRPr="0076596B">
        <w:rPr>
          <w:b/>
        </w:rPr>
        <w:t>O  b  r  a  z  l  o  ž  e  nj  e</w:t>
      </w:r>
    </w:p>
    <w:p w:rsidRDefault="0018201B" w:rsidP="0018201B" w:rsidR="0018201B" w:rsidRPr="0076596B">
      <w:pPr>
        <w:jc w:val="both"/>
        <w:rPr>
          <w:b/>
        </w:rPr>
      </w:pPr>
    </w:p>
    <w:p w:rsidRDefault="0018201B" w:rsidP="00A74E5C" w:rsidR="007035F3">
      <w:pPr>
        <w:jc w:val="both"/>
      </w:pPr>
      <w:r w:rsidRPr="0076596B">
        <w:t>Na usmenoj javnoj dražbi odr</w:t>
      </w:r>
      <w:r w:rsidR="002B7387" w:rsidRPr="0076596B">
        <w:t xml:space="preserve">žanoj </w:t>
      </w:r>
      <w:r w:rsidR="00856693">
        <w:t>1</w:t>
      </w:r>
      <w:r w:rsidR="00B42E44">
        <w:t>5</w:t>
      </w:r>
      <w:r w:rsidR="00F25908" w:rsidRPr="0076596B">
        <w:t xml:space="preserve">. </w:t>
      </w:r>
      <w:r w:rsidR="00B42E44">
        <w:t>lipnja</w:t>
      </w:r>
      <w:r w:rsidR="002B7387" w:rsidRPr="0076596B">
        <w:t xml:space="preserve"> 20</w:t>
      </w:r>
      <w:r w:rsidR="00B522A6" w:rsidRPr="0076596B">
        <w:t>1</w:t>
      </w:r>
      <w:r w:rsidR="00856693">
        <w:t>6</w:t>
      </w:r>
      <w:r w:rsidR="002B7387" w:rsidRPr="0076596B">
        <w:t>. godine po</w:t>
      </w:r>
      <w:r w:rsidRPr="0076596B">
        <w:t>nuditelj</w:t>
      </w:r>
      <w:r w:rsidR="00856693">
        <w:t>i</w:t>
      </w:r>
      <w:r w:rsidRPr="0076596B">
        <w:t xml:space="preserve"> s najvećom</w:t>
      </w:r>
      <w:r w:rsidR="00C96C71" w:rsidRPr="0076596B">
        <w:t xml:space="preserve"> ponuđenom cijenom, koji </w:t>
      </w:r>
      <w:r w:rsidR="00856693">
        <w:t xml:space="preserve">su ispunili uvjete iz </w:t>
      </w:r>
      <w:r w:rsidRPr="0076596B">
        <w:t xml:space="preserve"> zaključka o prodaji od </w:t>
      </w:r>
      <w:r w:rsidR="009519D5">
        <w:t>30</w:t>
      </w:r>
      <w:r w:rsidR="003E0988" w:rsidRPr="0076596B">
        <w:t xml:space="preserve">. </w:t>
      </w:r>
      <w:r w:rsidR="009519D5">
        <w:t>05</w:t>
      </w:r>
      <w:r w:rsidR="001424F5" w:rsidRPr="0076596B">
        <w:t>.</w:t>
      </w:r>
      <w:r w:rsidR="00AB1B5B" w:rsidRPr="0076596B">
        <w:t xml:space="preserve"> </w:t>
      </w:r>
      <w:r w:rsidR="003E0988" w:rsidRPr="0076596B">
        <w:t xml:space="preserve"> 201</w:t>
      </w:r>
      <w:r w:rsidR="009519D5">
        <w:t>6</w:t>
      </w:r>
      <w:r w:rsidR="003E0988" w:rsidRPr="0076596B">
        <w:t>.</w:t>
      </w:r>
      <w:r w:rsidR="00A56883" w:rsidRPr="0076596B">
        <w:t xml:space="preserve"> godine</w:t>
      </w:r>
      <w:r w:rsidR="00286458" w:rsidRPr="0076596B">
        <w:t xml:space="preserve"> </w:t>
      </w:r>
      <w:r w:rsidR="00856693">
        <w:t xml:space="preserve">postali su </w:t>
      </w:r>
      <w:r w:rsidR="009519D5">
        <w:t xml:space="preserve">Helena </w:t>
      </w:r>
      <w:proofErr w:type="spellStart"/>
      <w:r w:rsidR="009519D5">
        <w:t>Kljajić</w:t>
      </w:r>
      <w:proofErr w:type="spellEnd"/>
      <w:r w:rsidR="009519D5">
        <w:t xml:space="preserve"> iz Zagreba, </w:t>
      </w:r>
      <w:proofErr w:type="spellStart"/>
      <w:r w:rsidR="009519D5">
        <w:t>Jaruščica</w:t>
      </w:r>
      <w:proofErr w:type="spellEnd"/>
      <w:r w:rsidR="009519D5">
        <w:t xml:space="preserve"> 5a, OIB:44868398368, DAVOR INŽENJERING d.o.o. Zagreb, </w:t>
      </w:r>
      <w:proofErr w:type="spellStart"/>
      <w:r w:rsidR="009519D5">
        <w:t>Gundulićeve</w:t>
      </w:r>
      <w:proofErr w:type="spellEnd"/>
      <w:r w:rsidR="009519D5">
        <w:t xml:space="preserve"> Dubravke 28, OIB:58385625415, </w:t>
      </w:r>
      <w:r w:rsidR="009519D5" w:rsidRPr="00B42E44">
        <w:t xml:space="preserve">Josip </w:t>
      </w:r>
      <w:proofErr w:type="spellStart"/>
      <w:r w:rsidR="009519D5" w:rsidRPr="00B42E44">
        <w:t>Bokanović</w:t>
      </w:r>
      <w:proofErr w:type="spellEnd"/>
      <w:r w:rsidR="009519D5" w:rsidRPr="00B42E44">
        <w:t xml:space="preserve"> iz Čepina, </w:t>
      </w:r>
      <w:proofErr w:type="spellStart"/>
      <w:r w:rsidR="009519D5" w:rsidRPr="00B42E44">
        <w:t>J.J</w:t>
      </w:r>
      <w:proofErr w:type="spellEnd"/>
      <w:r w:rsidR="009519D5" w:rsidRPr="00B42E44">
        <w:t>. Strossmayera br. 46, OIB:35529252486</w:t>
      </w:r>
      <w:r w:rsidR="009519D5">
        <w:t xml:space="preserve">, Ivan </w:t>
      </w:r>
      <w:proofErr w:type="spellStart"/>
      <w:r w:rsidR="009519D5">
        <w:t>Mihalj</w:t>
      </w:r>
      <w:proofErr w:type="spellEnd"/>
      <w:r w:rsidR="009519D5">
        <w:t xml:space="preserve">, </w:t>
      </w:r>
      <w:proofErr w:type="spellStart"/>
      <w:r w:rsidR="009519D5">
        <w:t>Stipanovićeva</w:t>
      </w:r>
      <w:proofErr w:type="spellEnd"/>
      <w:r w:rsidR="009519D5">
        <w:t xml:space="preserve"> 21, Zagreb, OIB: 05965133878, Nataša </w:t>
      </w:r>
      <w:proofErr w:type="spellStart"/>
      <w:r w:rsidR="009519D5">
        <w:t>Vučinić</w:t>
      </w:r>
      <w:proofErr w:type="spellEnd"/>
      <w:r w:rsidR="009519D5">
        <w:t xml:space="preserve"> iz Zagreba, Donje Svetice 46a, OIB: 47633508069.</w:t>
      </w:r>
      <w:r w:rsidR="00CB5FC3">
        <w:t xml:space="preserve"> </w:t>
      </w:r>
      <w:r w:rsidR="00A56883" w:rsidRPr="0076596B">
        <w:t>Oglas o prodaji nekretnine objavl</w:t>
      </w:r>
      <w:r w:rsidR="00E13FD4" w:rsidRPr="0076596B">
        <w:t>jen je na oglasnoj ploči suda i putem web stranice</w:t>
      </w:r>
      <w:r w:rsidR="00A56883" w:rsidRPr="0076596B">
        <w:t xml:space="preserve"> Visokog trgovačkog suda RH</w:t>
      </w:r>
      <w:r w:rsidR="00B23679">
        <w:t>.</w:t>
      </w:r>
      <w:r w:rsidR="00A56883" w:rsidRPr="0076596B">
        <w:rPr>
          <w:b/>
        </w:rPr>
        <w:t xml:space="preserve"> </w:t>
      </w:r>
      <w:r w:rsidR="00A21C55" w:rsidRPr="0076596B">
        <w:t>Budući su ispunjeni uvjeti za dosudu nekretnine, t</w:t>
      </w:r>
      <w:r w:rsidRPr="0076596B">
        <w:t xml:space="preserve">emeljem </w:t>
      </w:r>
      <w:r w:rsidR="0044376C" w:rsidRPr="0076596B">
        <w:t xml:space="preserve">važećeg </w:t>
      </w:r>
      <w:r w:rsidRPr="0076596B">
        <w:t>članka 98. Ovršnog zakona</w:t>
      </w:r>
      <w:r w:rsidR="0044376C" w:rsidRPr="0076596B">
        <w:t xml:space="preserve"> koji se primjenjuje u ovom predmetu</w:t>
      </w:r>
      <w:r w:rsidRPr="0076596B">
        <w:t xml:space="preserve"> riješeno je kao pod I</w:t>
      </w:r>
      <w:r w:rsidR="00E13FD4" w:rsidRPr="0076596B">
        <w:t xml:space="preserve"> do </w:t>
      </w:r>
      <w:r w:rsidR="009519D5">
        <w:t>VI</w:t>
      </w:r>
      <w:r w:rsidRPr="0076596B">
        <w:t xml:space="preserve"> izreke. Ovo rješenje sud će objaviti na oglasnoj ploči suda.</w:t>
      </w:r>
      <w:r w:rsidR="00F25908" w:rsidRPr="0076596B">
        <w:t xml:space="preserve"> </w:t>
      </w:r>
      <w:r w:rsidR="00E13FD4" w:rsidRPr="0076596B">
        <w:t xml:space="preserve">Kupci su </w:t>
      </w:r>
      <w:r w:rsidR="00F772A9" w:rsidRPr="0076596B">
        <w:t>dužn</w:t>
      </w:r>
      <w:r w:rsidR="00E13FD4" w:rsidRPr="0076596B">
        <w:t>i</w:t>
      </w:r>
      <w:r w:rsidR="00F772A9" w:rsidRPr="0076596B">
        <w:t xml:space="preserve"> izvršiti uplatu preostalog iznosa</w:t>
      </w:r>
      <w:r w:rsidR="00E13FD4" w:rsidRPr="0076596B">
        <w:t xml:space="preserve"> na način da od iznosa ostvarenog na dražbi </w:t>
      </w:r>
      <w:r w:rsidR="00714535" w:rsidRPr="0076596B">
        <w:t xml:space="preserve">oduzmu iznos uplaćene jamčevine za predmet prodaje. </w:t>
      </w:r>
      <w:r w:rsidR="00DD56E1" w:rsidRPr="0076596B">
        <w:t xml:space="preserve"> </w:t>
      </w:r>
      <w:r w:rsidR="00FC6D57" w:rsidRPr="0076596B">
        <w:t>Nakon pravomoćnosti rješenja o dosudi nekretnine,</w:t>
      </w:r>
      <w:r w:rsidR="00F772A9" w:rsidRPr="0076596B">
        <w:t xml:space="preserve"> po uplati iznosa do pune kupoprodajne cijene</w:t>
      </w:r>
      <w:r w:rsidR="006100EF" w:rsidRPr="0076596B">
        <w:t xml:space="preserve"> sud ć</w:t>
      </w:r>
      <w:r w:rsidR="00A21C55" w:rsidRPr="0076596B">
        <w:t xml:space="preserve">e dostaviti nadležnom zemljišnoknjižnom sudu ovo rješenje radi upisa prava vlasništva kupca te  brisanja prava i </w:t>
      </w:r>
      <w:r w:rsidR="00CA4925" w:rsidRPr="0076596B">
        <w:t xml:space="preserve">tereta na predmetnoj nekretnini, sve određeno kao pod </w:t>
      </w:r>
      <w:r w:rsidR="009519D5">
        <w:t>VI</w:t>
      </w:r>
      <w:r w:rsidR="00714535" w:rsidRPr="0076596B">
        <w:t>I</w:t>
      </w:r>
      <w:r w:rsidR="00CA4925" w:rsidRPr="0076596B">
        <w:t xml:space="preserve"> izreke.</w:t>
      </w:r>
      <w:r w:rsidR="00A21C55" w:rsidRPr="0076596B">
        <w:t xml:space="preserve"> Predaja nekretnine kupcu odrediti će se zaključkom, sve u skladu s člankom 10</w:t>
      </w:r>
      <w:r w:rsidR="00DD56E1" w:rsidRPr="0076596B">
        <w:t>8</w:t>
      </w:r>
      <w:r w:rsidR="00A21C55" w:rsidRPr="0076596B">
        <w:t>. Ovršno</w:t>
      </w:r>
      <w:r w:rsidR="00CA4925" w:rsidRPr="0076596B">
        <w:t>g zakona, t</w:t>
      </w:r>
      <w:r w:rsidR="00714535" w:rsidRPr="0076596B">
        <w:t xml:space="preserve">emeljem stanja spisa, kao pod </w:t>
      </w:r>
      <w:r w:rsidR="009519D5">
        <w:t>V</w:t>
      </w:r>
      <w:r w:rsidR="0044376C" w:rsidRPr="0076596B">
        <w:t>I</w:t>
      </w:r>
      <w:r w:rsidR="009519D5">
        <w:t>I</w:t>
      </w:r>
      <w:r w:rsidR="0076596B">
        <w:t>I</w:t>
      </w:r>
      <w:r w:rsidR="00CA4925" w:rsidRPr="0076596B">
        <w:t xml:space="preserve"> izreke ovog rješenja.</w:t>
      </w:r>
      <w:r w:rsidR="006A0CC4" w:rsidRPr="0076596B">
        <w:t xml:space="preserve"> </w:t>
      </w:r>
    </w:p>
    <w:p w:rsidRDefault="00E35798" w:rsidP="00A74E5C" w:rsidR="00E35798" w:rsidRPr="0076596B">
      <w:pPr>
        <w:jc w:val="both"/>
      </w:pPr>
    </w:p>
    <w:p w:rsidRDefault="00F6387B" w:rsidP="00A74E5C" w:rsidR="00A74E5C" w:rsidRPr="0076596B">
      <w:pPr>
        <w:jc w:val="center"/>
      </w:pPr>
      <w:r w:rsidRPr="0076596B">
        <w:t xml:space="preserve">U Zagrebu, </w:t>
      </w:r>
      <w:r w:rsidR="009519D5">
        <w:t>07</w:t>
      </w:r>
      <w:r w:rsidRPr="0076596B">
        <w:t xml:space="preserve">. </w:t>
      </w:r>
      <w:r w:rsidR="009519D5">
        <w:t>srpnja</w:t>
      </w:r>
      <w:r w:rsidR="006100EF" w:rsidRPr="0076596B">
        <w:t xml:space="preserve"> </w:t>
      </w:r>
      <w:r w:rsidRPr="0076596B">
        <w:t xml:space="preserve"> 20</w:t>
      </w:r>
      <w:r w:rsidR="00CA4925" w:rsidRPr="0076596B">
        <w:t>1</w:t>
      </w:r>
      <w:r w:rsidR="00B23679">
        <w:t>6</w:t>
      </w:r>
      <w:r w:rsidRPr="0076596B">
        <w:t>. godine</w:t>
      </w:r>
    </w:p>
    <w:p w:rsidRDefault="00A74E5C" w:rsidP="00A74E5C" w:rsidR="00A74E5C" w:rsidRPr="0076596B">
      <w:pPr>
        <w:jc w:val="center"/>
      </w:pPr>
    </w:p>
    <w:p w:rsidRDefault="00A74E5C" w:rsidP="00A74E5C" w:rsidR="00F6387B" w:rsidRPr="0076596B">
      <w:pPr>
        <w:jc w:val="both"/>
      </w:pPr>
      <w:r w:rsidRPr="0076596B">
        <w:t xml:space="preserve">                                                                                                </w:t>
      </w:r>
      <w:r w:rsidR="00F6387B" w:rsidRPr="0076596B">
        <w:t xml:space="preserve">    STEČAJNI SUDAC:</w:t>
      </w:r>
    </w:p>
    <w:p w:rsidRDefault="00F6387B" w:rsidP="007035F3" w:rsidR="00F6387B" w:rsidRPr="0076596B">
      <w:pPr>
        <w:jc w:val="both"/>
      </w:pPr>
      <w:r w:rsidRPr="0076596B">
        <w:t xml:space="preserve">                                                                                                </w:t>
      </w:r>
      <w:r w:rsidR="006100EF" w:rsidRPr="0076596B">
        <w:t xml:space="preserve">   </w:t>
      </w:r>
      <w:r w:rsidRPr="0076596B">
        <w:t xml:space="preserve"> NINO RADIĆ</w:t>
      </w:r>
      <w:r w:rsidR="00B440EF" w:rsidRPr="0076596B">
        <w:t xml:space="preserve"> </w:t>
      </w:r>
      <w:r w:rsidR="00777472" w:rsidRPr="0076596B">
        <w:t xml:space="preserve"> </w:t>
      </w:r>
      <w:r w:rsidR="00CF7202" w:rsidRPr="0076596B">
        <w:t xml:space="preserve">v.r. </w:t>
      </w:r>
    </w:p>
    <w:p w:rsidRDefault="001938F5" w:rsidR="001938F5" w:rsidRPr="0076596B">
      <w:r w:rsidRPr="0076596B">
        <w:t xml:space="preserve">POUKA O PRAVNOM LIJEKU: </w:t>
      </w:r>
    </w:p>
    <w:p w:rsidRDefault="001938F5" w:rsidP="00E81491" w:rsidR="00E81491" w:rsidRPr="0076596B">
      <w:pPr>
        <w:jc w:val="both"/>
      </w:pPr>
      <w:r w:rsidRPr="0076596B">
        <w:t xml:space="preserve">Protiv ovog  rješenja nezadovoljna stranka može uložiti  žalbu  Visokom trgovačkom sudu RH u roku od 8 dana  od dana  primitka rješenja, a ulaže se putem ovog Suda u   2 primjerka za Sud i po 1 za svaku protivnu stranku. </w:t>
      </w:r>
    </w:p>
    <w:p w:rsidRDefault="00676C98" w:rsidR="002D78A0">
      <w:r w:rsidRPr="0076596B">
        <w:t xml:space="preserve">    </w:t>
      </w:r>
      <w:r w:rsidR="009D6E08">
        <w:t xml:space="preserve">  </w:t>
      </w:r>
      <w:r w:rsidR="009D6E08">
        <w:tab/>
      </w:r>
      <w:r w:rsidR="009D6E08">
        <w:tab/>
      </w:r>
      <w:r w:rsidR="009D6E08">
        <w:tab/>
      </w:r>
      <w:r w:rsidR="009D6E08">
        <w:tab/>
      </w:r>
      <w:r w:rsidR="009D6E08">
        <w:tab/>
        <w:t xml:space="preserve">       </w:t>
      </w:r>
      <w:r w:rsidR="0025499C">
        <w:t xml:space="preserve"> </w:t>
      </w:r>
      <w:r w:rsidR="002D78A0">
        <w:t xml:space="preserve">                           Za točnost </w:t>
      </w:r>
      <w:proofErr w:type="spellStart"/>
      <w:r w:rsidR="002D78A0">
        <w:t>otpravka</w:t>
      </w:r>
      <w:proofErr w:type="spellEnd"/>
      <w:r w:rsidR="002D78A0">
        <w:t xml:space="preserve">: </w:t>
      </w:r>
    </w:p>
    <w:p w:rsidRDefault="002D78A0" w:rsidR="002D78A0">
      <w:r>
        <w:tab/>
      </w:r>
      <w:r>
        <w:tab/>
      </w:r>
      <w:r>
        <w:tab/>
      </w:r>
      <w:r>
        <w:tab/>
      </w:r>
      <w:r>
        <w:tab/>
      </w:r>
      <w:r>
        <w:tab/>
        <w:t xml:space="preserve">                        Tatjana Slaviček </w:t>
      </w:r>
    </w:p>
    <w:p w:rsidRDefault="0025499C" w:rsidP="006423E9" w:rsidR="0025499C">
      <w:r>
        <w:tab/>
      </w:r>
    </w:p>
    <w:sectPr w:rsidR="0025499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281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02B6"/>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B9D"/>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499C"/>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D78A0"/>
    <w:rsid w:val="002E0CB6"/>
    <w:rsid w:val="002E29D0"/>
    <w:rsid w:val="002E302A"/>
    <w:rsid w:val="002E4C38"/>
    <w:rsid w:val="002E6807"/>
    <w:rsid w:val="002E7135"/>
    <w:rsid w:val="002F0219"/>
    <w:rsid w:val="002F0759"/>
    <w:rsid w:val="002F1DFB"/>
    <w:rsid w:val="002F3881"/>
    <w:rsid w:val="002F4A46"/>
    <w:rsid w:val="002F51E0"/>
    <w:rsid w:val="002F5212"/>
    <w:rsid w:val="003007F4"/>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480"/>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67D2A"/>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376C"/>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3E16"/>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3E9"/>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0BB"/>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96B"/>
    <w:rsid w:val="00765D2B"/>
    <w:rsid w:val="007674D6"/>
    <w:rsid w:val="00770157"/>
    <w:rsid w:val="00770F9C"/>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07C"/>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D78E3"/>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693"/>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4268"/>
    <w:rsid w:val="0088592C"/>
    <w:rsid w:val="00886A35"/>
    <w:rsid w:val="00887ADA"/>
    <w:rsid w:val="00887F6F"/>
    <w:rsid w:val="00890448"/>
    <w:rsid w:val="00890C49"/>
    <w:rsid w:val="00890D6F"/>
    <w:rsid w:val="008926D3"/>
    <w:rsid w:val="008927FD"/>
    <w:rsid w:val="00894140"/>
    <w:rsid w:val="00894E14"/>
    <w:rsid w:val="00895404"/>
    <w:rsid w:val="00895644"/>
    <w:rsid w:val="00895BC4"/>
    <w:rsid w:val="00896F1C"/>
    <w:rsid w:val="008A0E3B"/>
    <w:rsid w:val="008A1BF3"/>
    <w:rsid w:val="008A1C03"/>
    <w:rsid w:val="008A33A5"/>
    <w:rsid w:val="008A43AD"/>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19D5"/>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6E0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679"/>
    <w:rsid w:val="00B23EAE"/>
    <w:rsid w:val="00B24F47"/>
    <w:rsid w:val="00B2742D"/>
    <w:rsid w:val="00B27DB2"/>
    <w:rsid w:val="00B33D40"/>
    <w:rsid w:val="00B36840"/>
    <w:rsid w:val="00B40F15"/>
    <w:rsid w:val="00B42E44"/>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267E"/>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20AF"/>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5FC3"/>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6EEA"/>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07F7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798"/>
    <w:rsid w:val="00E359CD"/>
    <w:rsid w:val="00E3684E"/>
    <w:rsid w:val="00E41977"/>
    <w:rsid w:val="00E46D00"/>
    <w:rsid w:val="00E505F5"/>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6C8F"/>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241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07F7E"/>
    <w:rPr>
      <w:color w:val="808080"/>
      <w:bdr w:space="0" w:sz="0" w:color="auto" w:val="none"/>
      <w:shd w:fill="auto" w:color="auto" w:val="clear"/>
    </w:rPr>
  </w:style>
  <w:style w:customStyle="true" w:styleId="eSPISCCParagraphDefaultFont" w:type="character">
    <w:name w:val="eSPIS_CC_Paragraph Default Font"/>
    <w:basedOn w:val="Zadanifontodlomka"/>
    <w:rsid w:val="00E07F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7F7E"/>
    <w:rPr>
      <w:bdr w:space="0" w:sz="0" w:color="auto" w:val="none"/>
      <w:shd w:fill="FFFFCC" w:color="auto" w:val="clear"/>
      <w:lang w:val="hr-HR"/>
    </w:rPr>
  </w:style>
  <w:style w:customStyle="true" w:styleId="PozadinaSvijetloCrvena" w:type="character">
    <w:name w:val="Pozadina_SvijetloCrvena"/>
    <w:basedOn w:val="eSPISCCParagraphDefaultFont"/>
    <w:rsid w:val="00E07F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7F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07F7E"/>
    <w:rPr>
      <w:color w:val="808080"/>
      <w:bdr w:color="auto" w:space="0" w:sz="0" w:val="none"/>
      <w:shd w:color="auto" w:fill="auto" w:val="clear"/>
    </w:rPr>
  </w:style>
  <w:style w:customStyle="1" w:styleId="eSPISCCParagraphDefaultFont" w:type="character">
    <w:name w:val="eSPIS_CC_Paragraph Default Font"/>
    <w:basedOn w:val="Zadanifontodlomka"/>
    <w:rsid w:val="00E07F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7F7E"/>
    <w:rPr>
      <w:bdr w:color="auto" w:space="0" w:sz="0" w:val="none"/>
      <w:shd w:color="auto" w:fill="FFFFCC" w:val="clear"/>
      <w:lang w:val="hr-HR"/>
    </w:rPr>
  </w:style>
  <w:style w:customStyle="1" w:styleId="PozadinaSvijetloCrvena" w:type="character">
    <w:name w:val="Pozadina_SvijetloCrvena"/>
    <w:basedOn w:val="eSPISCCParagraphDefaultFont"/>
    <w:rsid w:val="00E07F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7F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St-1094/2012-302</izvorni_sadrzaj>
    <derivirana_varijabla naziv="DomainObject.Oznaka_1">St-1094/2012-302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St-1094/2012-302</izvorni_sadrzaj>
    <derivirana_varijabla naziv="DomainObject.PoslovniBrojDokumenta_1">St-1094/2012-302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223006-82FB-453B-B31F-BE4E259150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1193</properties:Words>
  <properties:Characters>6347</properties:Characters>
  <properties:Lines>153</properties:Lines>
  <properties:Paragraphs>54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7910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2016-07-08T10:59:00Z</dcterms:created>
  <dc:creator>radicn</dc:creator>
  <cp:lastModifiedBy>Tatjana Slaviček</cp:lastModifiedBy>
  <cp:lastPrinted>2016-07-08T11:10:00Z</cp:lastPrinted>
  <dcterms:modified xmlns:xsi="http://www.w3.org/2001/XMLSchema-instance" xsi:type="dcterms:W3CDTF">2016-07-08T12:59:00Z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St-1094/2012-302 / Odluka - Rješenje - dosuda</vt:lpwstr>
  </prop:property>
  <prop:property name="CC_coloring" pid="4" fmtid="{D5CDD505-2E9C-101B-9397-08002B2CF9AE}">
    <vt:bool>false</vt:bool>
  </prop:property>
  <prop:property name="BrojStranica" pid="5" fmtid="{D5CDD505-2E9C-101B-9397-08002B2CF9AE}">
    <vt:i4>3</vt:i4>
  </prop:property>
</prop:Properties>
</file>