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e13e" w14:paraId="094e13e" w:rsidRDefault="00A7494E" w:rsidP="00A7494E" w:rsidR="00A7494E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A7494E" w:rsidP="00A7494E" w:rsidR="00A7494E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A7494E" w:rsidP="00A7494E" w:rsidR="00A7494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3/St-1654/2018-10</w:t>
      </w:r>
    </w:p>
    <w:p w:rsidRDefault="00A7494E" w:rsidP="00A7494E" w:rsidR="00A7494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A7494E" w:rsidP="00A7494E" w:rsidR="00A7494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A7494E" w:rsidP="00A7494E" w:rsidR="00A7494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A7494E" w:rsidP="00A7494E" w:rsidR="00A7494E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A7494E" w:rsidP="00A7494E" w:rsidR="00A7494E">
      <w:pPr>
        <w:ind w:firstLine="708"/>
        <w:jc w:val="both"/>
        <w:rPr>
          <w:color w:val="222222"/>
          <w:sz w:val="22"/>
          <w:szCs w:val="22"/>
        </w:rPr>
      </w:pPr>
    </w:p>
    <w:p w:rsidRDefault="00A7494E" w:rsidP="00A7494E" w:rsidR="00A7494E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AD PLUS d.o.o., Zagreb, V. Nazora 43A, OIB: 85937693699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14. siječnja 2019.</w:t>
      </w:r>
    </w:p>
    <w:p w:rsidRDefault="00A7494E" w:rsidP="00A7494E" w:rsidR="00A7494E">
      <w:pPr>
        <w:ind w:firstLine="708"/>
        <w:jc w:val="both"/>
        <w:rPr>
          <w:color w:val="222222"/>
          <w:sz w:val="22"/>
          <w:szCs w:val="22"/>
        </w:rPr>
      </w:pPr>
    </w:p>
    <w:p w:rsidRDefault="00A7494E" w:rsidP="00A7494E" w:rsidR="00A7494E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A7494E" w:rsidP="00A7494E" w:rsidR="00A7494E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A400F7">
        <w:rPr>
          <w:b/>
          <w:color w:val="222222"/>
          <w:sz w:val="22"/>
          <w:szCs w:val="22"/>
          <w:u w:val="single"/>
        </w:rPr>
        <w:t>4. ožujka 2019. u 9</w:t>
      </w:r>
      <w:r>
        <w:rPr>
          <w:b/>
          <w:color w:val="222222"/>
          <w:sz w:val="22"/>
          <w:szCs w:val="22"/>
          <w:u w:val="single"/>
        </w:rPr>
        <w:t>,30 sati, soba 73, III kat, Stalna služba u Slavonskom Brodu, Trg pobjede 13, Slavonski Brod.</w:t>
      </w:r>
    </w:p>
    <w:p w:rsidRDefault="00A7494E" w:rsidP="00A7494E" w:rsidR="00A7494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A7494E" w:rsidP="00A7494E" w:rsidR="00A7494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Tatjana Burić, Zagreb, V. Nazora 43/A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7494E" w:rsidP="00A7494E" w:rsidR="00A7494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St-1654/2018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Upozorava se uprava da zbog uskrate davanja podataka, odnosno davanja netočnih ili nepotpunih podataka odgovara za štetu i odgovara kao za davanje lažnog iskaza u postupku pred sudom. Upozorava se uprava da izjavu o imovini dužnika može dati i u formi prokazne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F90911" w:rsidP="00B467B3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priv. steč. upravitelja koji pregledom dokumentacije na mjestu sjedištu dužnika, odnosno u računovodstvu dužnika daje očitovanje o relevantnim činjenicama prvenstveno o imovini dužnika jer je potrebno utvrditi je li ista dostatna za namirivanje troškova steč. postupka. U tome slučaju uprava dužnika se poziva na uplatu predujma koji ne može biti manji od 4.000,00 kn, a što se sve može izbjeći tako da uprava dužnika dostavi potrebnu dokumentaciju i očitovanje. 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8C611E" w:rsidP="008C611E" w:rsidR="008C611E"/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</w:t>
      </w:r>
      <w:r w:rsidR="00A400F7">
        <w:rPr>
          <w:color w:val="222222"/>
          <w:sz w:val="22"/>
          <w:szCs w:val="22"/>
        </w:rPr>
        <w:t>4</w:t>
      </w:r>
      <w:r>
        <w:rPr>
          <w:color w:val="222222"/>
          <w:sz w:val="22"/>
          <w:szCs w:val="22"/>
        </w:rPr>
        <w:t>. siječnja 2019.</w:t>
      </w:r>
    </w:p>
    <w:p w:rsidRDefault="008C611E" w:rsidP="008C611E" w:rsidR="008C611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-dostaviti, Fini, putem eOglasne ploče i direktoru putem pošte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-objaviti zaključak na eOglasnoj ploči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sz w:val="22"/>
          <w:szCs w:val="22"/>
        </w:rPr>
      </w:pPr>
    </w:p>
    <w:p w:rsidRDefault="008C611E" w:rsidP="008C611E" w:rsidR="008C611E"/>
    <w:p w:rsidRDefault="005E15FD" w:rsidP="008C611E" w:rsidR="005E15FD">
      <w:pPr>
        <w:spacing w:beforeAutospacing="true" w:before="10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335BC0"/>
    <w:rsid w:val="005E15FD"/>
    <w:rsid w:val="00786727"/>
    <w:rsid w:val="007F61F1"/>
    <w:rsid w:val="008C611E"/>
    <w:rsid w:val="00A400F7"/>
    <w:rsid w:val="00A7494E"/>
    <w:rsid w:val="00B467B3"/>
    <w:rsid w:val="00F9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1F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1F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1F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1F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1F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1F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1F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1F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2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15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7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7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AD PLUS d.o.o.</izvorni_sadrzaj>
    <derivirana_varijabla naziv="DomainObject.Predmet.ProtustrankaFormated_1">  AD PLUS d.o.o.</derivirana_varijabla>
  </DomainObject.Predmet.ProtustrankaFormated>
  <DomainObject.Predmet.ProtustrankaFormatedOIB>
    <izvorni_sadrzaj>  AD PLUS d.o.o., OIB 85937693699</izvorni_sadrzaj>
    <derivirana_varijabla naziv="DomainObject.Predmet.ProtustrankaFormatedOIB_1">  AD PLUS d.o.o., OIB 85937693699</derivirana_varijabla>
  </DomainObject.Predmet.ProtustrankaFormatedOIB>
  <DomainObject.Predmet.ProtustrankaFormatedWithAdress>
    <izvorni_sadrzaj> AD PLUS d.o.o., Vladimira Nazora 43/a, 10000 Zagreb</izvorni_sadrzaj>
    <derivirana_varijabla naziv="DomainObject.Predmet.ProtustrankaFormatedWithAdress_1"> AD PLUS d.o.o., Vladimira Nazora 43/a, 10000 Zagreb</derivirana_varijabla>
  </DomainObject.Predmet.ProtustrankaFormatedWithAdress>
  <DomainObject.Predmet.ProtustrankaFormatedWithAdressOIB>
    <izvorni_sadrzaj> AD PLUS d.o.o., OIB 85937693699, Vladimira Nazora 43/a, 10000 Zagreb</izvorni_sadrzaj>
    <derivirana_varijabla naziv="DomainObject.Predmet.ProtustrankaFormatedWithAdressOIB_1"> AD PLUS d.o.o., OIB 85937693699, Vladimira Nazora 43/a, 10000 Zagreb</derivirana_varijabla>
  </DomainObject.Predmet.ProtustrankaFormatedWithAdressOIB>
  <DomainObject.Predmet.ProtustrankaWithAdress>
    <izvorni_sadrzaj>AD PLUS d.o.o. Vladimira Nazora 43/a, 10000 Zagreb</izvorni_sadrzaj>
    <derivirana_varijabla naziv="DomainObject.Predmet.ProtustrankaWithAdress_1">AD PLUS d.o.o. Vladimira Nazora 43/a, 10000 Zagreb</derivirana_varijabla>
  </DomainObject.Predmet.ProtustrankaWithAdress>
  <DomainObject.Predmet.ProtustrankaWithAdressOIB>
    <izvorni_sadrzaj>AD PLUS d.o.o., OIB 85937693699, Vladimira Nazora 43/a, 10000 Zagreb</izvorni_sadrzaj>
    <derivirana_varijabla naziv="DomainObject.Predmet.ProtustrankaWithAdressOIB_1">AD PLUS d.o.o., OIB 85937693699, Vladimira Nazora 43/a, 10000 Zagreb</derivirana_varijabla>
  </DomainObject.Predmet.ProtustrankaWithAdressOIB>
  <DomainObject.Predmet.ProtustrankaNazivFormated>
    <izvorni_sadrzaj>AD PLUS d.o.o.</izvorni_sadrzaj>
    <derivirana_varijabla naziv="DomainObject.Predmet.ProtustrankaNazivFormated_1">AD PLUS d.o.o.</derivirana_varijabla>
  </DomainObject.Predmet.ProtustrankaNazivFormated>
  <DomainObject.Predmet.ProtustrankaNazivFormatedOIB>
    <izvorni_sadrzaj>AD PLUS d.o.o., OIB 85937693699</izvorni_sadrzaj>
    <derivirana_varijabla naziv="DomainObject.Predmet.ProtustrankaNazivFormatedOIB_1">AD PLUS d.o.o., OIB 85937693699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PLUS d.o.o.</item>
    </izvorni_sadrzaj>
    <derivirana_varijabla naziv="DomainObject.Predmet.ProtuStrankaListFormated_1">
      <item>AD PLUS d.o.o.</item>
    </derivirana_varijabla>
  </DomainObject.Predmet.ProtuStrankaListFormated>
  <DomainObject.Predmet.ProtuStrankaListFormatedOIB>
    <izvorni_sadrzaj>
      <item>AD PLUS d.o.o., OIB 85937693699</item>
    </izvorni_sadrzaj>
    <derivirana_varijabla naziv="DomainObject.Predmet.ProtuStrankaListFormatedOIB_1">
      <item>AD PLUS d.o.o., OIB 85937693699</item>
    </derivirana_varijabla>
  </DomainObject.Predmet.ProtuStrankaListFormatedOIB>
  <DomainObject.Predmet.ProtuStrankaListFormatedWithAdress>
    <izvorni_sadrzaj>
      <item>AD PLUS d.o.o., Vladimira Nazora 43/a, 10000 Zagreb</item>
    </izvorni_sadrzaj>
    <derivirana_varijabla naziv="DomainObject.Predmet.ProtuStrankaListFormatedWithAdress_1">
      <item>AD PLUS d.o.o., Vladimira Nazora 43/a, 10000 Zagreb</item>
    </derivirana_varijabla>
  </DomainObject.Predmet.ProtuStrankaListFormatedWithAdress>
  <DomainObject.Predmet.ProtuStrankaListFormatedWithAdressOIB>
    <izvorni_sadrzaj>
      <item>AD PLUS d.o.o., OIB 85937693699, Vladimira Nazora 43/a, 10000 Zagreb</item>
    </izvorni_sadrzaj>
    <derivirana_varijabla naziv="DomainObject.Predmet.ProtuStrankaListFormatedWithAdressOIB_1">
      <item>AD PLUS d.o.o., OIB 85937693699, Vladimira Nazora 43/a, 10000 Zagreb</item>
    </derivirana_varijabla>
  </DomainObject.Predmet.ProtuStrankaListFormatedWithAdressOIB>
  <DomainObject.Predmet.ProtuStrankaListNazivFormated>
    <izvorni_sadrzaj>
      <item>AD PLUS d.o.o.</item>
    </izvorni_sadrzaj>
    <derivirana_varijabla naziv="DomainObject.Predmet.ProtuStrankaListNazivFormated_1">
      <item>AD PLUS d.o.o.</item>
    </derivirana_varijabla>
  </DomainObject.Predmet.ProtuStrankaListNazivFormated>
  <DomainObject.Predmet.ProtuStrankaListNazivFormatedOIB>
    <izvorni_sadrzaj>
      <item>AD PLUS d.o.o., OIB 85937693699</item>
    </izvorni_sadrzaj>
    <derivirana_varijabla naziv="DomainObject.Predmet.ProtuStrankaListNazivFormatedOIB_1">
      <item>AD PLUS d.o.o., OIB 85937693699</item>
    </derivirana_varijabla>
  </DomainObject.Predmet.ProtuStrankaListNazivFormatedOIB>
  <DomainObject.Predmet.OstaliListFormated>
    <izvorni_sadrzaj>
      <item>Tatjana Burić</item>
    </izvorni_sadrzaj>
    <derivirana_varijabla naziv="DomainObject.Predmet.OstaliListFormated_1">
      <item>Tatjana Burić</item>
    </derivirana_varijabla>
  </DomainObject.Predmet.OstaliListFormated>
  <DomainObject.Predmet.OstaliListFormatedOIB>
    <izvorni_sadrzaj>
      <item>Tatjana Burić, OIB 70389279171</item>
    </izvorni_sadrzaj>
    <derivirana_varijabla naziv="DomainObject.Predmet.OstaliListFormatedOIB_1">
      <item>Tatjana Burić, OIB 70389279171</item>
    </derivirana_varijabla>
  </DomainObject.Predmet.OstaliListFormatedOIB>
  <DomainObject.Predmet.OstaliListFormatedWithAdress>
    <izvorni_sadrzaj>
      <item>Tatjana Burić, Ulica Vladimira Nazora 43 A, 10000 Zagreb</item>
    </izvorni_sadrzaj>
    <derivirana_varijabla naziv="DomainObject.Predmet.OstaliListFormatedWithAdress_1">
      <item>Tatjana Burić, Ulica Vladimira Nazora 43 A, 10000 Zagreb</item>
    </derivirana_varijabla>
  </DomainObject.Predmet.OstaliListFormatedWithAdress>
  <DomainObject.Predmet.OstaliListFormatedWithAdressOIB>
    <izvorni_sadrzaj>
      <item>Tatjana Burić, OIB 70389279171, Ulica Vladimira Nazora 43 A, 10000 Zagreb</item>
    </izvorni_sadrzaj>
    <derivirana_varijabla naziv="DomainObject.Predmet.OstaliListFormatedWithAdressOIB_1">
      <item>Tatjana Burić, OIB 70389279171, Ulica Vladimira Nazora 43 A, 10000 Zagreb</item>
    </derivirana_varijabla>
  </DomainObject.Predmet.OstaliListFormatedWithAdressOIB>
  <DomainObject.Predmet.OstaliListNazivFormated>
    <izvorni_sadrzaj>
      <item>Tatjana Burić</item>
    </izvorni_sadrzaj>
    <derivirana_varijabla naziv="DomainObject.Predmet.OstaliListNazivFormated_1">
      <item>Tatjana Burić</item>
    </derivirana_varijabla>
  </DomainObject.Predmet.OstaliListNazivFormated>
  <DomainObject.Predmet.OstaliListNazivFormatedOIB>
    <izvorni_sadrzaj>
      <item>Tatjana Burić, OIB 70389279171</item>
    </izvorni_sadrzaj>
    <derivirana_varijabla naziv="DomainObject.Predmet.OstaliListNazivFormatedOIB_1">
      <item>Tatjana Burić, OIB 70389279171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PLUS d.o.o.</izvorni_sadrzaj>
    <derivirana_varijabla naziv="DomainObject.Predmet.ProtustrankaIDrugi_1">AD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PLUS d.o.o., OIB 85937693699, Vladimira Nazora 43/a, 10000 Zagreb</izvorni_sadrzaj>
    <derivirana_varijabla naziv="DomainObject.Predmet.ProtustrankaIDrugiAdressOIB_1">AD PLUS d.o.o., OIB 85937693699, Vladimira Nazora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PLUS d.o.o.</item>
      <item>FINA Regionalni centar Zagreb</item>
      <item>Tatjana Burić</item>
    </izvorni_sadrzaj>
    <derivirana_varijabla naziv="DomainObject.Predmet.SudioniciListNaziv_1">
      <item>AD PLUS d.o.o.</item>
      <item>FINA Regionalni centar Zagreb</item>
      <item>Tatjana Burić</item>
    </derivirana_varijabla>
  </DomainObject.Predmet.SudioniciListNaziv>
  <DomainObject.Predmet.SudioniciListAdressOIB>
    <izvorni_sadrzaj>
      <item>AD PLUS d.o.o., OIB 85937693699, Vladimira Nazora 43/a,10000 Zagreb</item>
      <item>FINA Regionalni centar Zagreb, OIB 85821130368, Trg svibanjskih žrtava 1995. 1,10000 Zagreb</item>
      <item>Tatjana Burić, OIB 70389279171, Ulica Vladimira Nazora 43 A,10000 Zagreb</item>
    </izvorni_sadrzaj>
    <derivirana_varijabla naziv="DomainObject.Predmet.SudioniciListAdressOIB_1">
      <item>AD PLUS d.o.o., OIB 85937693699, Vladimira Nazora 43/a,10000 Zagreb</item>
      <item>FINA Regionalni centar Zagreb, OIB 85821130368, Trg svibanjskih žrtava 1995. 1,10000 Zagreb</item>
      <item>Tatjana Burić, OIB 70389279171, Ulica Vladimira Nazora 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85937693699</item>
      <item>, OIB 85821130368</item>
      <item>, OIB 70389279171</item>
    </izvorni_sadrzaj>
    <derivirana_varijabla naziv="DomainObject.Predmet.SudioniciListNazivOIB_1">
      <item>, OIB 85937693699</item>
      <item>, OIB 85821130368</item>
      <item>, OIB 70389279171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St-1654/2018-4</izvorni_sadrzaj>
    <derivirana_varijabla naziv="DomainObject.PredzadnjaOdlukaIzPredmeta.Oznaka_1">St-1654/2018-4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517</properties:Words>
  <properties:Characters>2807</properties:Characters>
  <properties:Lines>67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2019-01-10T10:34:00Z</dcterms:created>
  <dc:creator>wsadmin</dc:creator>
  <cp:lastModifiedBy>wsadmin</cp:lastModifiedBy>
  <cp:lastPrinted>2019-01-14T07:34:00Z</cp:lastPrinted>
  <dcterms:modified xmlns:xsi="http://www.w3.org/2001/XMLSchema-instance" xsi:type="dcterms:W3CDTF">2019-01-14T07:36:00Z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