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cea25" w14:paraId="9ecea25" w:rsidRDefault="00F1605C" w:rsidP="00F1605C" w:rsidR="00E02A3D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C3238F">
        <w:rPr>
          <w:sz w:val="24"/>
          <w:szCs w:val="24"/>
          <w:lang w:val="hr-HR"/>
        </w:rPr>
        <w:t>Poslovni broj 1 St-</w:t>
      </w:r>
      <w:r>
        <w:rPr>
          <w:sz w:val="24"/>
          <w:szCs w:val="24"/>
          <w:lang w:val="hr-HR"/>
        </w:rPr>
        <w:t>602/13-</w:t>
      </w:r>
      <w:r w:rsidR="008760E1">
        <w:rPr>
          <w:sz w:val="24"/>
          <w:szCs w:val="24"/>
          <w:lang w:val="hr-HR"/>
        </w:rPr>
        <w:t>16</w:t>
      </w:r>
      <w:r w:rsidR="00FF5CD0">
        <w:rPr>
          <w:sz w:val="24"/>
          <w:szCs w:val="24"/>
          <w:lang w:val="hr-HR"/>
        </w:rPr>
        <w:t>8</w:t>
      </w:r>
    </w:p>
    <w:p w:rsidRDefault="00296CEA" w:rsidP="00E02A3D" w:rsidR="00296CEA" w:rsidRPr="00C3238F">
      <w:pPr>
        <w:rPr>
          <w:sz w:val="24"/>
          <w:szCs w:val="24"/>
          <w:lang w:val="hr-HR"/>
        </w:rPr>
      </w:pPr>
    </w:p>
    <w:p w:rsidRDefault="00455950" w:rsidP="00E02A3D" w:rsidR="00455950" w:rsidRPr="00C3238F">
      <w:pPr>
        <w:rPr>
          <w:sz w:val="24"/>
          <w:szCs w:val="24"/>
          <w:lang w:val="hr-HR"/>
        </w:rPr>
      </w:pPr>
    </w:p>
    <w:p w:rsidRDefault="00455950" w:rsidP="00E02A3D" w:rsidR="00455950" w:rsidRPr="00C3238F">
      <w:pPr>
        <w:rPr>
          <w:sz w:val="24"/>
          <w:szCs w:val="24"/>
          <w:lang w:val="hr-HR"/>
        </w:rPr>
      </w:pPr>
    </w:p>
    <w:p w:rsidRDefault="00296CEA" w:rsidP="00E02A3D" w:rsidR="00E02A3D" w:rsidRPr="00C3238F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REPUBLIKA HRVATSKA </w:t>
      </w:r>
    </w:p>
    <w:p w:rsidRDefault="00296CEA" w:rsidP="00296CEA" w:rsidR="00C3238F" w:rsidRPr="00C3238F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TRGOVAČKI SUD U ZADRU</w:t>
      </w:r>
    </w:p>
    <w:p w:rsidRDefault="00013FDB" w:rsidP="00013FDB" w:rsidR="00E02A3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C3238F" w:rsidP="00013FDB" w:rsidR="00C3238F" w:rsidRPr="00C3238F">
      <w:pPr>
        <w:rPr>
          <w:sz w:val="24"/>
          <w:szCs w:val="24"/>
          <w:lang w:val="hr-HR"/>
        </w:rPr>
      </w:pPr>
    </w:p>
    <w:p w:rsidRDefault="00C3238F" w:rsidP="00C3238F" w:rsidR="00E02A3D" w:rsidRPr="00C3238F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R E P U B L I K A H R VA T S K A  </w:t>
      </w:r>
    </w:p>
    <w:p w:rsidRDefault="00756FF6" w:rsidP="00E02A3D" w:rsidR="00756FF6" w:rsidRPr="00C3238F">
      <w:pPr>
        <w:rPr>
          <w:sz w:val="24"/>
          <w:szCs w:val="24"/>
          <w:lang w:val="hr-HR"/>
        </w:rPr>
      </w:pPr>
    </w:p>
    <w:p w:rsidRDefault="00E02A3D" w:rsidP="00E02A3D" w:rsidR="00E02A3D" w:rsidRPr="00C3238F">
      <w:pPr>
        <w:jc w:val="center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>R J E Š E N J E</w:t>
      </w:r>
    </w:p>
    <w:p w:rsidRDefault="00E02A3D" w:rsidP="00E02A3D" w:rsidR="00E02A3D" w:rsidRPr="00C3238F">
      <w:pPr>
        <w:rPr>
          <w:sz w:val="24"/>
          <w:szCs w:val="24"/>
          <w:lang w:val="hr-HR"/>
        </w:rPr>
      </w:pPr>
    </w:p>
    <w:p w:rsidRDefault="00E02A3D" w:rsidP="00756FF6" w:rsidR="00756FF6" w:rsidRPr="00C3238F">
      <w:pPr>
        <w:jc w:val="both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ab/>
        <w:t xml:space="preserve"> </w:t>
      </w:r>
      <w:r w:rsidR="00756FF6" w:rsidRPr="00C3238F">
        <w:rPr>
          <w:sz w:val="24"/>
          <w:szCs w:val="24"/>
          <w:lang w:val="hr-HR"/>
        </w:rPr>
        <w:t>Trgovački sud u Zadru</w:t>
      </w:r>
      <w:r w:rsidR="00C3238F">
        <w:rPr>
          <w:sz w:val="24"/>
          <w:szCs w:val="24"/>
          <w:lang w:val="hr-HR"/>
        </w:rPr>
        <w:t xml:space="preserve"> (OIB: 39670464653)</w:t>
      </w:r>
      <w:r w:rsidR="00756FF6" w:rsidRPr="00C3238F">
        <w:rPr>
          <w:sz w:val="24"/>
          <w:szCs w:val="24"/>
          <w:lang w:val="hr-HR"/>
        </w:rPr>
        <w:t xml:space="preserve"> po sucu ovog suda Ardeni Bajlo u stečajnom postupku nad stečajnim dužnikom </w:t>
      </w:r>
      <w:r w:rsidR="00013FDB">
        <w:rPr>
          <w:sz w:val="24"/>
          <w:szCs w:val="24"/>
          <w:lang w:val="hr-HR"/>
        </w:rPr>
        <w:t>AEDIFICO</w:t>
      </w:r>
      <w:r w:rsidR="00EA44A3" w:rsidRPr="00C3238F">
        <w:rPr>
          <w:sz w:val="24"/>
          <w:szCs w:val="24"/>
          <w:lang w:val="hr-HR"/>
        </w:rPr>
        <w:t xml:space="preserve"> </w:t>
      </w:r>
      <w:r w:rsidR="00027A9D" w:rsidRPr="00C3238F">
        <w:rPr>
          <w:sz w:val="24"/>
          <w:szCs w:val="24"/>
          <w:lang w:val="hr-HR"/>
        </w:rPr>
        <w:t>d.o.o. Zadar</w:t>
      </w:r>
      <w:r w:rsidR="00756FF6" w:rsidRPr="00C3238F">
        <w:rPr>
          <w:sz w:val="24"/>
          <w:szCs w:val="24"/>
          <w:lang w:val="hr-HR"/>
        </w:rPr>
        <w:t xml:space="preserve"> u stečaju,</w:t>
      </w:r>
      <w:r w:rsidR="00013FDB">
        <w:rPr>
          <w:sz w:val="24"/>
          <w:szCs w:val="24"/>
          <w:lang w:val="hr-HR"/>
        </w:rPr>
        <w:t xml:space="preserve"> OIB: 62573180638,</w:t>
      </w:r>
      <w:r w:rsidR="00C3238F">
        <w:rPr>
          <w:sz w:val="24"/>
          <w:szCs w:val="24"/>
          <w:lang w:val="hr-HR"/>
        </w:rPr>
        <w:t xml:space="preserve"> </w:t>
      </w:r>
      <w:r w:rsidR="00756FF6" w:rsidRPr="00C3238F">
        <w:rPr>
          <w:sz w:val="24"/>
          <w:szCs w:val="24"/>
          <w:lang w:val="hr-HR"/>
        </w:rPr>
        <w:t>zastupanom po stečajno</w:t>
      </w:r>
      <w:r w:rsidR="00013FDB">
        <w:rPr>
          <w:sz w:val="24"/>
          <w:szCs w:val="24"/>
          <w:lang w:val="hr-HR"/>
        </w:rPr>
        <w:t>j</w:t>
      </w:r>
      <w:r w:rsidR="00756FF6" w:rsidRPr="00C3238F">
        <w:rPr>
          <w:sz w:val="24"/>
          <w:szCs w:val="24"/>
          <w:lang w:val="hr-HR"/>
        </w:rPr>
        <w:t xml:space="preserve"> upravitelj</w:t>
      </w:r>
      <w:r w:rsidR="00013FDB">
        <w:rPr>
          <w:sz w:val="24"/>
          <w:szCs w:val="24"/>
          <w:lang w:val="hr-HR"/>
        </w:rPr>
        <w:t xml:space="preserve">ici Ivanki Bosotina, </w:t>
      </w:r>
      <w:r w:rsidR="00756FF6" w:rsidRPr="00C3238F">
        <w:rPr>
          <w:sz w:val="24"/>
          <w:szCs w:val="24"/>
          <w:lang w:val="hr-HR"/>
        </w:rPr>
        <w:t xml:space="preserve">dana </w:t>
      </w:r>
      <w:r w:rsidR="001B2A97">
        <w:rPr>
          <w:sz w:val="24"/>
          <w:szCs w:val="24"/>
          <w:lang w:val="hr-HR"/>
        </w:rPr>
        <w:t>30</w:t>
      </w:r>
      <w:r w:rsidR="008760E1">
        <w:rPr>
          <w:sz w:val="24"/>
          <w:szCs w:val="24"/>
          <w:lang w:val="hr-HR"/>
        </w:rPr>
        <w:t xml:space="preserve">. svibnja </w:t>
      </w:r>
      <w:r w:rsidR="00824A17">
        <w:rPr>
          <w:sz w:val="24"/>
          <w:szCs w:val="24"/>
          <w:lang w:val="hr-HR"/>
        </w:rPr>
        <w:t>2016</w:t>
      </w:r>
      <w:r w:rsidR="00756FF6" w:rsidRPr="00C3238F">
        <w:rPr>
          <w:sz w:val="24"/>
          <w:szCs w:val="24"/>
          <w:lang w:val="hr-HR"/>
        </w:rPr>
        <w:t xml:space="preserve">. godine,  </w:t>
      </w:r>
    </w:p>
    <w:p w:rsidRDefault="005D6F24" w:rsidP="00013FDB" w:rsidR="005D6F24" w:rsidRPr="00C3238F">
      <w:pPr>
        <w:rPr>
          <w:sz w:val="24"/>
          <w:szCs w:val="24"/>
          <w:lang w:val="hr-HR"/>
        </w:rPr>
      </w:pPr>
    </w:p>
    <w:p w:rsidRDefault="00E02A3D" w:rsidP="00E02A3D" w:rsidR="00E02A3D" w:rsidRPr="00C3238F">
      <w:pPr>
        <w:jc w:val="center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>r j e š i o   j e</w:t>
      </w:r>
    </w:p>
    <w:p w:rsidRDefault="00E02A3D" w:rsidP="00E02A3D" w:rsidR="00E02A3D" w:rsidRPr="00C3238F">
      <w:pPr>
        <w:jc w:val="center"/>
        <w:rPr>
          <w:sz w:val="24"/>
          <w:szCs w:val="24"/>
          <w:lang w:val="hr-HR"/>
        </w:rPr>
      </w:pPr>
    </w:p>
    <w:p w:rsidRDefault="00430314" w:rsidP="00013FDB" w:rsidR="00430314" w:rsidRPr="00C3238F">
      <w:pPr>
        <w:jc w:val="both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>I Određuje se</w:t>
      </w:r>
      <w:r w:rsidR="00824A17">
        <w:rPr>
          <w:sz w:val="24"/>
          <w:szCs w:val="24"/>
          <w:lang w:val="hr-HR"/>
        </w:rPr>
        <w:t xml:space="preserve"> </w:t>
      </w:r>
      <w:r w:rsidR="008760E1">
        <w:rPr>
          <w:sz w:val="24"/>
          <w:szCs w:val="24"/>
          <w:lang w:val="hr-HR"/>
        </w:rPr>
        <w:t>peta</w:t>
      </w:r>
      <w:r w:rsidRPr="00C3238F">
        <w:rPr>
          <w:sz w:val="24"/>
          <w:szCs w:val="24"/>
          <w:lang w:val="hr-HR"/>
        </w:rPr>
        <w:t xml:space="preserve"> prodaja u stečajnom postupku nekretnine stečajnog dužnika </w:t>
      </w:r>
      <w:r w:rsidR="00013FDB">
        <w:rPr>
          <w:sz w:val="24"/>
          <w:szCs w:val="24"/>
          <w:lang w:val="hr-HR"/>
        </w:rPr>
        <w:t>AEDIFICO</w:t>
      </w:r>
      <w:r w:rsidR="00013FDB" w:rsidRPr="00C3238F">
        <w:rPr>
          <w:sz w:val="24"/>
          <w:szCs w:val="24"/>
          <w:lang w:val="hr-HR"/>
        </w:rPr>
        <w:t xml:space="preserve"> </w:t>
      </w:r>
      <w:r w:rsidR="00027A9D" w:rsidRPr="00C3238F">
        <w:rPr>
          <w:sz w:val="24"/>
          <w:szCs w:val="24"/>
          <w:lang w:val="hr-HR"/>
        </w:rPr>
        <w:t xml:space="preserve">d.o.o. Zadar </w:t>
      </w:r>
      <w:r w:rsidR="00756FF6" w:rsidRPr="00C3238F">
        <w:rPr>
          <w:sz w:val="24"/>
          <w:szCs w:val="24"/>
          <w:lang w:val="hr-HR"/>
        </w:rPr>
        <w:t xml:space="preserve"> u stečaju </w:t>
      </w:r>
      <w:r w:rsidRPr="00C3238F">
        <w:rPr>
          <w:sz w:val="24"/>
          <w:szCs w:val="24"/>
          <w:lang w:val="hr-HR"/>
        </w:rPr>
        <w:t xml:space="preserve">i to: </w:t>
      </w:r>
    </w:p>
    <w:p w:rsidRDefault="00430314" w:rsidP="00013FDB" w:rsidR="00430314" w:rsidRPr="00C3238F">
      <w:pPr>
        <w:rPr>
          <w:sz w:val="24"/>
          <w:szCs w:val="24"/>
          <w:lang w:val="hr-HR"/>
        </w:rPr>
      </w:pPr>
    </w:p>
    <w:p w:rsidRDefault="00756FF6" w:rsidP="00013FDB" w:rsidR="00756FF6">
      <w:pPr>
        <w:pStyle w:val="StandardWeb"/>
        <w:spacing w:afterAutospacing="false" w:after="0" w:beforeAutospacing="false" w:before="0"/>
        <w:jc w:val="both"/>
      </w:pPr>
      <w:r w:rsidRPr="00C3238F">
        <w:t xml:space="preserve">Nekretnine upisane u zk.ul.br. </w:t>
      </w:r>
      <w:r w:rsidR="00013FDB">
        <w:t>12232</w:t>
      </w:r>
      <w:r w:rsidR="00384FC8" w:rsidRPr="00C3238F">
        <w:t xml:space="preserve"> k.o. </w:t>
      </w:r>
      <w:r w:rsidR="00013FDB">
        <w:t>Zadar</w:t>
      </w:r>
      <w:r w:rsidR="00C3238F">
        <w:t xml:space="preserve">, </w:t>
      </w:r>
      <w:r w:rsidR="00027A9D" w:rsidRPr="00C3238F">
        <w:t>k</w:t>
      </w:r>
      <w:r w:rsidRPr="00C3238F">
        <w:t xml:space="preserve">at. oznake čest. zem.  </w:t>
      </w:r>
      <w:r w:rsidR="00013FDB">
        <w:t>8238/1</w:t>
      </w:r>
      <w:r w:rsidR="00EA44A3" w:rsidRPr="00C3238F">
        <w:t xml:space="preserve">, </w:t>
      </w:r>
      <w:r w:rsidR="00384FC8" w:rsidRPr="00C3238F">
        <w:t>u</w:t>
      </w:r>
      <w:r w:rsidRPr="00C3238F">
        <w:t xml:space="preserve">kupne površine </w:t>
      </w:r>
      <w:r w:rsidR="00013FDB">
        <w:t>1723</w:t>
      </w:r>
      <w:r w:rsidRPr="00C3238F">
        <w:t xml:space="preserve"> m2, u naravi </w:t>
      </w:r>
      <w:r w:rsidR="00013FDB">
        <w:t>oranica</w:t>
      </w:r>
      <w:r w:rsidR="00A347B6">
        <w:t>.</w:t>
      </w:r>
      <w:r w:rsidR="00C3238F">
        <w:t xml:space="preserve"> </w:t>
      </w:r>
    </w:p>
    <w:p w:rsidRDefault="00013FDB" w:rsidP="00013FDB" w:rsidR="00013FDB" w:rsidRPr="00C3238F">
      <w:pPr>
        <w:pStyle w:val="StandardWeb"/>
        <w:spacing w:afterAutospacing="false" w:after="0" w:beforeAutospacing="false" w:before="0"/>
        <w:jc w:val="both"/>
      </w:pPr>
    </w:p>
    <w:p w:rsidRDefault="00430314" w:rsidP="00013FDB" w:rsidR="00430314" w:rsidRPr="00C3238F">
      <w:pPr>
        <w:jc w:val="both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 xml:space="preserve">II </w:t>
      </w:r>
      <w:r w:rsidR="005D6F24" w:rsidRPr="00C3238F">
        <w:rPr>
          <w:sz w:val="24"/>
          <w:szCs w:val="24"/>
          <w:lang w:val="hr-HR"/>
        </w:rPr>
        <w:t xml:space="preserve">  </w:t>
      </w:r>
      <w:r w:rsidRPr="00C3238F">
        <w:rPr>
          <w:sz w:val="24"/>
          <w:szCs w:val="24"/>
          <w:lang w:val="hr-HR"/>
        </w:rPr>
        <w:t>Utvrđuje se vrijednost nekretnine iz točke</w:t>
      </w:r>
      <w:r w:rsidR="00405F0E" w:rsidRPr="00C3238F">
        <w:rPr>
          <w:sz w:val="24"/>
          <w:szCs w:val="24"/>
          <w:lang w:val="hr-HR"/>
        </w:rPr>
        <w:t xml:space="preserve"> I</w:t>
      </w:r>
      <w:r w:rsidRPr="00C3238F">
        <w:rPr>
          <w:sz w:val="24"/>
          <w:szCs w:val="24"/>
          <w:lang w:val="hr-HR"/>
        </w:rPr>
        <w:t>.</w:t>
      </w:r>
      <w:r w:rsidR="00405F0E" w:rsidRPr="00C3238F">
        <w:rPr>
          <w:sz w:val="24"/>
          <w:szCs w:val="24"/>
          <w:lang w:val="hr-HR"/>
        </w:rPr>
        <w:t xml:space="preserve"> </w:t>
      </w:r>
      <w:r w:rsidR="00752306">
        <w:rPr>
          <w:sz w:val="24"/>
          <w:szCs w:val="24"/>
          <w:lang w:val="hr-HR"/>
        </w:rPr>
        <w:t>kao početna cijena u iznosu od</w:t>
      </w:r>
      <w:r w:rsidR="004C2B10" w:rsidRPr="00C3238F">
        <w:rPr>
          <w:sz w:val="24"/>
          <w:szCs w:val="24"/>
          <w:lang w:val="hr-HR"/>
        </w:rPr>
        <w:t xml:space="preserve"> </w:t>
      </w:r>
      <w:r w:rsidR="008760E1">
        <w:rPr>
          <w:sz w:val="24"/>
          <w:szCs w:val="24"/>
        </w:rPr>
        <w:t>910.053,45</w:t>
      </w:r>
      <w:r w:rsidRPr="00C3238F">
        <w:rPr>
          <w:sz w:val="24"/>
          <w:szCs w:val="24"/>
          <w:lang w:val="hr-HR"/>
        </w:rPr>
        <w:t xml:space="preserve"> </w:t>
      </w:r>
      <w:r w:rsidR="00405F0E" w:rsidRPr="00C3238F">
        <w:rPr>
          <w:sz w:val="24"/>
          <w:szCs w:val="24"/>
          <w:lang w:val="hr-HR"/>
        </w:rPr>
        <w:t>kuna.</w:t>
      </w:r>
      <w:r w:rsidRPr="00C3238F">
        <w:rPr>
          <w:sz w:val="24"/>
          <w:szCs w:val="24"/>
          <w:lang w:val="hr-HR"/>
        </w:rPr>
        <w:t xml:space="preserve"> </w:t>
      </w:r>
    </w:p>
    <w:p w:rsidRDefault="00430314" w:rsidP="00013FDB" w:rsidR="00430314" w:rsidRPr="00C3238F">
      <w:pPr>
        <w:jc w:val="both"/>
        <w:rPr>
          <w:sz w:val="24"/>
          <w:szCs w:val="24"/>
          <w:lang w:val="hr-HR"/>
        </w:rPr>
      </w:pPr>
    </w:p>
    <w:p w:rsidRDefault="00430314" w:rsidP="00013FDB" w:rsidR="00430314" w:rsidRPr="00C3238F">
      <w:pPr>
        <w:jc w:val="both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>III</w:t>
      </w:r>
      <w:r w:rsidR="005D6F24" w:rsidRPr="00C3238F">
        <w:rPr>
          <w:sz w:val="24"/>
          <w:szCs w:val="24"/>
          <w:lang w:val="hr-HR"/>
        </w:rPr>
        <w:t xml:space="preserve"> </w:t>
      </w:r>
      <w:r w:rsidRPr="00C3238F">
        <w:rPr>
          <w:sz w:val="24"/>
          <w:szCs w:val="24"/>
          <w:lang w:val="hr-HR"/>
        </w:rPr>
        <w:t xml:space="preserve"> </w:t>
      </w:r>
      <w:r w:rsidR="00405F0E" w:rsidRPr="00C3238F">
        <w:rPr>
          <w:sz w:val="24"/>
          <w:szCs w:val="24"/>
          <w:lang w:val="hr-HR"/>
        </w:rPr>
        <w:t>Nekretnin</w:t>
      </w:r>
      <w:r w:rsidR="00756FF6" w:rsidRPr="00C3238F">
        <w:rPr>
          <w:sz w:val="24"/>
          <w:szCs w:val="24"/>
          <w:lang w:val="hr-HR"/>
        </w:rPr>
        <w:t>a</w:t>
      </w:r>
      <w:r w:rsidRPr="00C3238F">
        <w:rPr>
          <w:sz w:val="24"/>
          <w:szCs w:val="24"/>
          <w:lang w:val="hr-HR"/>
        </w:rPr>
        <w:t xml:space="preserve"> </w:t>
      </w:r>
      <w:r w:rsidR="00756FF6" w:rsidRPr="00C3238F">
        <w:rPr>
          <w:sz w:val="24"/>
          <w:szCs w:val="24"/>
          <w:lang w:val="hr-HR"/>
        </w:rPr>
        <w:t>je</w:t>
      </w:r>
      <w:r w:rsidRPr="00C3238F">
        <w:rPr>
          <w:sz w:val="24"/>
          <w:szCs w:val="24"/>
          <w:lang w:val="hr-HR"/>
        </w:rPr>
        <w:t xml:space="preserve"> opterećen</w:t>
      </w:r>
      <w:r w:rsidR="00756FF6" w:rsidRPr="00C3238F">
        <w:rPr>
          <w:sz w:val="24"/>
          <w:szCs w:val="24"/>
          <w:lang w:val="hr-HR"/>
        </w:rPr>
        <w:t>a</w:t>
      </w:r>
      <w:r w:rsidRPr="00C3238F">
        <w:rPr>
          <w:sz w:val="24"/>
          <w:szCs w:val="24"/>
          <w:lang w:val="hr-HR"/>
        </w:rPr>
        <w:t xml:space="preserve"> razlučnim pravom</w:t>
      </w:r>
      <w:r w:rsidR="003E4854" w:rsidRPr="00C3238F">
        <w:rPr>
          <w:sz w:val="24"/>
          <w:szCs w:val="24"/>
          <w:lang w:val="hr-HR"/>
        </w:rPr>
        <w:t xml:space="preserve"> u korist </w:t>
      </w:r>
      <w:r w:rsidR="00013FDB">
        <w:rPr>
          <w:sz w:val="24"/>
          <w:szCs w:val="24"/>
          <w:lang w:val="hr-HR"/>
        </w:rPr>
        <w:t xml:space="preserve">PARTNER BANKE d.d. Zagreb. </w:t>
      </w:r>
    </w:p>
    <w:p w:rsidRDefault="00027A9D" w:rsidP="00013FDB" w:rsidR="00027A9D" w:rsidRPr="00C3238F">
      <w:pPr>
        <w:jc w:val="both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 xml:space="preserve"> </w:t>
      </w:r>
    </w:p>
    <w:p w:rsidRDefault="005468B8" w:rsidP="00013FDB" w:rsidR="00E02A3D" w:rsidRPr="00C3238F">
      <w:pPr>
        <w:jc w:val="both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>IV  Nekretnin</w:t>
      </w:r>
      <w:r w:rsidR="00756FF6" w:rsidRPr="00C3238F">
        <w:rPr>
          <w:sz w:val="24"/>
          <w:szCs w:val="24"/>
          <w:lang w:val="hr-HR"/>
        </w:rPr>
        <w:t xml:space="preserve">a </w:t>
      </w:r>
      <w:r w:rsidR="00430314" w:rsidRPr="00C3238F">
        <w:rPr>
          <w:sz w:val="24"/>
          <w:szCs w:val="24"/>
          <w:lang w:val="hr-HR"/>
        </w:rPr>
        <w:t>iz točke I. ovog rješenja prodat će se na usmeno</w:t>
      </w:r>
      <w:r w:rsidR="00756FF6" w:rsidRPr="00C3238F">
        <w:rPr>
          <w:sz w:val="24"/>
          <w:szCs w:val="24"/>
          <w:lang w:val="hr-HR"/>
        </w:rPr>
        <w:t>j</w:t>
      </w:r>
      <w:r w:rsidR="00430314" w:rsidRPr="00C3238F">
        <w:rPr>
          <w:sz w:val="24"/>
          <w:szCs w:val="24"/>
          <w:lang w:val="hr-HR"/>
        </w:rPr>
        <w:t xml:space="preserve"> javno</w:t>
      </w:r>
      <w:r w:rsidR="00756FF6" w:rsidRPr="00C3238F">
        <w:rPr>
          <w:sz w:val="24"/>
          <w:szCs w:val="24"/>
          <w:lang w:val="hr-HR"/>
        </w:rPr>
        <w:t>j</w:t>
      </w:r>
      <w:r w:rsidR="00430314" w:rsidRPr="00C3238F">
        <w:rPr>
          <w:sz w:val="24"/>
          <w:szCs w:val="24"/>
          <w:lang w:val="hr-HR"/>
        </w:rPr>
        <w:t xml:space="preserve"> </w:t>
      </w:r>
      <w:r w:rsidR="00756FF6" w:rsidRPr="00C3238F">
        <w:rPr>
          <w:sz w:val="24"/>
          <w:szCs w:val="24"/>
          <w:lang w:val="hr-HR"/>
        </w:rPr>
        <w:t xml:space="preserve">dražbi. </w:t>
      </w:r>
      <w:r w:rsidR="00430314" w:rsidRPr="00C3238F">
        <w:rPr>
          <w:sz w:val="24"/>
          <w:szCs w:val="24"/>
          <w:lang w:val="hr-HR"/>
        </w:rPr>
        <w:t xml:space="preserve">Ročište </w:t>
      </w:r>
      <w:r w:rsidR="00405F0E" w:rsidRPr="00C3238F">
        <w:rPr>
          <w:sz w:val="24"/>
          <w:szCs w:val="24"/>
          <w:lang w:val="hr-HR"/>
        </w:rPr>
        <w:t>za prodaju</w:t>
      </w:r>
      <w:r w:rsidR="00430314" w:rsidRPr="00C3238F">
        <w:rPr>
          <w:sz w:val="24"/>
          <w:szCs w:val="24"/>
          <w:lang w:val="hr-HR"/>
        </w:rPr>
        <w:t xml:space="preserve"> održat će se u zgradi Trgovačkog suda </w:t>
      </w:r>
      <w:smartTag w:element="PersonName" w:uri="urn:schemas-microsoft-com:office:smarttags">
        <w:smartTagPr>
          <w:attr w:val="u Zadru" w:name="ProductID"/>
        </w:smartTagPr>
        <w:r w:rsidR="00430314" w:rsidRPr="00C3238F">
          <w:rPr>
            <w:sz w:val="24"/>
            <w:szCs w:val="24"/>
            <w:lang w:val="hr-HR"/>
          </w:rPr>
          <w:t>u Zadru</w:t>
        </w:r>
      </w:smartTag>
      <w:r w:rsidR="00430314" w:rsidRPr="00C3238F">
        <w:rPr>
          <w:sz w:val="24"/>
          <w:szCs w:val="24"/>
          <w:lang w:val="hr-HR"/>
        </w:rPr>
        <w:t xml:space="preserve">, Ul. Franje Tuđmana br, 35,  sudnica </w:t>
      </w:r>
      <w:r w:rsidR="00430314" w:rsidRPr="008760E1">
        <w:rPr>
          <w:b/>
          <w:sz w:val="24"/>
          <w:szCs w:val="24"/>
          <w:lang w:val="hr-HR"/>
        </w:rPr>
        <w:t xml:space="preserve">broj </w:t>
      </w:r>
      <w:r w:rsidR="00752306" w:rsidRPr="008760E1">
        <w:rPr>
          <w:b/>
          <w:sz w:val="24"/>
          <w:szCs w:val="24"/>
          <w:lang w:val="hr-HR"/>
        </w:rPr>
        <w:t>26</w:t>
      </w:r>
      <w:r w:rsidR="00430314" w:rsidRPr="008760E1">
        <w:rPr>
          <w:b/>
          <w:sz w:val="24"/>
          <w:szCs w:val="24"/>
          <w:lang w:val="hr-HR"/>
        </w:rPr>
        <w:t xml:space="preserve">/I, dana </w:t>
      </w:r>
      <w:r w:rsidR="001B2A97">
        <w:rPr>
          <w:b/>
          <w:sz w:val="24"/>
          <w:szCs w:val="24"/>
          <w:lang w:val="hr-HR"/>
        </w:rPr>
        <w:t>14. srpnja</w:t>
      </w:r>
      <w:r w:rsidR="00824A17" w:rsidRPr="008760E1">
        <w:rPr>
          <w:b/>
          <w:sz w:val="24"/>
          <w:szCs w:val="24"/>
          <w:lang w:val="hr-HR"/>
        </w:rPr>
        <w:t xml:space="preserve"> 2016.</w:t>
      </w:r>
      <w:r w:rsidR="00430314" w:rsidRPr="008760E1">
        <w:rPr>
          <w:b/>
          <w:sz w:val="24"/>
          <w:szCs w:val="24"/>
          <w:lang w:val="hr-HR"/>
        </w:rPr>
        <w:t xml:space="preserve">. godine s početkom u </w:t>
      </w:r>
      <w:r w:rsidR="001B2A97">
        <w:rPr>
          <w:b/>
          <w:sz w:val="24"/>
          <w:szCs w:val="24"/>
          <w:lang w:val="hr-HR"/>
        </w:rPr>
        <w:t>10,35</w:t>
      </w:r>
      <w:r w:rsidR="00430314" w:rsidRPr="008760E1">
        <w:rPr>
          <w:b/>
          <w:sz w:val="24"/>
          <w:szCs w:val="24"/>
          <w:lang w:val="hr-HR"/>
        </w:rPr>
        <w:t xml:space="preserve"> sati</w:t>
      </w:r>
      <w:r w:rsidR="00756FF6" w:rsidRPr="008760E1">
        <w:rPr>
          <w:b/>
          <w:sz w:val="24"/>
          <w:szCs w:val="24"/>
          <w:lang w:val="hr-HR"/>
        </w:rPr>
        <w:t>.</w:t>
      </w:r>
    </w:p>
    <w:p w:rsidRDefault="00756FF6" w:rsidP="00756FF6" w:rsidR="00756FF6" w:rsidRPr="00C3238F">
      <w:pPr>
        <w:jc w:val="both"/>
        <w:rPr>
          <w:sz w:val="24"/>
          <w:szCs w:val="24"/>
          <w:lang w:val="hr-HR"/>
        </w:rPr>
      </w:pPr>
    </w:p>
    <w:p w:rsidRDefault="00E02A3D" w:rsidP="00E02A3D" w:rsidR="00E02A3D" w:rsidRPr="00C3238F">
      <w:pPr>
        <w:pStyle w:val="Tijeloteksta"/>
        <w:jc w:val="center"/>
        <w:rPr>
          <w:szCs w:val="24"/>
        </w:rPr>
      </w:pPr>
      <w:r w:rsidRPr="00C3238F">
        <w:rPr>
          <w:szCs w:val="24"/>
        </w:rPr>
        <w:t>Obrazloženje</w:t>
      </w:r>
    </w:p>
    <w:p w:rsidRDefault="00E02A3D" w:rsidP="00E02A3D" w:rsidR="00E02A3D" w:rsidRPr="00C3238F">
      <w:pPr>
        <w:pStyle w:val="Tijeloteksta"/>
        <w:jc w:val="center"/>
        <w:rPr>
          <w:szCs w:val="24"/>
        </w:rPr>
      </w:pPr>
    </w:p>
    <w:p w:rsidRDefault="00E02A3D" w:rsidP="00026F5D" w:rsidR="001D684E" w:rsidRPr="00C3238F">
      <w:pPr>
        <w:ind w:firstLine="708"/>
        <w:jc w:val="both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>U stečajnom postupku nad stečajnim dužnikom</w:t>
      </w:r>
      <w:r w:rsidR="00405F0E" w:rsidRPr="00C3238F">
        <w:rPr>
          <w:sz w:val="24"/>
          <w:szCs w:val="24"/>
          <w:lang w:val="hr-HR"/>
        </w:rPr>
        <w:t xml:space="preserve"> </w:t>
      </w:r>
      <w:r w:rsidR="00013FDB">
        <w:rPr>
          <w:sz w:val="24"/>
          <w:szCs w:val="24"/>
          <w:lang w:val="hr-HR"/>
        </w:rPr>
        <w:t>AEDIFICO</w:t>
      </w:r>
      <w:r w:rsidR="00013FDB" w:rsidRPr="00C3238F">
        <w:rPr>
          <w:sz w:val="24"/>
          <w:szCs w:val="24"/>
          <w:lang w:val="hr-HR"/>
        </w:rPr>
        <w:t xml:space="preserve"> </w:t>
      </w:r>
      <w:r w:rsidR="00027A9D" w:rsidRPr="00C3238F">
        <w:rPr>
          <w:sz w:val="24"/>
          <w:szCs w:val="24"/>
          <w:lang w:val="hr-HR"/>
        </w:rPr>
        <w:t>d.o.o. Zadar u stečaju</w:t>
      </w:r>
      <w:r w:rsidRPr="00C3238F">
        <w:rPr>
          <w:sz w:val="24"/>
          <w:szCs w:val="24"/>
          <w:lang w:val="hr-HR"/>
        </w:rPr>
        <w:t>, odlučeno je da se imovina st</w:t>
      </w:r>
      <w:r w:rsidR="00756FF6" w:rsidRPr="00C3238F">
        <w:rPr>
          <w:sz w:val="24"/>
          <w:szCs w:val="24"/>
          <w:lang w:val="hr-HR"/>
        </w:rPr>
        <w:t>ečajnog dužnika</w:t>
      </w:r>
      <w:r w:rsidR="001D684E">
        <w:rPr>
          <w:sz w:val="24"/>
          <w:szCs w:val="24"/>
          <w:lang w:val="hr-HR"/>
        </w:rPr>
        <w:t xml:space="preserve"> unovči. Partner banka d.d. Zagreb koja ima pravo razlučno pravo na ovoj nekretnini te je na temelju sporazuma o prijenosu prava vlasništva nekretnine protivnika osiguranja radi osiguranja plaćanja mjenice upisana kao vlasnik nekretnine, pismeno je sudu predložila prodaju ove nekretnine u stečajnom postupku te kao početnu cijenu odredila procijenjenu vrijednost nekretnine u iznosu od </w:t>
      </w:r>
      <w:r w:rsidR="008760E1">
        <w:rPr>
          <w:sz w:val="24"/>
          <w:szCs w:val="24"/>
        </w:rPr>
        <w:t>910.053,45</w:t>
      </w:r>
      <w:r w:rsidR="008760E1" w:rsidRPr="00C3238F">
        <w:rPr>
          <w:sz w:val="24"/>
          <w:szCs w:val="24"/>
          <w:lang w:val="hr-HR"/>
        </w:rPr>
        <w:t xml:space="preserve"> </w:t>
      </w:r>
      <w:r w:rsidR="001D684E" w:rsidRPr="00C3238F">
        <w:rPr>
          <w:sz w:val="24"/>
          <w:szCs w:val="24"/>
          <w:lang w:val="hr-HR"/>
        </w:rPr>
        <w:t xml:space="preserve">kuna. </w:t>
      </w:r>
    </w:p>
    <w:p w:rsidRDefault="008A3E27" w:rsidP="001D684E" w:rsidR="008A3E27" w:rsidRPr="00C3238F">
      <w:pPr>
        <w:pStyle w:val="Tijeloteksta2"/>
        <w:spacing w:lineRule="auto" w:line="240"/>
        <w:ind w:firstLine="708"/>
        <w:jc w:val="both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 xml:space="preserve">Primjenjujući na odgovarajući način odredbe Ovršnog zakona (Narodne novine  br. </w:t>
      </w:r>
      <w:r>
        <w:rPr>
          <w:sz w:val="24"/>
          <w:szCs w:val="24"/>
          <w:lang w:val="hr-HR"/>
        </w:rPr>
        <w:t>112/12</w:t>
      </w:r>
      <w:r w:rsidRPr="00C3238F">
        <w:rPr>
          <w:sz w:val="24"/>
          <w:szCs w:val="24"/>
          <w:lang w:val="hr-HR"/>
        </w:rPr>
        <w:t xml:space="preserve">), sud je ovim rješenjem o prodaji nekretnine, a sukladno čl. </w:t>
      </w:r>
      <w:r>
        <w:rPr>
          <w:sz w:val="24"/>
          <w:szCs w:val="24"/>
          <w:lang w:val="hr-HR"/>
        </w:rPr>
        <w:t>95.</w:t>
      </w:r>
      <w:r w:rsidRPr="00C3238F">
        <w:rPr>
          <w:sz w:val="24"/>
          <w:szCs w:val="24"/>
          <w:lang w:val="hr-HR"/>
        </w:rPr>
        <w:t xml:space="preserve"> Ovršnog zakona </w:t>
      </w:r>
      <w:r w:rsidR="001D684E">
        <w:rPr>
          <w:sz w:val="24"/>
          <w:szCs w:val="24"/>
          <w:lang w:val="hr-HR"/>
        </w:rPr>
        <w:t xml:space="preserve">uzimajući u obzir prijedlog razlučnog vjerovnika </w:t>
      </w:r>
      <w:r w:rsidRPr="00C3238F">
        <w:rPr>
          <w:sz w:val="24"/>
          <w:szCs w:val="24"/>
          <w:lang w:val="hr-HR"/>
        </w:rPr>
        <w:t xml:space="preserve">utvrdio vrijednost nekretnine koja se prodaje u stečajnom postupku, i to prema procjeni vrijednosti koju je sudu </w:t>
      </w:r>
      <w:r w:rsidRPr="001D684E">
        <w:rPr>
          <w:sz w:val="24"/>
          <w:szCs w:val="24"/>
          <w:lang w:val="hr-HR"/>
        </w:rPr>
        <w:t>dostavio razlučni vjerovnik Partner banka d.d. Zagreb.</w:t>
      </w:r>
      <w:r w:rsidRPr="00C3238F">
        <w:rPr>
          <w:sz w:val="24"/>
          <w:szCs w:val="24"/>
          <w:lang w:val="hr-HR"/>
        </w:rPr>
        <w:t xml:space="preserve"> Isto tako je prema čl. 9</w:t>
      </w:r>
      <w:r>
        <w:rPr>
          <w:sz w:val="24"/>
          <w:szCs w:val="24"/>
          <w:lang w:val="hr-HR"/>
        </w:rPr>
        <w:t>7</w:t>
      </w:r>
      <w:r w:rsidRPr="00C3238F">
        <w:rPr>
          <w:sz w:val="24"/>
          <w:szCs w:val="24"/>
          <w:lang w:val="hr-HR"/>
        </w:rPr>
        <w:t>. Ovršnog zakona određeno da će se prodaja nekretnine u vlasništvu stečajnog dužnika obaviti usmen</w:t>
      </w:r>
      <w:r>
        <w:rPr>
          <w:sz w:val="24"/>
          <w:szCs w:val="24"/>
          <w:lang w:val="hr-HR"/>
        </w:rPr>
        <w:t>o</w:t>
      </w:r>
      <w:r w:rsidRPr="00C3238F">
        <w:rPr>
          <w:sz w:val="24"/>
          <w:szCs w:val="24"/>
          <w:lang w:val="hr-HR"/>
        </w:rPr>
        <w:t>m javn</w:t>
      </w:r>
      <w:r>
        <w:rPr>
          <w:sz w:val="24"/>
          <w:szCs w:val="24"/>
          <w:lang w:val="hr-HR"/>
        </w:rPr>
        <w:t>o</w:t>
      </w:r>
      <w:r w:rsidRPr="00C3238F">
        <w:rPr>
          <w:sz w:val="24"/>
          <w:szCs w:val="24"/>
          <w:lang w:val="hr-HR"/>
        </w:rPr>
        <w:t xml:space="preserve">m </w:t>
      </w:r>
      <w:r>
        <w:rPr>
          <w:sz w:val="24"/>
          <w:szCs w:val="24"/>
          <w:lang w:val="hr-HR"/>
        </w:rPr>
        <w:t>dražbom</w:t>
      </w:r>
      <w:r w:rsidRPr="00C3238F">
        <w:rPr>
          <w:sz w:val="24"/>
          <w:szCs w:val="24"/>
          <w:lang w:val="hr-HR"/>
        </w:rPr>
        <w:t xml:space="preserve">, a </w:t>
      </w:r>
      <w:r w:rsidRPr="00C3238F">
        <w:rPr>
          <w:sz w:val="24"/>
          <w:szCs w:val="24"/>
          <w:lang w:val="hr-HR"/>
        </w:rPr>
        <w:lastRenderedPageBreak/>
        <w:t>propisani su i uvjeti prodaje prema čl. 9</w:t>
      </w:r>
      <w:r>
        <w:rPr>
          <w:sz w:val="24"/>
          <w:szCs w:val="24"/>
          <w:lang w:val="hr-HR"/>
        </w:rPr>
        <w:t>8</w:t>
      </w:r>
      <w:r w:rsidRPr="00C3238F">
        <w:rPr>
          <w:sz w:val="24"/>
          <w:szCs w:val="24"/>
          <w:lang w:val="hr-HR"/>
        </w:rPr>
        <w:t xml:space="preserve">. Ovršnog zakona  uz odgovarajuću primjenu odredaba tog Zakona na unovčenje imovine </w:t>
      </w:r>
      <w:smartTag w:element="PersonName" w:uri="urn:schemas-microsoft-com:office:smarttags">
        <w:smartTagPr>
          <w:attr w:val="dužnika u" w:name="ProductID"/>
        </w:smartTagPr>
        <w:r w:rsidRPr="00C3238F">
          <w:rPr>
            <w:sz w:val="24"/>
            <w:szCs w:val="24"/>
            <w:lang w:val="hr-HR"/>
          </w:rPr>
          <w:t>dužnika u</w:t>
        </w:r>
      </w:smartTag>
      <w:r w:rsidRPr="00C3238F">
        <w:rPr>
          <w:sz w:val="24"/>
          <w:szCs w:val="24"/>
          <w:lang w:val="hr-HR"/>
        </w:rPr>
        <w:t xml:space="preserve"> stečajnom postupku.</w:t>
      </w:r>
    </w:p>
    <w:p w:rsidRDefault="00E02A3D" w:rsidP="008A3E27" w:rsidR="00455950" w:rsidRPr="00C3238F">
      <w:pPr>
        <w:pStyle w:val="Tijeloteksta2"/>
        <w:spacing w:lineRule="auto" w:line="240" w:after="0"/>
        <w:ind w:firstLine="708"/>
        <w:jc w:val="both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>Ovo rješenje o prodaji nekretnin</w:t>
      </w:r>
      <w:r w:rsidR="00430314" w:rsidRPr="00C3238F">
        <w:rPr>
          <w:sz w:val="24"/>
          <w:szCs w:val="24"/>
          <w:lang w:val="hr-HR"/>
        </w:rPr>
        <w:t>e</w:t>
      </w:r>
      <w:r w:rsidRPr="00C3238F">
        <w:rPr>
          <w:sz w:val="24"/>
          <w:szCs w:val="24"/>
          <w:lang w:val="hr-HR"/>
        </w:rPr>
        <w:t xml:space="preserve"> dostavit će se zemljišno knjižn</w:t>
      </w:r>
      <w:r w:rsidR="00430314" w:rsidRPr="00C3238F">
        <w:rPr>
          <w:sz w:val="24"/>
          <w:szCs w:val="24"/>
          <w:lang w:val="hr-HR"/>
        </w:rPr>
        <w:t>o</w:t>
      </w:r>
      <w:r w:rsidRPr="00C3238F">
        <w:rPr>
          <w:sz w:val="24"/>
          <w:szCs w:val="24"/>
          <w:lang w:val="hr-HR"/>
        </w:rPr>
        <w:t>m odjel</w:t>
      </w:r>
      <w:r w:rsidR="00430314" w:rsidRPr="00C3238F">
        <w:rPr>
          <w:sz w:val="24"/>
          <w:szCs w:val="24"/>
          <w:lang w:val="hr-HR"/>
        </w:rPr>
        <w:t xml:space="preserve">u </w:t>
      </w:r>
      <w:r w:rsidRPr="00C3238F">
        <w:rPr>
          <w:sz w:val="24"/>
          <w:szCs w:val="24"/>
          <w:lang w:val="hr-HR"/>
        </w:rPr>
        <w:t xml:space="preserve">Općinskog suda u </w:t>
      </w:r>
      <w:r w:rsidR="00EC4A58" w:rsidRPr="00C3238F">
        <w:rPr>
          <w:sz w:val="24"/>
          <w:szCs w:val="24"/>
          <w:lang w:val="hr-HR"/>
        </w:rPr>
        <w:t>Zadru</w:t>
      </w:r>
      <w:r w:rsidR="0084271D" w:rsidRPr="00C3238F">
        <w:rPr>
          <w:sz w:val="24"/>
          <w:szCs w:val="24"/>
          <w:lang w:val="hr-HR"/>
        </w:rPr>
        <w:t xml:space="preserve"> </w:t>
      </w:r>
      <w:r w:rsidRPr="00C3238F">
        <w:rPr>
          <w:sz w:val="24"/>
          <w:szCs w:val="24"/>
          <w:lang w:val="hr-HR"/>
        </w:rPr>
        <w:t>koji vodi zemljišne knjige za predmetn</w:t>
      </w:r>
      <w:r w:rsidR="00430314" w:rsidRPr="00C3238F">
        <w:rPr>
          <w:sz w:val="24"/>
          <w:szCs w:val="24"/>
          <w:lang w:val="hr-HR"/>
        </w:rPr>
        <w:t>u</w:t>
      </w:r>
      <w:r w:rsidRPr="00C3238F">
        <w:rPr>
          <w:sz w:val="24"/>
          <w:szCs w:val="24"/>
          <w:lang w:val="hr-HR"/>
        </w:rPr>
        <w:t xml:space="preserve"> nekretnin</w:t>
      </w:r>
      <w:r w:rsidR="00430314" w:rsidRPr="00C3238F">
        <w:rPr>
          <w:sz w:val="24"/>
          <w:szCs w:val="24"/>
          <w:lang w:val="hr-HR"/>
        </w:rPr>
        <w:t>u</w:t>
      </w:r>
      <w:r w:rsidRPr="00C3238F">
        <w:rPr>
          <w:sz w:val="24"/>
          <w:szCs w:val="24"/>
          <w:lang w:val="hr-HR"/>
        </w:rPr>
        <w:t xml:space="preserve"> radi upisa zabilježbe rješenja o prodaji nekretnin</w:t>
      </w:r>
      <w:r w:rsidR="00430314" w:rsidRPr="00C3238F">
        <w:rPr>
          <w:sz w:val="24"/>
          <w:szCs w:val="24"/>
          <w:lang w:val="hr-HR"/>
        </w:rPr>
        <w:t>e</w:t>
      </w:r>
      <w:r w:rsidRPr="00C3238F">
        <w:rPr>
          <w:sz w:val="24"/>
          <w:szCs w:val="24"/>
          <w:lang w:val="hr-HR"/>
        </w:rPr>
        <w:t xml:space="preserve"> u odgovarajuć</w:t>
      </w:r>
      <w:r w:rsidR="00430314" w:rsidRPr="00C3238F">
        <w:rPr>
          <w:sz w:val="24"/>
          <w:szCs w:val="24"/>
          <w:lang w:val="hr-HR"/>
        </w:rPr>
        <w:t>e</w:t>
      </w:r>
      <w:r w:rsidRPr="00C3238F">
        <w:rPr>
          <w:sz w:val="24"/>
          <w:szCs w:val="24"/>
          <w:lang w:val="hr-HR"/>
        </w:rPr>
        <w:t>m zemljišnoknjižn</w:t>
      </w:r>
      <w:r w:rsidR="00430314" w:rsidRPr="00C3238F">
        <w:rPr>
          <w:sz w:val="24"/>
          <w:szCs w:val="24"/>
          <w:lang w:val="hr-HR"/>
        </w:rPr>
        <w:t>om</w:t>
      </w:r>
      <w:r w:rsidRPr="00C3238F">
        <w:rPr>
          <w:sz w:val="24"/>
          <w:szCs w:val="24"/>
          <w:lang w:val="hr-HR"/>
        </w:rPr>
        <w:t xml:space="preserve"> uloš</w:t>
      </w:r>
      <w:r w:rsidR="00430314" w:rsidRPr="00C3238F">
        <w:rPr>
          <w:sz w:val="24"/>
          <w:szCs w:val="24"/>
          <w:lang w:val="hr-HR"/>
        </w:rPr>
        <w:t>ku</w:t>
      </w:r>
      <w:r w:rsidR="00455950" w:rsidRPr="00C3238F">
        <w:rPr>
          <w:sz w:val="24"/>
          <w:szCs w:val="24"/>
          <w:lang w:val="hr-HR"/>
        </w:rPr>
        <w:t>.</w:t>
      </w:r>
    </w:p>
    <w:p w:rsidRDefault="00A347B6" w:rsidP="00BB488B" w:rsidR="00A347B6">
      <w:pPr>
        <w:pStyle w:val="Tijeloteksta2"/>
        <w:spacing w:lineRule="auto" w:line="240"/>
        <w:jc w:val="center"/>
        <w:rPr>
          <w:sz w:val="24"/>
          <w:szCs w:val="24"/>
          <w:lang w:val="hr-HR"/>
        </w:rPr>
      </w:pPr>
    </w:p>
    <w:p w:rsidRDefault="00E02A3D" w:rsidP="00BB488B" w:rsidR="00E02A3D" w:rsidRPr="00C3238F">
      <w:pPr>
        <w:pStyle w:val="Tijeloteksta2"/>
        <w:spacing w:lineRule="auto" w:line="240"/>
        <w:jc w:val="center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 xml:space="preserve">U Zadru, dana </w:t>
      </w:r>
      <w:r w:rsidR="001B2A97">
        <w:rPr>
          <w:sz w:val="24"/>
          <w:szCs w:val="24"/>
          <w:lang w:val="hr-HR"/>
        </w:rPr>
        <w:t>30</w:t>
      </w:r>
      <w:r w:rsidR="008760E1">
        <w:rPr>
          <w:sz w:val="24"/>
          <w:szCs w:val="24"/>
          <w:lang w:val="hr-HR"/>
        </w:rPr>
        <w:t>. svibnja</w:t>
      </w:r>
      <w:r w:rsidR="00824A17">
        <w:rPr>
          <w:sz w:val="24"/>
          <w:szCs w:val="24"/>
          <w:lang w:val="hr-HR"/>
        </w:rPr>
        <w:t xml:space="preserve"> 2016</w:t>
      </w:r>
      <w:r w:rsidRPr="00C3238F">
        <w:rPr>
          <w:sz w:val="24"/>
          <w:szCs w:val="24"/>
          <w:lang w:val="hr-HR"/>
        </w:rPr>
        <w:t>.</w:t>
      </w:r>
    </w:p>
    <w:p w:rsidRDefault="00BB488B" w:rsidP="00BB488B" w:rsidR="00BB488B" w:rsidRPr="00C3238F">
      <w:pPr>
        <w:pStyle w:val="Tijeloteksta2"/>
        <w:spacing w:lineRule="auto" w:line="240"/>
        <w:ind w:left="7440"/>
        <w:rPr>
          <w:sz w:val="24"/>
          <w:szCs w:val="24"/>
          <w:lang w:val="hr-HR"/>
        </w:rPr>
      </w:pPr>
    </w:p>
    <w:p w:rsidRDefault="00472A24" w:rsidP="00752306" w:rsidR="00455950" w:rsidRPr="00C3238F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                                     </w:t>
      </w:r>
      <w:r w:rsidR="008760E1">
        <w:rPr>
          <w:sz w:val="24"/>
          <w:szCs w:val="24"/>
          <w:lang w:val="hr-HR"/>
        </w:rPr>
        <w:t>Sutkinja</w:t>
      </w:r>
    </w:p>
    <w:p w:rsidRDefault="00E02A3D" w:rsidP="00752306" w:rsidR="00936E8D" w:rsidRPr="00C3238F">
      <w:pPr>
        <w:jc w:val="right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>Ardena Bajlo</w:t>
      </w:r>
    </w:p>
    <w:p w:rsidRDefault="00936E8D" w:rsidP="00936E8D" w:rsidR="00936E8D" w:rsidRPr="00C3238F">
      <w:pPr>
        <w:jc w:val="right"/>
        <w:rPr>
          <w:sz w:val="24"/>
          <w:szCs w:val="24"/>
          <w:lang w:val="hr-HR"/>
        </w:rPr>
      </w:pPr>
    </w:p>
    <w:p w:rsidRDefault="00936E8D" w:rsidP="00936E8D" w:rsidR="00936E8D" w:rsidRPr="00C3238F">
      <w:pPr>
        <w:jc w:val="right"/>
        <w:rPr>
          <w:sz w:val="24"/>
          <w:szCs w:val="24"/>
          <w:lang w:val="hr-HR"/>
        </w:rPr>
      </w:pPr>
    </w:p>
    <w:p w:rsidRDefault="00E02A3D" w:rsidP="00BB488B" w:rsidR="00E02A3D" w:rsidRPr="00C3238F">
      <w:pPr>
        <w:pStyle w:val="Tijeloteksta2"/>
        <w:spacing w:lineRule="auto" w:line="240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>POUKA O PRAVNOM LIJEKU</w:t>
      </w:r>
    </w:p>
    <w:p w:rsidRDefault="00E02A3D" w:rsidP="00BB488B" w:rsidR="00E02A3D" w:rsidRPr="00C3238F">
      <w:pPr>
        <w:pStyle w:val="Tijeloteksta2"/>
        <w:spacing w:lineRule="auto" w:line="240"/>
        <w:rPr>
          <w:sz w:val="24"/>
          <w:szCs w:val="24"/>
          <w:lang w:val="hr-HR"/>
        </w:rPr>
      </w:pPr>
      <w:r w:rsidRPr="00C3238F">
        <w:rPr>
          <w:sz w:val="24"/>
          <w:szCs w:val="24"/>
          <w:lang w:val="hr-HR"/>
        </w:rPr>
        <w:t xml:space="preserve">Protiv ovog rješenja može se podnijeti žalba Visokom trgovačkom sudu </w:t>
      </w:r>
      <w:smartTag w:element="PersonName" w:uri="urn:schemas-microsoft-com:office:smarttags">
        <w:smartTagPr>
          <w:attr w:val="RH u" w:name="ProductID"/>
        </w:smartTagPr>
        <w:r w:rsidRPr="00C3238F">
          <w:rPr>
            <w:sz w:val="24"/>
            <w:szCs w:val="24"/>
            <w:lang w:val="hr-HR"/>
          </w:rPr>
          <w:t>RH u</w:t>
        </w:r>
      </w:smartTag>
      <w:r w:rsidRPr="00C3238F">
        <w:rPr>
          <w:sz w:val="24"/>
          <w:szCs w:val="24"/>
          <w:lang w:val="hr-HR"/>
        </w:rPr>
        <w:t xml:space="preserve"> Zagrebu u roku od 8 dana od dana primitka pisanog otpravka istog, putem ovog suda u tri primjerka.</w:t>
      </w:r>
    </w:p>
    <w:p w:rsidRDefault="008D223A" w:rsidP="008D223A" w:rsidR="008D223A" w:rsidRPr="00C3238F">
      <w:pPr>
        <w:pStyle w:val="Tijeloteksta2"/>
        <w:spacing w:lineRule="auto" w:line="240"/>
        <w:ind w:left="360"/>
        <w:rPr>
          <w:sz w:val="24"/>
          <w:szCs w:val="24"/>
          <w:lang w:val="hr-HR"/>
        </w:rPr>
      </w:pPr>
    </w:p>
    <w:p w:rsidRDefault="00296CEA" w:rsidP="00752306" w:rsidR="00296CEA" w:rsidRPr="00752306">
      <w:pPr>
        <w:rPr>
          <w:sz w:val="24"/>
          <w:szCs w:val="24"/>
          <w:lang w:val="hr-HR"/>
        </w:rPr>
      </w:pPr>
      <w:r w:rsidRPr="00752306">
        <w:rPr>
          <w:sz w:val="24"/>
          <w:szCs w:val="24"/>
          <w:lang w:val="hr-HR"/>
        </w:rPr>
        <w:t>DNA</w:t>
      </w:r>
    </w:p>
    <w:p w:rsidRDefault="00296CEA" w:rsidP="00752306" w:rsidR="00296CEA" w:rsidRPr="00752306">
      <w:pPr>
        <w:rPr>
          <w:sz w:val="24"/>
          <w:szCs w:val="24"/>
          <w:lang w:val="hr-HR"/>
        </w:rPr>
      </w:pPr>
      <w:r w:rsidRPr="00752306">
        <w:rPr>
          <w:sz w:val="24"/>
          <w:szCs w:val="24"/>
          <w:lang w:val="hr-HR"/>
        </w:rPr>
        <w:t xml:space="preserve">- stečajnom upravitelju </w:t>
      </w:r>
    </w:p>
    <w:p w:rsidRDefault="00296CEA" w:rsidP="00752306" w:rsidR="00296CEA" w:rsidRPr="00752306">
      <w:pPr>
        <w:rPr>
          <w:sz w:val="24"/>
          <w:szCs w:val="24"/>
          <w:lang w:val="hr-HR"/>
        </w:rPr>
      </w:pPr>
      <w:r w:rsidRPr="00752306">
        <w:rPr>
          <w:sz w:val="24"/>
          <w:szCs w:val="24"/>
          <w:lang w:val="hr-HR"/>
        </w:rPr>
        <w:t>- Općinski sud  Zadru– ZK odjel</w:t>
      </w:r>
    </w:p>
    <w:p w:rsidRDefault="00296CEA" w:rsidP="00752306" w:rsidR="00296CEA" w:rsidRPr="00752306">
      <w:pPr>
        <w:rPr>
          <w:sz w:val="24"/>
          <w:szCs w:val="24"/>
          <w:lang w:val="hr-HR"/>
        </w:rPr>
      </w:pPr>
      <w:r w:rsidRPr="00752306">
        <w:rPr>
          <w:sz w:val="24"/>
          <w:szCs w:val="24"/>
          <w:lang w:val="hr-HR"/>
        </w:rPr>
        <w:t>- Razlučn</w:t>
      </w:r>
      <w:r w:rsidR="008A3E27">
        <w:rPr>
          <w:sz w:val="24"/>
          <w:szCs w:val="24"/>
          <w:lang w:val="hr-HR"/>
        </w:rPr>
        <w:t>o</w:t>
      </w:r>
      <w:r w:rsidRPr="00752306">
        <w:rPr>
          <w:sz w:val="24"/>
          <w:szCs w:val="24"/>
          <w:lang w:val="hr-HR"/>
        </w:rPr>
        <w:t>m vjerovni</w:t>
      </w:r>
      <w:r w:rsidR="008A3E27">
        <w:rPr>
          <w:sz w:val="24"/>
          <w:szCs w:val="24"/>
          <w:lang w:val="hr-HR"/>
        </w:rPr>
        <w:t>ku</w:t>
      </w:r>
      <w:r w:rsidRPr="00752306">
        <w:rPr>
          <w:sz w:val="24"/>
          <w:szCs w:val="24"/>
          <w:lang w:val="hr-HR"/>
        </w:rPr>
        <w:t xml:space="preserve"> – </w:t>
      </w:r>
      <w:r w:rsidR="008A3E27">
        <w:rPr>
          <w:sz w:val="24"/>
          <w:szCs w:val="24"/>
          <w:lang w:val="hr-HR"/>
        </w:rPr>
        <w:t>Partner banka d.d. Zagreb, Vončinina 2</w:t>
      </w:r>
      <w:r w:rsidRPr="00752306">
        <w:rPr>
          <w:sz w:val="24"/>
          <w:szCs w:val="24"/>
          <w:lang w:val="hr-HR"/>
        </w:rPr>
        <w:t xml:space="preserve">  </w:t>
      </w:r>
    </w:p>
    <w:p w:rsidRDefault="00296CEA" w:rsidP="00752306" w:rsidR="00296CEA" w:rsidRPr="00752306">
      <w:pPr>
        <w:rPr>
          <w:sz w:val="24"/>
          <w:szCs w:val="24"/>
          <w:lang w:val="hr-HR"/>
        </w:rPr>
      </w:pPr>
      <w:r w:rsidRPr="00752306">
        <w:rPr>
          <w:sz w:val="24"/>
          <w:szCs w:val="24"/>
          <w:lang w:val="hr-HR"/>
        </w:rPr>
        <w:t xml:space="preserve">- Na </w:t>
      </w:r>
      <w:r w:rsidR="008A3E27">
        <w:rPr>
          <w:sz w:val="24"/>
          <w:szCs w:val="24"/>
          <w:lang w:val="hr-HR"/>
        </w:rPr>
        <w:t>e-</w:t>
      </w:r>
      <w:r w:rsidRPr="00752306">
        <w:rPr>
          <w:sz w:val="24"/>
          <w:szCs w:val="24"/>
          <w:lang w:val="hr-HR"/>
        </w:rPr>
        <w:t xml:space="preserve">oglasnu ploču suda </w:t>
      </w:r>
    </w:p>
    <w:p w:rsidRDefault="00296CEA" w:rsidP="00752306" w:rsidR="00296CEA" w:rsidRPr="00752306">
      <w:pPr>
        <w:rPr>
          <w:sz w:val="24"/>
          <w:szCs w:val="24"/>
          <w:lang w:val="hr-HR"/>
        </w:rPr>
      </w:pPr>
      <w:r w:rsidRPr="00752306">
        <w:rPr>
          <w:sz w:val="24"/>
          <w:szCs w:val="24"/>
          <w:lang w:val="hr-HR"/>
        </w:rPr>
        <w:t>- u spis</w:t>
      </w:r>
    </w:p>
    <w:p w:rsidRDefault="00296CEA" w:rsidP="00296CEA" w:rsidR="00296CEA" w:rsidRPr="00C3238F">
      <w:pPr>
        <w:pStyle w:val="Tijeloteksta2"/>
        <w:ind w:left="360"/>
        <w:rPr>
          <w:sz w:val="24"/>
          <w:szCs w:val="24"/>
          <w:lang w:val="hr-HR"/>
        </w:rPr>
      </w:pPr>
    </w:p>
    <w:p w:rsidRDefault="00296CEA" w:rsidP="00296CEA" w:rsidR="00296CEA" w:rsidRPr="00C3238F">
      <w:pPr>
        <w:pStyle w:val="Tijeloteksta2"/>
        <w:ind w:left="360"/>
        <w:rPr>
          <w:sz w:val="24"/>
          <w:szCs w:val="24"/>
          <w:lang w:val="hr-HR"/>
        </w:rPr>
      </w:pPr>
    </w:p>
    <w:p w:rsidRDefault="00296CEA" w:rsidP="00296CEA" w:rsidR="00296CEA" w:rsidRPr="00C3238F">
      <w:pPr>
        <w:pStyle w:val="Tijeloteksta2"/>
        <w:ind w:left="360"/>
        <w:rPr>
          <w:sz w:val="24"/>
          <w:szCs w:val="24"/>
          <w:lang w:val="hr-HR"/>
        </w:rPr>
      </w:pPr>
    </w:p>
    <w:p w:rsidRDefault="00E02A3D" w:rsidP="00E02A3D" w:rsidR="00E02A3D" w:rsidRPr="00C3238F">
      <w:pPr>
        <w:pStyle w:val="Tijeloteksta2"/>
        <w:ind w:left="360"/>
        <w:rPr>
          <w:sz w:val="24"/>
          <w:szCs w:val="24"/>
          <w:lang w:val="hr-HR"/>
        </w:rPr>
      </w:pPr>
    </w:p>
    <w:p w:rsidRDefault="00E02A3D" w:rsidP="00E02A3D" w:rsidR="00E02A3D" w:rsidRPr="00C3238F">
      <w:pPr>
        <w:pStyle w:val="Tijeloteksta2"/>
        <w:ind w:left="360"/>
        <w:rPr>
          <w:sz w:val="24"/>
          <w:szCs w:val="24"/>
          <w:lang w:val="hr-HR"/>
        </w:rPr>
      </w:pPr>
    </w:p>
    <w:p w:rsidRDefault="00E02A3D" w:rsidP="00E02A3D" w:rsidR="00E02A3D" w:rsidRPr="00C3238F">
      <w:pPr>
        <w:pStyle w:val="Tijeloteksta2"/>
        <w:ind w:left="360"/>
        <w:rPr>
          <w:sz w:val="24"/>
          <w:szCs w:val="24"/>
          <w:lang w:val="hr-HR"/>
        </w:rPr>
      </w:pPr>
    </w:p>
    <w:p w:rsidRDefault="00E02A3D" w:rsidR="00E02A3D" w:rsidRPr="00164A39">
      <w:pPr>
        <w:rPr>
          <w:lang w:val="hr-HR"/>
        </w:rPr>
      </w:pPr>
    </w:p>
    <w:sectPr w:rsidSect="00164A39" w:rsidR="00E02A3D" w:rsidRPr="00164A3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6D56" w:rsidR="00756D56">
      <w:r>
        <w:separator/>
      </w:r>
    </w:p>
  </w:endnote>
  <w:endnote w:id="0" w:type="continuationSeparator">
    <w:p w:rsidRDefault="00756D56" w:rsidR="00756D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6D56" w:rsidR="00756D56">
      <w:r>
        <w:separator/>
      </w:r>
    </w:p>
  </w:footnote>
  <w:footnote w:id="0" w:type="continuationSeparator">
    <w:p w:rsidRDefault="00756D56" w:rsidR="00756D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271D" w:rsidP="00873874" w:rsidR="008427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4271D" w:rsidR="008427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271D" w:rsidP="00164A39" w:rsidR="0084271D" w:rsidRPr="00164A39">
    <w:pPr>
      <w:pStyle w:val="Zaglavlje"/>
      <w:framePr w:y="1" w:xAlign="center" w:vAnchor="text" w:hAnchor="margin" w:wrap="around"/>
      <w:jc w:val="right"/>
      <w:rPr>
        <w:rStyle w:val="Brojstranice"/>
        <w:rFonts w:cs="Arial" w:hAnsi="Arial" w:ascii="Arial"/>
        <w:sz w:val="22"/>
        <w:szCs w:val="22"/>
      </w:rPr>
    </w:pPr>
    <w:r w:rsidRPr="00164A39">
      <w:rPr>
        <w:rStyle w:val="Brojstranice"/>
        <w:rFonts w:cs="Arial" w:hAnsi="Arial" w:ascii="Arial"/>
        <w:sz w:val="22"/>
        <w:szCs w:val="22"/>
      </w:rPr>
      <w:fldChar w:fldCharType="begin"/>
    </w:r>
    <w:r w:rsidRPr="00164A39">
      <w:rPr>
        <w:rStyle w:val="Brojstranice"/>
        <w:rFonts w:cs="Arial" w:hAnsi="Arial" w:ascii="Arial"/>
        <w:sz w:val="22"/>
        <w:szCs w:val="22"/>
      </w:rPr>
      <w:instrText xml:space="preserve">PAGE  </w:instrText>
    </w:r>
    <w:r w:rsidRPr="00164A39">
      <w:rPr>
        <w:rStyle w:val="Brojstranice"/>
        <w:rFonts w:cs="Arial" w:hAnsi="Arial" w:ascii="Arial"/>
        <w:sz w:val="22"/>
        <w:szCs w:val="22"/>
      </w:rPr>
      <w:fldChar w:fldCharType="separate"/>
    </w:r>
    <w:r w:rsidR="00035604">
      <w:rPr>
        <w:rStyle w:val="Brojstranice"/>
        <w:rFonts w:cs="Arial" w:hAnsi="Arial" w:ascii="Arial"/>
        <w:noProof/>
        <w:sz w:val="22"/>
        <w:szCs w:val="22"/>
      </w:rPr>
      <w:t>2</w:t>
    </w:r>
    <w:r w:rsidRPr="00164A39">
      <w:rPr>
        <w:rStyle w:val="Brojstranice"/>
        <w:rFonts w:cs="Arial" w:hAnsi="Arial" w:ascii="Arial"/>
        <w:sz w:val="22"/>
        <w:szCs w:val="22"/>
      </w:rPr>
      <w:fldChar w:fldCharType="end"/>
    </w:r>
  </w:p>
  <w:p w:rsidRDefault="0084271D" w:rsidP="00164A39" w:rsidR="0084271D" w:rsidRPr="008A3E27">
    <w:pPr>
      <w:pStyle w:val="Zaglavlje"/>
      <w:jc w:val="right"/>
      <w:rPr>
        <w:sz w:val="24"/>
        <w:szCs w:val="24"/>
      </w:rPr>
    </w:pPr>
    <w:r w:rsidRPr="008A3E27">
      <w:rPr>
        <w:sz w:val="24"/>
        <w:szCs w:val="24"/>
      </w:rPr>
      <w:t>Poslovni broj 1 St-</w:t>
    </w:r>
    <w:r w:rsidR="008A3E27" w:rsidRPr="008A3E27">
      <w:rPr>
        <w:sz w:val="24"/>
        <w:szCs w:val="24"/>
      </w:rPr>
      <w:t>602/13-</w:t>
    </w:r>
    <w:r w:rsidR="00FF5CD0">
      <w:rPr>
        <w:sz w:val="24"/>
        <w:szCs w:val="24"/>
      </w:rPr>
      <w:t>168</w:t>
    </w:r>
  </w:p>
  <w:p w:rsidRDefault="0084271D" w:rsidP="00164A39" w:rsidR="0084271D">
    <w:pPr>
      <w:pStyle w:val="Zaglavlje"/>
      <w:jc w:val="right"/>
      <w:rPr>
        <w:rFonts w:cs="Arial" w:hAnsi="Arial" w:ascii="Arial"/>
        <w:sz w:val="22"/>
        <w:szCs w:val="22"/>
      </w:rPr>
    </w:pPr>
  </w:p>
  <w:p w:rsidRDefault="0084271D" w:rsidP="00164A39" w:rsidR="0084271D">
    <w:pPr>
      <w:pStyle w:val="Zaglavlje"/>
      <w:jc w:val="right"/>
      <w:rPr>
        <w:rFonts w:cs="Arial" w:hAnsi="Arial" w:ascii="Arial"/>
        <w:sz w:val="22"/>
        <w:szCs w:val="22"/>
      </w:rPr>
    </w:pPr>
  </w:p>
  <w:p w:rsidRDefault="0084271D" w:rsidP="00164A39" w:rsidR="0084271D" w:rsidRPr="00164A39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E8599C"/>
    <w:multiLevelType w:val="hybridMultilevel"/>
    <w:tmpl w:val="A99C3B80"/>
    <w:lvl w:tplc="60FC3D5E" w:ilvl="0">
      <w:start w:val="1"/>
      <w:numFmt w:val="decimal"/>
      <w:lvlText w:val="%1."/>
      <w:lvlJc w:val="left"/>
      <w:pPr>
        <w:tabs>
          <w:tab w:pos="885" w:val="num"/>
        </w:tabs>
        <w:ind w:hanging="705" w:left="885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260" w:val="num"/>
        </w:tabs>
        <w:ind w:hanging="360" w:left="1260"/>
      </w:pPr>
    </w:lvl>
    <w:lvl w:tplc="041A001B" w:ilvl="2">
      <w:start w:val="1"/>
      <w:numFmt w:val="decimal"/>
      <w:lvlText w:val="%3."/>
      <w:lvlJc w:val="left"/>
      <w:pPr>
        <w:tabs>
          <w:tab w:pos="1980" w:val="num"/>
        </w:tabs>
        <w:ind w:hanging="360" w:left="1980"/>
      </w:pPr>
    </w:lvl>
    <w:lvl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plc="041A0019" w:ilvl="4">
      <w:start w:val="1"/>
      <w:numFmt w:val="decimal"/>
      <w:lvlText w:val="%5."/>
      <w:lvlJc w:val="left"/>
      <w:pPr>
        <w:tabs>
          <w:tab w:pos="3420" w:val="num"/>
        </w:tabs>
        <w:ind w:hanging="360" w:left="3420"/>
      </w:pPr>
    </w:lvl>
    <w:lvl w:tplc="041A001B" w:ilvl="5">
      <w:start w:val="1"/>
      <w:numFmt w:val="decimal"/>
      <w:lvlText w:val="%6."/>
      <w:lvlJc w:val="left"/>
      <w:pPr>
        <w:tabs>
          <w:tab w:pos="4140" w:val="num"/>
        </w:tabs>
        <w:ind w:hanging="360" w:left="4140"/>
      </w:pPr>
    </w:lvl>
    <w:lvl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plc="041A0019" w:ilvl="7">
      <w:start w:val="1"/>
      <w:numFmt w:val="decimal"/>
      <w:lvlText w:val="%8."/>
      <w:lvlJc w:val="left"/>
      <w:pPr>
        <w:tabs>
          <w:tab w:pos="5580" w:val="num"/>
        </w:tabs>
        <w:ind w:hanging="360" w:left="5580"/>
      </w:pPr>
    </w:lvl>
    <w:lvl w:tplc="041A001B" w:ilvl="8">
      <w:start w:val="1"/>
      <w:numFmt w:val="decimal"/>
      <w:lvlText w:val="%9."/>
      <w:lvlJc w:val="left"/>
      <w:pPr>
        <w:tabs>
          <w:tab w:pos="6300" w:val="num"/>
        </w:tabs>
        <w:ind w:hanging="360" w:left="6300"/>
      </w:pPr>
    </w:lvl>
  </w:abstractNum>
  <w:abstractNum w:abstractNumId="2">
    <w:nsid w:val="7347416F"/>
    <w:multiLevelType w:val="hybridMultilevel"/>
    <w:tmpl w:val="15DCE3A6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02A3D"/>
    <w:rsid w:val="00013FDB"/>
    <w:rsid w:val="00026F5D"/>
    <w:rsid w:val="00027A9D"/>
    <w:rsid w:val="00035604"/>
    <w:rsid w:val="001208EA"/>
    <w:rsid w:val="00164A39"/>
    <w:rsid w:val="001B2A97"/>
    <w:rsid w:val="001D684E"/>
    <w:rsid w:val="00234DC2"/>
    <w:rsid w:val="00262182"/>
    <w:rsid w:val="00283C15"/>
    <w:rsid w:val="00296CEA"/>
    <w:rsid w:val="002B7872"/>
    <w:rsid w:val="002D18EC"/>
    <w:rsid w:val="003002F2"/>
    <w:rsid w:val="00324F14"/>
    <w:rsid w:val="00384FC8"/>
    <w:rsid w:val="003C7653"/>
    <w:rsid w:val="003E4854"/>
    <w:rsid w:val="00405F0E"/>
    <w:rsid w:val="00430314"/>
    <w:rsid w:val="00445C93"/>
    <w:rsid w:val="00455950"/>
    <w:rsid w:val="00472A24"/>
    <w:rsid w:val="004B02F5"/>
    <w:rsid w:val="004C2B10"/>
    <w:rsid w:val="005468B8"/>
    <w:rsid w:val="005D6F24"/>
    <w:rsid w:val="00752306"/>
    <w:rsid w:val="00756D56"/>
    <w:rsid w:val="00756FF6"/>
    <w:rsid w:val="007C068D"/>
    <w:rsid w:val="00824A17"/>
    <w:rsid w:val="00841878"/>
    <w:rsid w:val="0084271D"/>
    <w:rsid w:val="00873874"/>
    <w:rsid w:val="008760E1"/>
    <w:rsid w:val="008928F2"/>
    <w:rsid w:val="008A3E27"/>
    <w:rsid w:val="008D223A"/>
    <w:rsid w:val="008E3AAC"/>
    <w:rsid w:val="008E3E5C"/>
    <w:rsid w:val="00936E8D"/>
    <w:rsid w:val="00985333"/>
    <w:rsid w:val="00994920"/>
    <w:rsid w:val="009D636A"/>
    <w:rsid w:val="00A347B6"/>
    <w:rsid w:val="00B942AE"/>
    <w:rsid w:val="00BB488B"/>
    <w:rsid w:val="00C047BC"/>
    <w:rsid w:val="00C27E0E"/>
    <w:rsid w:val="00C3238F"/>
    <w:rsid w:val="00C61046"/>
    <w:rsid w:val="00CA6634"/>
    <w:rsid w:val="00D37CF0"/>
    <w:rsid w:val="00D54201"/>
    <w:rsid w:val="00D80050"/>
    <w:rsid w:val="00E02A3D"/>
    <w:rsid w:val="00EA24B9"/>
    <w:rsid w:val="00EA44A3"/>
    <w:rsid w:val="00EC4A58"/>
    <w:rsid w:val="00F1605C"/>
    <w:rsid w:val="00F44D89"/>
    <w:rsid w:val="00FF5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02A3D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E02A3D"/>
    <w:pPr>
      <w:jc w:val="both"/>
    </w:pPr>
    <w:rPr>
      <w:sz w:val="24"/>
      <w:lang w:val="hr-HR"/>
    </w:rPr>
  </w:style>
  <w:style w:styleId="Tijeloteksta2" w:type="paragraph">
    <w:name w:val="Body Text 2"/>
    <w:basedOn w:val="Normal"/>
    <w:link w:val="Tijeloteksta2Char"/>
    <w:rsid w:val="00E02A3D"/>
    <w:pPr>
      <w:spacing w:lineRule="auto" w:line="480" w:after="120"/>
    </w:pPr>
  </w:style>
  <w:style w:styleId="Zaglavlje" w:type="paragraph">
    <w:name w:val="header"/>
    <w:basedOn w:val="Normal"/>
    <w:rsid w:val="00164A3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64A39"/>
  </w:style>
  <w:style w:styleId="Podnoje" w:type="paragraph">
    <w:name w:val="footer"/>
    <w:basedOn w:val="Normal"/>
    <w:rsid w:val="00164A3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D6F24"/>
    <w:rPr>
      <w:rFonts w:cs="Tahoma" w:hAnsi="Tahoma" w:ascii="Tahoma"/>
      <w:sz w:val="16"/>
      <w:szCs w:val="16"/>
    </w:rPr>
  </w:style>
  <w:style w:styleId="StandardWeb" w:type="paragraph">
    <w:name w:val="Normal (Web)"/>
    <w:basedOn w:val="Normal"/>
    <w:rsid w:val="00756FF6"/>
    <w:pPr>
      <w:spacing w:afterAutospacing="true" w:after="100" w:beforeAutospacing="true" w:before="100"/>
    </w:pPr>
    <w:rPr>
      <w:sz w:val="24"/>
      <w:szCs w:val="24"/>
      <w:lang w:val="hr-HR"/>
    </w:rPr>
  </w:style>
  <w:style w:customStyle="true" w:styleId="Tijeloteksta2Char" w:type="character">
    <w:name w:val="Tijelo teksta 2 Char"/>
    <w:link w:val="Tijeloteksta2"/>
    <w:rsid w:val="00756FF6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356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560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560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560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560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02A3D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E02A3D"/>
    <w:pPr>
      <w:jc w:val="both"/>
    </w:pPr>
    <w:rPr>
      <w:sz w:val="24"/>
      <w:lang w:val="hr-HR"/>
    </w:rPr>
  </w:style>
  <w:style w:styleId="Tijeloteksta2" w:type="paragraph">
    <w:name w:val="Body Text 2"/>
    <w:basedOn w:val="Normal"/>
    <w:link w:val="Tijeloteksta2Char"/>
    <w:rsid w:val="00E02A3D"/>
    <w:pPr>
      <w:spacing w:after="120" w:line="480" w:lineRule="auto"/>
    </w:pPr>
  </w:style>
  <w:style w:styleId="Zaglavlje" w:type="paragraph">
    <w:name w:val="header"/>
    <w:basedOn w:val="Normal"/>
    <w:rsid w:val="00164A3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64A39"/>
  </w:style>
  <w:style w:styleId="Podnoje" w:type="paragraph">
    <w:name w:val="footer"/>
    <w:basedOn w:val="Normal"/>
    <w:rsid w:val="00164A3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D6F24"/>
    <w:rPr>
      <w:rFonts w:ascii="Tahoma" w:cs="Tahoma" w:hAnsi="Tahoma"/>
      <w:sz w:val="16"/>
      <w:szCs w:val="16"/>
    </w:rPr>
  </w:style>
  <w:style w:styleId="StandardWeb" w:type="paragraph">
    <w:name w:val="Normal (Web)"/>
    <w:basedOn w:val="Normal"/>
    <w:rsid w:val="00756FF6"/>
    <w:pPr>
      <w:spacing w:after="100" w:afterAutospacing="1" w:before="100" w:beforeAutospacing="1"/>
    </w:pPr>
    <w:rPr>
      <w:sz w:val="24"/>
      <w:szCs w:val="24"/>
      <w:lang w:val="hr-HR"/>
    </w:rPr>
  </w:style>
  <w:style w:customStyle="1" w:styleId="Tijeloteksta2Char" w:type="character">
    <w:name w:val="Tijelo teksta 2 Char"/>
    <w:link w:val="Tijeloteksta2"/>
    <w:rsid w:val="00756FF6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356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560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560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560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560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</izvorni_sadrzaj>
    <derivirana_varijabla naziv="DomainObject.Predmet.Broj_1">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2013.</izvorni_sadrzaj>
    <derivirana_varijabla naziv="DomainObject.Predmet.DatumOsnivanja_1">11.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St-602/2013</izvorni_sadrzaj>
    <derivirana_varijabla naziv="DomainObject.Predmet.OznakaBroj_1">St-602/2013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AEDIFICO d.o.o. za građevinarstvo</izvorni_sadrzaj>
    <derivirana_varijabla naziv="DomainObject.Predmet.ProtustrankaFormated_1">  AEDIFICO d.o.o. za građevinarstvo</derivirana_varijabla>
  </DomainObject.Predmet.ProtustrankaFormated>
  <DomainObject.Predmet.ProtustrankaFormatedOIB>
    <izvorni_sadrzaj>  AEDIFICO d.o.o. za građevinarstvo, OIB 62573180638</izvorni_sadrzaj>
    <derivirana_varijabla naziv="DomainObject.Predmet.ProtustrankaFormatedOIB_1">  AEDIFICO d.o.o. za građevinarstvo, OIB 62573180638</derivirana_varijabla>
  </DomainObject.Predmet.ProtustrankaFormatedOIB>
  <DomainObject.Predmet.ProtustrankaFormatedWithAdress>
    <izvorni_sadrzaj> AEDIFICO d.o.o. za građevinarstvo, Liburnska Obala 6, Zadar</izvorni_sadrzaj>
    <derivirana_varijabla naziv="DomainObject.Predmet.ProtustrankaFormatedWithAdress_1"> AEDIFICO d.o.o. za građevinarstvo, Liburnska Obala 6, Zadar</derivirana_varijabla>
  </DomainObject.Predmet.ProtustrankaFormatedWithAdress>
  <DomainObject.Predmet.ProtustrankaFormatedWithAdressOIB>
    <izvorni_sadrzaj> AEDIFICO d.o.o. za građevinarstvo, OIB 62573180638, Liburnska Obala 6, Zadar</izvorni_sadrzaj>
    <derivirana_varijabla naziv="DomainObject.Predmet.ProtustrankaFormatedWithAdressOIB_1"> AEDIFICO d.o.o. za građevinarstvo, OIB 62573180638, Liburnska Obala 6, Zadar</derivirana_varijabla>
  </DomainObject.Predmet.ProtustrankaFormatedWithAdressOIB>
  <DomainObject.Predmet.ProtustrankaWithAdress>
    <izvorni_sadrzaj>AEDIFICO d.o.o. za građevinarstvo Liburnska Obala 6, Zadar</izvorni_sadrzaj>
    <derivirana_varijabla naziv="DomainObject.Predmet.ProtustrankaWithAdress_1">AEDIFICO d.o.o. za građevinarstvo Liburnska Obala 6, Zadar</derivirana_varijabla>
  </DomainObject.Predmet.ProtustrankaWithAdress>
  <DomainObject.Predmet.ProtustrankaWithAdressOIB>
    <izvorni_sadrzaj>AEDIFICO d.o.o. za građevinarstvo, OIB 62573180638, Liburnska Obala 6, Zadar</izvorni_sadrzaj>
    <derivirana_varijabla naziv="DomainObject.Predmet.ProtustrankaWithAdressOIB_1">AEDIFICO d.o.o. za građevinarstvo, OIB 62573180638, Liburnska Obala 6, Zadar</derivirana_varijabla>
  </DomainObject.Predmet.ProtustrankaWithAdressOIB>
  <DomainObject.Predmet.ProtustrankaNazivFormated>
    <izvorni_sadrzaj>AEDIFICO d.o.o. za građevinarstvo</izvorni_sadrzaj>
    <derivirana_varijabla naziv="DomainObject.Predmet.ProtustrankaNazivFormated_1">AEDIFICO d.o.o. za građevinarstvo</derivirana_varijabla>
  </DomainObject.Predmet.ProtustrankaNazivFormated>
  <DomainObject.Predmet.ProtustrankaNazivFormatedOIB>
    <izvorni_sadrzaj>AEDIFICO d.o.o. za građevinarstvo, OIB 62573180638</izvorni_sadrzaj>
    <derivirana_varijabla naziv="DomainObject.Predmet.ProtustrankaNazivFormatedOIB_1">AEDIFICO d.o.o. za građevinarstvo, OIB 62573180638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Marijan Baričević, vl. obrta Marin, pripremni radovo na gradilištu; Kocky Surać; Vlado Mašić zastupanog po punomoćniku Zlatko Jurlina</izvorni_sadrzaj>
    <derivirana_varijabla naziv="DomainObject.Predmet.StrankaFormated_1">  FINA; Marijan Baričević, vl. obrta Marin, pripremni radovo na gradilištu; Kocky Surać; Vlado Mašić zastupanog po punomoćniku Zlatko Jurlina</derivirana_varijabla>
  </DomainObject.Predmet.StrankaFormated>
  <DomainObject.Predmet.StrankaFormatedOIB>
    <izvorni_sadrzaj>  FINA, OIB 85821130368; Marijan Baričević, vl. obrta Marin, pripremni radovo na gradilištu, OIB 06137784501; Kocky Surać, OIB 19265062692; Vlado Mašić, OIB 99185599924 zastupanog po punomoćniku Zlatko Jurlina</izvorni_sadrzaj>
    <derivirana_varijabla naziv="DomainObject.Predmet.StrankaFormatedOIB_1">  FINA, OIB 85821130368; Marijan Baričević, vl. obrta Marin, pripremni radovo na gradilištu, OIB 06137784501; Kocky Surać, OIB 19265062692; Vlado Mašić, OIB 99185599924 zastupanog po punomoćniku Zlatko Jurlina</derivirana_varijabla>
  </DomainObject.Predmet.StrankaFormatedOIB>
  <DomainObject.Predmet.StrankaFormatedWithAdress>
    <izvorni_sadrzaj> FINA; Marijan Baričević, vl. obrta Marin, pripremni radovo na gradilištu, Slivnica 39, 23242 Slivnica; Kocky Surać, DALMATINSKA ULICA 5 (ranije: MURVICA, MURVICA DONJA, 64), 23000 Murvica; Vlado Mašić, Kolodvorska 46, 44320 Kutina zastupanog po punomoćniku Zlatko Jurlina</izvorni_sadrzaj>
    <derivirana_varijabla naziv="DomainObject.Predmet.StrankaFormatedWithAdress_1"> FINA; Marijan Baričević, vl. obrta Marin, pripremni radovo na gradilištu, Slivnica 39, 23242 Slivnica; Kocky Surać, DALMATINSKA ULICA 5 (ranije: MURVICA, MURVICA DONJA, 64), 23000 Murvica; Vlado Mašić, Kolodvorska 46, 44320 Kutina zastupanog po punomoćniku Zlatko Jurlina</derivirana_varijabla>
  </DomainObject.Predmet.StrankaFormatedWithAdress>
  <DomainObject.Predmet.StrankaFormatedWithAdressOIB>
    <izvorni_sadrzaj> FINA, OIB 85821130368; Marijan Baričević, vl. obrta Marin, pripremni radovo na gradilištu, OIB 06137784501, Slivnica 39, 23242 Slivnica; Kocky Surać, OIB 19265062692, DALMATINSKA ULICA 5 (ranije: MURVICA, MURVICA DONJA, 64), 23000 Murvica; Vlado Mašić, OIB 99185599924, Kolodvorska 46, 44320 Kutina zastupanog po punomoćniku Zlatko Jurlina</izvorni_sadrzaj>
    <derivirana_varijabla naziv="DomainObject.Predmet.StrankaFormatedWithAdressOIB_1"> FINA, OIB 85821130368; Marijan Baričević, vl. obrta Marin, pripremni radovo na gradilištu, OIB 06137784501, Slivnica 39, 23242 Slivnica; Kocky Surać, OIB 19265062692, DALMATINSKA ULICA 5 (ranije: MURVICA, MURVICA DONJA, 64), 23000 Murvica; Vlado Mašić, OIB 99185599924, Kolodvorska 46, 44320 Kutina zastupanog po punomoćniku Zlatko Jurlina</derivirana_varijabla>
  </DomainObject.Predmet.StrankaFormatedWithAdressOIB>
  <DomainObject.Predmet.StrankaWithAdress>
    <izvorni_sadrzaj>FINA ,Marijan Baričević, vl. obrta Marin, pripremni radovo na gradilištu Slivnica 39,23242 Slivnica,Kocky Surać DALMATINSKA ULICA 5 (ranije: MURVICA, MURVICA DONJA, 64),23000 Murvica,Vlado Mašić Kolodvorska 46,44320 Kutina</izvorni_sadrzaj>
    <derivirana_varijabla naziv="DomainObject.Predmet.StrankaWithAdress_1">FINA ,Marijan Baričević, vl. obrta Marin, pripremni radovo na gradilištu Slivnica 39,23242 Slivnica,Kocky Surać DALMATINSKA ULICA 5 (ranije: MURVICA, MURVICA DONJA, 64),23000 Murvica,Vlado Mašić Kolodvorska 46,44320 Kutina</derivirana_varijabla>
  </DomainObject.Predmet.StrankaWithAdress>
  <DomainObject.Predmet.StrankaWithAdressOIB>
    <izvorni_sadrzaj>FINA, OIB 85821130368,Marijan Baričević, vl. obrta Marin, pripremni radovo na gradilištu, OIB 06137784501, Slivnica 39,23242 Slivnica,Kocky Surać, OIB 19265062692, DALMATINSKA ULICA 5 (ranije: MURVICA, MURVICA DONJA, 64),23000 Murvica,Vlado Mašić, OIB 99185599924, Kolodvorska 46,44320 Kutina</izvorni_sadrzaj>
    <derivirana_varijabla naziv="DomainObject.Predmet.StrankaWithAdressOIB_1">FINA, OIB 85821130368,Marijan Baričević, vl. obrta Marin, pripremni radovo na gradilištu, OIB 06137784501, Slivnica 39,23242 Slivnica,Kocky Surać, OIB 19265062692, DALMATINSKA ULICA 5 (ranije: MURVICA, MURVICA DONJA, 64),23000 Murvica,Vlado Mašić, OIB 99185599924, Kolodvorska 46,44320 Kutina</derivirana_varijabla>
  </DomainObject.Predmet.StrankaWithAdressOIB>
  <DomainObject.Predmet.StrankaNazivFormated>
    <izvorni_sadrzaj>FINA,Marijan Baričević, vl. obrta Marin, pripremni radovo na gradilištu,Kocky Surać,Vlado Mašić</izvorni_sadrzaj>
    <derivirana_varijabla naziv="DomainObject.Predmet.StrankaNazivFormated_1">FINA,Marijan Baričević, vl. obrta Marin, pripremni radovo na gradilištu,Kocky Surać,Vlado Mašić</derivirana_varijabla>
  </DomainObject.Predmet.StrankaNazivFormated>
  <DomainObject.Predmet.StrankaNazivFormatedOIB>
    <izvorni_sadrzaj>FINA, OIB 85821130368,Marijan Baričević, vl. obrta Marin, pripremni radovo na gradilištu, OIB 06137784501,Kocky Surać, OIB 19265062692,Vlado Mašić, OIB 99185599924</izvorni_sadrzaj>
    <derivirana_varijabla naziv="DomainObject.Predmet.StrankaNazivFormatedOIB_1">FINA, OIB 85821130368,Marijan Baričević, vl. obrta Marin, pripremni radovo na gradilištu, OIB 06137784501,Kocky Surać, OIB 19265062692,Vlado Mašić, OIB 99185599924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6285055.69</izvorni_sadrzaj>
    <derivirana_varijabla naziv="DomainObject.Predmet.TrenutnaVrijednost_1">6285055.69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Marijan Baričević, vl. obrta Marin, pripremni radovo na gradilištu</item>
      <item>Kocky Surać</item>
      <item>Vlado Mašić zastupanog po punomoćniku Zlatko Jurlina</item>
    </izvorni_sadrzaj>
    <derivirana_varijabla naziv="DomainObject.Predmet.StrankaListFormated_1">
      <item>FINA</item>
      <item>Marijan Baričević, vl. obrta Marin, pripremni radovo na gradilištu</item>
      <item>Kocky Surać</item>
      <item>Vlado Mašić zastupanog po punomoćniku Zlatko Jurlina</item>
    </derivirana_varijabla>
  </DomainObject.Predmet.StrankaListFormated>
  <DomainObject.Predmet.StrankaListFormatedOIB>
    <izvorni_sadrzaj>
      <item>FINA, OIB 85821130368</item>
      <item>Marijan Baričević, vl. obrta Marin, pripremni radovo na gradilištu, OIB 06137784501</item>
      <item>Kocky Surać, OIB 19265062692</item>
      <item>Vlado Mašić, OIB 99185599924 zastupanog po punomoćniku Zlatko Jurlina</item>
    </izvorni_sadrzaj>
    <derivirana_varijabla naziv="DomainObject.Predmet.StrankaListFormatedOIB_1">
      <item>FINA, OIB 85821130368</item>
      <item>Marijan Baričević, vl. obrta Marin, pripremni radovo na gradilištu, OIB 06137784501</item>
      <item>Kocky Surać, OIB 19265062692</item>
      <item>Vlado Mašić, OIB 99185599924 zastupanog po punomoćniku Zlatko Jurlina</item>
    </derivirana_varijabla>
  </DomainObject.Predmet.StrankaListFormatedOIB>
  <DomainObject.Predmet.StrankaListFormatedWithAdress>
    <izvorni_sadrzaj>
      <item>FINA</item>
      <item>Marijan Baričević, vl. obrta Marin, pripremni radovo na gradilištu, Slivnica 39, 23242 Slivnica</item>
      <item>Kocky Surać, DALMATINSKA ULICA 5 (ranije: MURVICA, MURVICA DONJA, 64), 23000 Murvica</item>
      <item>Vlado Mašić, Kolodvorska 46, 44320 Kutina zastupanog po punomoćniku Zlatko Jurlina</item>
    </izvorni_sadrzaj>
    <derivirana_varijabla naziv="DomainObject.Predmet.StrankaListFormatedWithAdress_1">
      <item>FINA</item>
      <item>Marijan Baričević, vl. obrta Marin, pripremni radovo na gradilištu, Slivnica 39, 23242 Slivnica</item>
      <item>Kocky Surać, DALMATINSKA ULICA 5 (ranije: MURVICA, MURVICA DONJA, 64), 23000 Murvica</item>
      <item>Vlado Mašić, Kolodvorska 46, 44320 Kutina zastupanog po punomoćniku Zlatko Jurlina</item>
    </derivirana_varijabla>
  </DomainObject.Predmet.StrankaListFormatedWithAdress>
  <DomainObject.Predmet.StrankaListFormatedWithAdressOIB>
    <izvorni_sadrzaj>
      <item>FINA, OIB 85821130368</item>
      <item>Marijan Baričević, vl. obrta Marin, pripremni radovo na gradilištu, OIB 06137784501, Slivnica 39, 23242 Slivnica</item>
      <item>Kocky Surać, OIB 19265062692, DALMATINSKA ULICA 5 (ranije: MURVICA, MURVICA DONJA, 64), 23000 Murvica</item>
      <item>Vlado Mašić, OIB 99185599924, Kolodvorska 46, 44320 Kutina zastupanog po punomoćniku Zlatko Jurlina</item>
    </izvorni_sadrzaj>
    <derivirana_varijabla naziv="DomainObject.Predmet.StrankaListFormatedWithAdressOIB_1">
      <item>FINA, OIB 85821130368</item>
      <item>Marijan Baričević, vl. obrta Marin, pripremni radovo na gradilištu, OIB 06137784501, Slivnica 39, 23242 Slivnica</item>
      <item>Kocky Surać, OIB 19265062692, DALMATINSKA ULICA 5 (ranije: MURVICA, MURVICA DONJA, 64), 23000 Murvica</item>
      <item>Vlado Mašić, OIB 99185599924, Kolodvorska 46, 44320 Kutina zastupanog po punomoćniku Zlatko Jurlina</item>
    </derivirana_varijabla>
  </DomainObject.Predmet.StrankaListFormatedWithAdressOIB>
  <DomainObject.Predmet.StrankaListNazivFormated>
    <izvorni_sadrzaj>
      <item>FINA</item>
      <item>Marijan Baričević, vl. obrta Marin, pripremni radovo na gradilištu</item>
      <item>Kocky Surać</item>
      <item>Vlado Mašić</item>
    </izvorni_sadrzaj>
    <derivirana_varijabla naziv="DomainObject.Predmet.StrankaListNazivFormated_1">
      <item>FINA</item>
      <item>Marijan Baričević, vl. obrta Marin, pripremni radovo na gradilištu</item>
      <item>Kocky Surać</item>
      <item>Vlado Mašić</item>
    </derivirana_varijabla>
  </DomainObject.Predmet.StrankaListNazivFormated>
  <DomainObject.Predmet.StrankaListNazivFormatedOIB>
    <izvorni_sadrzaj>
      <item>FINA, OIB 85821130368</item>
      <item>Marijan Baričević, vl. obrta Marin, pripremni radovo na gradilištu, OIB 06137784501</item>
      <item>Kocky Surać, OIB 19265062692</item>
      <item>Vlado Mašić, OIB 99185599924</item>
    </izvorni_sadrzaj>
    <derivirana_varijabla naziv="DomainObject.Predmet.StrankaListNazivFormatedOIB_1">
      <item>FINA, OIB 85821130368</item>
      <item>Marijan Baričević, vl. obrta Marin, pripremni radovo na gradilištu, OIB 06137784501</item>
      <item>Kocky Surać, OIB 19265062692</item>
      <item>Vlado Mašić, OIB 99185599924</item>
    </derivirana_varijabla>
  </DomainObject.Predmet.StrankaListNazivFormatedOIB>
  <DomainObject.Predmet.ProtuStrankaListFormated>
    <izvorni_sadrzaj>
      <item>AEDIFICO d.o.o. za građevinarstvo</item>
    </izvorni_sadrzaj>
    <derivirana_varijabla naziv="DomainObject.Predmet.ProtuStrankaListFormated_1">
      <item>AEDIFICO d.o.o. za građevinarstvo</item>
    </derivirana_varijabla>
  </DomainObject.Predmet.ProtuStrankaListFormated>
  <DomainObject.Predmet.ProtuStrankaListFormatedOIB>
    <izvorni_sadrzaj>
      <item>AEDIFICO d.o.o. za građevinarstvo, OIB 62573180638</item>
    </izvorni_sadrzaj>
    <derivirana_varijabla naziv="DomainObject.Predmet.ProtuStrankaListFormatedOIB_1">
      <item>AEDIFICO d.o.o. za građevinarstvo, OIB 62573180638</item>
    </derivirana_varijabla>
  </DomainObject.Predmet.ProtuStrankaListFormatedOIB>
  <DomainObject.Predmet.ProtuStrankaListFormatedWithAdress>
    <izvorni_sadrzaj>
      <item>AEDIFICO d.o.o. za građevinarstvo, Liburnska Obala 6, Zadar</item>
    </izvorni_sadrzaj>
    <derivirana_varijabla naziv="DomainObject.Predmet.ProtuStrankaListFormatedWithAdress_1">
      <item>AEDIFICO d.o.o. za građevinarstvo, Liburnska Obala 6, Zadar</item>
    </derivirana_varijabla>
  </DomainObject.Predmet.ProtuStrankaListFormatedWithAdress>
  <DomainObject.Predmet.ProtuStrankaListFormatedWithAdressOIB>
    <izvorni_sadrzaj>
      <item>AEDIFICO d.o.o. za građevinarstvo, OIB 62573180638, Liburnska Obala 6, Zadar</item>
    </izvorni_sadrzaj>
    <derivirana_varijabla naziv="DomainObject.Predmet.ProtuStrankaListFormatedWithAdressOIB_1">
      <item>AEDIFICO d.o.o. za građevinarstvo, OIB 62573180638, Liburnska Obala 6, Zadar</item>
    </derivirana_varijabla>
  </DomainObject.Predmet.ProtuStrankaListFormatedWithAdressOIB>
  <DomainObject.Predmet.ProtuStrankaListNazivFormated>
    <izvorni_sadrzaj>
      <item>AEDIFICO d.o.o. za građevinarstvo</item>
    </izvorni_sadrzaj>
    <derivirana_varijabla naziv="DomainObject.Predmet.ProtuStrankaListNazivFormated_1">
      <item>AEDIFICO d.o.o. za građevinarstvo</item>
    </derivirana_varijabla>
  </DomainObject.Predmet.ProtuStrankaListNazivFormated>
  <DomainObject.Predmet.ProtuStrankaListNazivFormatedOIB>
    <izvorni_sadrzaj>
      <item>AEDIFICO d.o.o. za građevinarstvo, OIB 62573180638</item>
    </izvorni_sadrzaj>
    <derivirana_varijabla naziv="DomainObject.Predmet.ProtuStrankaListNazivFormatedOIB_1">
      <item>AEDIFICO d.o.o. za građevinarstvo, OIB 62573180638</item>
    </derivirana_varijabla>
  </DomainObject.Predmet.ProtuStrankaListNazivFormatedOIB>
  <DomainObject.Predmet.OstaliListFormated>
    <izvorni_sadrzaj>
      <item>IVANKA BOSOTINA</item>
      <item>NAUTIC d.o.o. za usluge u nautičkom turizmu</item>
      <item>PARTNER BANKA d.d. ZAGREB</item>
      <item>DELMAT GALIOT d.o.o. za trgovinu i usluge</item>
      <item>Zlatko Jurlina punomoćnik sudionika u postupku Vlado Mašić</item>
    </izvorni_sadrzaj>
    <derivirana_varijabla naziv="DomainObject.Predmet.OstaliListFormated_1">
      <item>IVANKA BOSOTINA</item>
      <item>NAUTIC d.o.o. za usluge u nautičkom turizmu</item>
      <item>PARTNER BANKA d.d. ZAGREB</item>
      <item>DELMAT GALIOT d.o.o. za trgovinu i usluge</item>
      <item>Zlatko Jurlina punomoćnik sudionika u postupku Vlado Mašić</item>
    </derivirana_varijabla>
  </DomainObject.Predmet.OstaliListFormated>
  <DomainObject.Predmet.OstaliListFormatedOIB>
    <izvorni_sadrzaj>
      <item>IVANKA BOSOTINA, OIB 81654623800</item>
      <item>NAUTIC d.o.o. za usluge u nautičkom turizmu, OIB 27696668988</item>
      <item>PARTNER BANKA d.d. ZAGREB, OIB 71221608291</item>
      <item>DELMAT GALIOT d.o.o. za trgovinu i usluge, OIB 65977863616</item>
      <item>Zlatko Jurlina, OIB 30614751841 punomoćnik sudionika u postupku Vlado Mašić</item>
    </izvorni_sadrzaj>
    <derivirana_varijabla naziv="DomainObject.Predmet.OstaliListFormatedOIB_1">
      <item>IVANKA BOSOTINA, OIB 81654623800</item>
      <item>NAUTIC d.o.o. za usluge u nautičkom turizmu, OIB 27696668988</item>
      <item>PARTNER BANKA d.d. ZAGREB, OIB 71221608291</item>
      <item>DELMAT GALIOT d.o.o. za trgovinu i usluge, OIB 65977863616</item>
      <item>Zlatko Jurlina, OIB 30614751841 punomoćnik sudionika u postupku Vlado Mašić</item>
    </derivirana_varijabla>
  </DomainObject.Predmet.OstaliListFormatedOIB>
  <DomainObject.Predmet.OstaliListFormatedWithAdress>
    <izvorni_sadrzaj>
      <item>IVANKA BOSOTINA</item>
      <item>NAUTIC d.o.o. za usluge u nautičkom turizmu, Zlatna luka , 23206 Sukošan</item>
      <item>PARTNER BANKA d.d. ZAGREB, Vončinina 2, 10000 Zagreb</item>
      <item>DELMAT GALIOT d.o.o. za trgovinu i usluge, Put Supavla 1, 21000 Split</item>
      <item>Zlatko Jurlina, Kraljskog Dalmatina 1 a, 23000 Zadar punomoćnik sudionika u postupku Vlado Mašić</item>
    </izvorni_sadrzaj>
    <derivirana_varijabla naziv="DomainObject.Predmet.OstaliListFormatedWithAdress_1">
      <item>IVANKA BOSOTINA</item>
      <item>NAUTIC d.o.o. za usluge u nautičkom turizmu, Zlatna luka , 23206 Sukošan</item>
      <item>PARTNER BANKA d.d. ZAGREB, Vončinina 2, 10000 Zagreb</item>
      <item>DELMAT GALIOT d.o.o. za trgovinu i usluge, Put Supavla 1, 21000 Split</item>
      <item>Zlatko Jurlina, Kraljskog Dalmatina 1 a, 23000 Zadar punomoćnik sudionika u postupku Vlado Mašić</item>
    </derivirana_varijabla>
  </DomainObject.Predmet.OstaliListFormatedWithAdress>
  <DomainObject.Predmet.OstaliListFormatedWithAdressOIB>
    <izvorni_sadrzaj>
      <item>IVANKA BOSOTINA, OIB 81654623800</item>
      <item>NAUTIC d.o.o. za usluge u nautičkom turizmu, OIB 27696668988, Zlatna luka , 23206 Sukošan</item>
      <item>PARTNER BANKA d.d. ZAGREB, OIB 71221608291, Vončinina 2, 10000 Zagreb</item>
      <item>DELMAT GALIOT d.o.o. za trgovinu i usluge, OIB 65977863616, Put Supavla 1, 21000 Split</item>
      <item>Zlatko Jurlina, OIB 30614751841, Kraljskog Dalmatina 1 a, 23000 Zadar punomoćnik sudionika u postupku Vlado Mašić</item>
    </izvorni_sadrzaj>
    <derivirana_varijabla naziv="DomainObject.Predmet.OstaliListFormatedWithAdressOIB_1">
      <item>IVANKA BOSOTINA, OIB 81654623800</item>
      <item>NAUTIC d.o.o. za usluge u nautičkom turizmu, OIB 27696668988, Zlatna luka , 23206 Sukošan</item>
      <item>PARTNER BANKA d.d. ZAGREB, OIB 71221608291, Vončinina 2, 10000 Zagreb</item>
      <item>DELMAT GALIOT d.o.o. za trgovinu i usluge, OIB 65977863616, Put Supavla 1, 21000 Split</item>
      <item>Zlatko Jurlina, OIB 30614751841, Kraljskog Dalmatina 1 a, 23000 Zadar punomoćnik sudionika u postupku Vlado Mašić</item>
    </derivirana_varijabla>
  </DomainObject.Predmet.OstaliListFormatedWithAdressOIB>
  <DomainObject.Predmet.OstaliListNazivFormated>
    <izvorni_sadrzaj>
      <item>IVANKA BOSOTINA</item>
      <item>NAUTIC d.o.o. za usluge u nautičkom turizmu</item>
      <item>PARTNER BANKA d.d. ZAGREB</item>
      <item>DELMAT GALIOT d.o.o. za trgovinu i usluge</item>
      <item>Zlatko Jurlina</item>
    </izvorni_sadrzaj>
    <derivirana_varijabla naziv="DomainObject.Predmet.OstaliListNazivFormated_1">
      <item>IVANKA BOSOTINA</item>
      <item>NAUTIC d.o.o. za usluge u nautičkom turizmu</item>
      <item>PARTNER BANKA d.d. ZAGREB</item>
      <item>DELMAT GALIOT d.o.o. za trgovinu i usluge</item>
      <item>Zlatko Jurlina</item>
    </derivirana_varijabla>
  </DomainObject.Predmet.OstaliListNazivFormated>
  <DomainObject.Predmet.OstaliListNazivFormatedOIB>
    <izvorni_sadrzaj>
      <item>IVANKA BOSOTINA, OIB 81654623800</item>
      <item>NAUTIC d.o.o. za usluge u nautičkom turizmu, OIB 27696668988</item>
      <item>PARTNER BANKA d.d. ZAGREB, OIB 71221608291</item>
      <item>DELMAT GALIOT d.o.o. za trgovinu i usluge, OIB 65977863616</item>
      <item>Zlatko Jurlina, OIB 30614751841</item>
    </izvorni_sadrzaj>
    <derivirana_varijabla naziv="DomainObject.Predmet.OstaliListNazivFormatedOIB_1">
      <item>IVANKA BOSOTINA, OIB 81654623800</item>
      <item>NAUTIC d.o.o. za usluge u nautičkom turizmu, OIB 27696668988</item>
      <item>PARTNER BANKA d.d. ZAGREB, OIB 71221608291</item>
      <item>DELMAT GALIOT d.o.o. za trgovinu i usluge, OIB 65977863616</item>
      <item>Zlatko Jurlina, OIB 30614751841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AEDIFICO d.o.o. za građevinarstvo</izvorni_sadrzaj>
    <derivirana_varijabla naziv="DomainObject.Predmet.ProtustrankaIDrugi_1">AEDIFICO d.o.o. za građevinarstvo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AEDIFICO d.o.o. za građevinarstvo, OIB 62573180638, Liburnska Obala 6, Zadar</izvorni_sadrzaj>
    <derivirana_varijabla naziv="DomainObject.Predmet.ProtustrankaIDrugiAdressOIB_1">AEDIFICO d.o.o. za građevinarstvo, OIB 62573180638, Liburnska Obala 6,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AEDIFICO d.o.o. za građevinarstvo</item>
      <item>IVANKA BOSOTINA</item>
      <item>NAUTIC d.o.o. za usluge u nautičkom turizmu</item>
      <item>PARTNER BANKA d.d. ZAGREB</item>
      <item>DELMAT GALIOT d.o.o. za trgovinu i usluge</item>
      <item>Marijan Baričević, vl. obrta Marin, pripremni radovo na gradilištu</item>
      <item>Kocky Surać</item>
      <item>Vlado Mašić</item>
      <item>Zlatko Jurlina</item>
    </izvorni_sadrzaj>
    <derivirana_varijabla naziv="DomainObject.Predmet.SudioniciListNaziv_1">
      <item>FINA</item>
      <item>AEDIFICO d.o.o. za građevinarstvo</item>
      <item>IVANKA BOSOTINA</item>
      <item>NAUTIC d.o.o. za usluge u nautičkom turizmu</item>
      <item>PARTNER BANKA d.d. ZAGREB</item>
      <item>DELMAT GALIOT d.o.o. za trgovinu i usluge</item>
      <item>Marijan Baričević, vl. obrta Marin, pripremni radovo na gradilištu</item>
      <item>Kocky Surać</item>
      <item>Vlado Mašić</item>
      <item>Zlatko Jurlina</item>
    </derivirana_varijabla>
  </DomainObject.Predmet.SudioniciListNaziv>
  <DomainObject.Predmet.SudioniciListAdressOIB>
    <izvorni_sadrzaj>
      <item>FINA, OIB 85821130368</item>
      <item>AEDIFICO d.o.o. za građevinarstvo, OIB 62573180638, Liburnska Obala 6,Zadar</item>
      <item>IVANKA BOSOTINA, OIB 81654623800</item>
      <item>NAUTIC d.o.o. za usluge u nautičkom turizmu, OIB 27696668988, Zlatna luka ,23206 Sukošan</item>
      <item>PARTNER BANKA d.d. ZAGREB, OIB 71221608291, Vončinina 2,10000 Zagreb</item>
      <item>DELMAT GALIOT d.o.o. za trgovinu i usluge, OIB 65977863616, Put Supavla 1,21000 Split</item>
      <item>Marijan Baričević, vl. obrta Marin, pripremni radovo na gradilištu, OIB 06137784501, Slivnica 39,23242 Slivnica</item>
      <item>Kocky Surać, OIB 19265062692, DALMATINSKA ULICA 5 (ranije: MURVICA, MURVICA DONJA, 64),23000 Murvica</item>
      <item>Vlado Mašić, OIB 99185599924, Kolodvorska 46,44320 Kutina</item>
      <item>Zlatko Jurlina, OIB 30614751841, Kraljskog Dalmatina 1 a,23000 Zadar</item>
    </izvorni_sadrzaj>
    <derivirana_varijabla naziv="DomainObject.Predmet.SudioniciListAdressOIB_1">
      <item>FINA, OIB 85821130368</item>
      <item>AEDIFICO d.o.o. za građevinarstvo, OIB 62573180638, Liburnska Obala 6,Zadar</item>
      <item>IVANKA BOSOTINA, OIB 81654623800</item>
      <item>NAUTIC d.o.o. za usluge u nautičkom turizmu, OIB 27696668988, Zlatna luka ,23206 Sukošan</item>
      <item>PARTNER BANKA d.d. ZAGREB, OIB 71221608291, Vončinina 2,10000 Zagreb</item>
      <item>DELMAT GALIOT d.o.o. za trgovinu i usluge, OIB 65977863616, Put Supavla 1,21000 Split</item>
      <item>Marijan Baričević, vl. obrta Marin, pripremni radovo na gradilištu, OIB 06137784501, Slivnica 39,23242 Slivnica</item>
      <item>Kocky Surać, OIB 19265062692, DALMATINSKA ULICA 5 (ranije: MURVICA, MURVICA DONJA, 64),23000 Murvica</item>
      <item>Vlado Mašić, OIB 99185599924, Kolodvorska 46,44320 Kutina</item>
      <item>Zlatko Jurlina, OIB 30614751841, Kraljskog Dalmatina 1 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62573180638</item>
      <item>, OIB 81654623800</item>
      <item>, OIB 27696668988</item>
      <item>, OIB 71221608291</item>
      <item>, OIB 65977863616</item>
      <item>, OIB 06137784501</item>
      <item>, OIB 19265062692</item>
      <item>, OIB 99185599924</item>
      <item>, OIB 30614751841</item>
    </izvorni_sadrzaj>
    <derivirana_varijabla naziv="DomainObject.Predmet.SudioniciListNazivOIB_1">
      <item>, OIB 85821130368</item>
      <item>, OIB 62573180638</item>
      <item>, OIB 81654623800</item>
      <item>, OIB 27696668988</item>
      <item>, OIB 71221608291</item>
      <item>, OIB 65977863616</item>
      <item>, OIB 06137784501</item>
      <item>, OIB 19265062692</item>
      <item>, OIB 99185599924</item>
      <item>, OIB 30614751841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84B2BA-757A-4ACE-8CD4-55C38C27B3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469</properties:Words>
  <properties:Characters>2474</properties:Characters>
  <properties:Lines>77</properties:Lines>
  <properties:Paragraphs>28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2016-05-24T09:13:00Z</dcterms:created>
  <dc:creator>Korisnik</dc:creator>
  <cp:lastModifiedBy>wsadmin</cp:lastModifiedBy>
  <cp:lastPrinted>2014-10-23T07:24:00Z</cp:lastPrinted>
  <dcterms:modified xmlns:xsi="http://www.w3.org/2001/XMLSchema-instance" xsi:type="dcterms:W3CDTF">2016-06-07T12:34:00Z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