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41635" w14:paraId="7041635" w:rsidRDefault="005D0B2B" w:rsidP="005D0B2B" w:rsidR="005D0B2B" w:rsidRPr="00303796">
      <w:pPr>
        <w15:collapsed w:val="false"/>
      </w:pPr>
    </w:p>
    <w:p w:rsidRDefault="005D0B2B" w:rsidP="005D0B2B" w:rsidR="005D0B2B" w:rsidRPr="00303796"/>
    <w:p w:rsidRDefault="000C15E7" w:rsidP="000C15E7" w:rsidR="000C15E7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15E7" w:rsidP="000C15E7" w:rsidR="000C15E7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0C15E7" w:rsidP="000C15E7" w:rsidR="000C15E7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0C15E7" w:rsidP="000C15E7" w:rsidR="005D0B2B" w:rsidRPr="000C15E7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65700B" w:rsidP="005D0B2B" w:rsidR="0065700B" w:rsidRPr="00303796">
      <w:pPr>
        <w:jc w:val="center"/>
      </w:pPr>
      <w:bookmarkStart w:name="_GoBack" w:id="0"/>
      <w:bookmarkEnd w:id="0"/>
    </w:p>
    <w:p w:rsidRDefault="0065700B" w:rsidP="005D0B2B" w:rsidR="0065700B" w:rsidRPr="00303796">
      <w:pPr>
        <w:jc w:val="center"/>
        <w:rPr>
          <w:bCs/>
        </w:rPr>
      </w:pPr>
    </w:p>
    <w:p w:rsidRDefault="00E65FD8" w:rsidP="005D0B2B" w:rsidR="00E65FD8" w:rsidRPr="00303796">
      <w:pPr>
        <w:jc w:val="center"/>
        <w:rPr>
          <w:bCs/>
        </w:rPr>
      </w:pPr>
      <w:r w:rsidRPr="00303796">
        <w:rPr>
          <w:bCs/>
        </w:rPr>
        <w:t>R E P U B L I K A    H R V A T S K A</w:t>
      </w:r>
    </w:p>
    <w:p w:rsidRDefault="005D0B2B" w:rsidP="005D0B2B" w:rsidR="005D0B2B" w:rsidRPr="00303796">
      <w:pPr>
        <w:jc w:val="center"/>
        <w:rPr>
          <w:bCs/>
        </w:rPr>
      </w:pPr>
      <w:r w:rsidRPr="00303796">
        <w:rPr>
          <w:bCs/>
        </w:rPr>
        <w:t>R J E Š E N J E</w:t>
      </w:r>
    </w:p>
    <w:p w:rsidRDefault="005D0B2B" w:rsidP="005D0B2B" w:rsidR="005D0B2B" w:rsidRPr="00303796">
      <w:pPr>
        <w:jc w:val="center"/>
      </w:pPr>
    </w:p>
    <w:p w:rsidRDefault="00543FB3" w:rsidP="00543FB3" w:rsidR="00543FB3" w:rsidRPr="00303796">
      <w:pPr>
        <w:ind w:firstLine="1440"/>
        <w:jc w:val="both"/>
      </w:pPr>
      <w:r w:rsidRPr="00303796">
        <w:t xml:space="preserve">Trgovački sud u Rijeci, po stečajnom sucu Veri </w:t>
      </w:r>
      <w:proofErr w:type="spellStart"/>
      <w:r w:rsidRPr="00303796">
        <w:t>Jelenović</w:t>
      </w:r>
      <w:proofErr w:type="spellEnd"/>
      <w:r w:rsidRPr="00303796">
        <w:t xml:space="preserve">, u stečajnom postupku nad  dužnikom </w:t>
      </w:r>
      <w:r w:rsidR="00333ABC">
        <w:rPr>
          <w:rStyle w:val="tabletextfield"/>
        </w:rPr>
        <w:t xml:space="preserve">VELINAC društvo s ograničenom odgovornošću za komunalnu djelatnost u stečaju Karlobag, Stipe Devčića </w:t>
      </w:r>
      <w:proofErr w:type="spellStart"/>
      <w:r w:rsidR="00333ABC">
        <w:rPr>
          <w:rStyle w:val="tabletextfield"/>
        </w:rPr>
        <w:t>bb</w:t>
      </w:r>
      <w:proofErr w:type="spellEnd"/>
      <w:r w:rsidR="00333ABC">
        <w:t>, OIB: 86943229417</w:t>
      </w:r>
      <w:r w:rsidRPr="00303796">
        <w:t xml:space="preserve">, dana </w:t>
      </w:r>
      <w:r w:rsidR="00333ABC">
        <w:t>28. rujna</w:t>
      </w:r>
      <w:r w:rsidR="00A332B3" w:rsidRPr="00303796">
        <w:t xml:space="preserve"> 201</w:t>
      </w:r>
      <w:r w:rsidR="00341E6A">
        <w:t>7</w:t>
      </w:r>
      <w:r w:rsidRPr="00303796">
        <w:t xml:space="preserve">. g.  </w:t>
      </w:r>
    </w:p>
    <w:p w:rsidRDefault="005D0B2B" w:rsidP="005D0B2B" w:rsidR="005D0B2B" w:rsidRPr="00303796">
      <w:pPr>
        <w:jc w:val="both"/>
      </w:pPr>
    </w:p>
    <w:p w:rsidRDefault="005D0B2B" w:rsidP="005D0B2B" w:rsidR="005D0B2B" w:rsidRPr="00303796">
      <w:pPr>
        <w:jc w:val="center"/>
      </w:pPr>
      <w:r w:rsidRPr="00303796">
        <w:t>r i j e š i o  j e</w:t>
      </w:r>
    </w:p>
    <w:p w:rsidRDefault="005D0B2B" w:rsidP="005D0B2B" w:rsidR="005D0B2B" w:rsidRPr="00303796">
      <w:pPr>
        <w:jc w:val="both"/>
      </w:pPr>
    </w:p>
    <w:p w:rsidRDefault="00247B5D" w:rsidP="00333ABC" w:rsidR="00333ABC">
      <w:pPr>
        <w:jc w:val="both"/>
      </w:pPr>
      <w:r w:rsidRPr="00303796">
        <w:t xml:space="preserve">I. </w:t>
      </w:r>
      <w:r w:rsidR="005A0302" w:rsidRPr="00303796">
        <w:t xml:space="preserve">Od </w:t>
      </w:r>
      <w:proofErr w:type="spellStart"/>
      <w:r w:rsidR="005A0302" w:rsidRPr="00303796">
        <w:t>kupovnine</w:t>
      </w:r>
      <w:proofErr w:type="spellEnd"/>
      <w:r w:rsidR="005A0302" w:rsidRPr="00303796">
        <w:t xml:space="preserve"> postignute na ročištu za prodaju nekretnine stečajnog dužnika upisane u zemljišnim knjigama </w:t>
      </w:r>
      <w:r w:rsidR="00333ABC">
        <w:t>Općinskog suda u Gospiću i to:</w:t>
      </w:r>
    </w:p>
    <w:p w:rsidRDefault="00333ABC" w:rsidP="00333ABC" w:rsidR="00FC6450" w:rsidRPr="00303796">
      <w:pPr>
        <w:jc w:val="both"/>
      </w:pPr>
      <w:r>
        <w:tab/>
        <w:t xml:space="preserve">- u </w:t>
      </w:r>
      <w:proofErr w:type="spellStart"/>
      <w:r>
        <w:t>zk</w:t>
      </w:r>
      <w:proofErr w:type="spellEnd"/>
      <w:r>
        <w:t xml:space="preserve">. ul. 663 k.o. Karlobag na </w:t>
      </w:r>
      <w:proofErr w:type="spellStart"/>
      <w:r>
        <w:t>k.č</w:t>
      </w:r>
      <w:proofErr w:type="spellEnd"/>
      <w:r>
        <w:t xml:space="preserve">. br. 156 u naravi dio zgrade površine 93 m2 i dvorište površine 150 m2, te </w:t>
      </w:r>
      <w:proofErr w:type="spellStart"/>
      <w:r>
        <w:t>k.č</w:t>
      </w:r>
      <w:proofErr w:type="spellEnd"/>
      <w:r>
        <w:t>. br. 157 u naravi pašnjak površine 221 m2</w:t>
      </w:r>
      <w:r w:rsidR="00A332B3" w:rsidRPr="00303796">
        <w:t xml:space="preserve">, </w:t>
      </w:r>
    </w:p>
    <w:p w:rsidRDefault="00FC6450" w:rsidP="00FC6450" w:rsidR="00EE04C4" w:rsidRPr="00303796">
      <w:pPr>
        <w:jc w:val="both"/>
      </w:pPr>
      <w:r w:rsidRPr="00303796">
        <w:t xml:space="preserve">prodane </w:t>
      </w:r>
      <w:r w:rsidR="00333ABC">
        <w:t xml:space="preserve">Božić </w:t>
      </w:r>
      <w:proofErr w:type="spellStart"/>
      <w:r w:rsidR="00333ABC">
        <w:t>elektro</w:t>
      </w:r>
      <w:proofErr w:type="spellEnd"/>
      <w:r w:rsidR="00333ABC">
        <w:t xml:space="preserve"> servisi društvo s ograničenom odgovornošću za građevinarstvo i servis Matulji (Općina Matulji), </w:t>
      </w:r>
      <w:proofErr w:type="spellStart"/>
      <w:r w:rsidR="00333ABC">
        <w:t>Mihotićev</w:t>
      </w:r>
      <w:proofErr w:type="spellEnd"/>
      <w:r w:rsidR="00333ABC">
        <w:t xml:space="preserve"> prolaz 14, OIB: 69432445435</w:t>
      </w:r>
      <w:r w:rsidR="0092394D">
        <w:t xml:space="preserve"> kao najpovoljnijem kupcu, na ročištu za usmenu javnu dražbu radi prodaje nekretnine, održane pri ovom sudu dana </w:t>
      </w:r>
      <w:r w:rsidR="00333ABC">
        <w:t>18. siječnja 2017</w:t>
      </w:r>
      <w:r w:rsidR="0092394D">
        <w:t>.</w:t>
      </w:r>
      <w:r w:rsidR="00333ABC">
        <w:t xml:space="preserve"> </w:t>
      </w:r>
      <w:r w:rsidR="0092394D">
        <w:t>g</w:t>
      </w:r>
      <w:r w:rsidR="00333ABC">
        <w:t>odine</w:t>
      </w:r>
      <w:r w:rsidR="0092394D">
        <w:t xml:space="preserve"> </w:t>
      </w:r>
      <w:r w:rsidR="00A332B3" w:rsidRPr="00303796">
        <w:t xml:space="preserve">za iznos od </w:t>
      </w:r>
      <w:r w:rsidR="00333ABC">
        <w:rPr>
          <w:noProof/>
        </w:rPr>
        <w:t>191</w:t>
      </w:r>
      <w:r w:rsidR="0092394D">
        <w:rPr>
          <w:noProof/>
        </w:rPr>
        <w:t xml:space="preserve">.000,00 </w:t>
      </w:r>
      <w:r w:rsidR="00543FB3" w:rsidRPr="00303796">
        <w:t xml:space="preserve">kn </w:t>
      </w:r>
      <w:r w:rsidR="00A332B3" w:rsidRPr="00303796">
        <w:t xml:space="preserve">izdvaja se u stečajnu </w:t>
      </w:r>
      <w:r w:rsidR="00EE04C4" w:rsidRPr="00303796">
        <w:t xml:space="preserve">masu dužnika </w:t>
      </w:r>
      <w:r w:rsidR="00333ABC">
        <w:rPr>
          <w:rStyle w:val="tabletextfield"/>
        </w:rPr>
        <w:t xml:space="preserve">VELINAC društvo s ograničenom odgovornošću za komunalnu djelatnost u stečaju Karlobag, Stipe Devčića </w:t>
      </w:r>
      <w:proofErr w:type="spellStart"/>
      <w:r w:rsidR="00333ABC">
        <w:rPr>
          <w:rStyle w:val="tabletextfield"/>
        </w:rPr>
        <w:t>bb</w:t>
      </w:r>
      <w:proofErr w:type="spellEnd"/>
      <w:r w:rsidR="00333ABC">
        <w:t>, OIB: 86943229417</w:t>
      </w:r>
      <w:r w:rsidR="00EE04C4" w:rsidRPr="00303796">
        <w:t>:</w:t>
      </w:r>
    </w:p>
    <w:p w:rsidRDefault="00EE04C4" w:rsidP="00EE04C4" w:rsidR="00EE04C4" w:rsidRPr="00303796">
      <w:pPr>
        <w:numPr>
          <w:ilvl w:val="0"/>
          <w:numId w:val="2"/>
        </w:numPr>
        <w:jc w:val="both"/>
      </w:pPr>
      <w:r w:rsidRPr="00303796">
        <w:t xml:space="preserve">troškovi  utvrđivanja tražbine u iznosu od </w:t>
      </w:r>
      <w:r w:rsidR="00333ABC">
        <w:t>9.550</w:t>
      </w:r>
      <w:r w:rsidR="0092394D">
        <w:t>,00</w:t>
      </w:r>
      <w:r w:rsidR="003E7C4B">
        <w:t xml:space="preserve"> </w:t>
      </w:r>
      <w:r w:rsidRPr="00303796">
        <w:t>kn</w:t>
      </w:r>
    </w:p>
    <w:p w:rsidRDefault="00EE04C4" w:rsidP="00EE04C4" w:rsidR="00EE04C4" w:rsidRPr="00303796">
      <w:pPr>
        <w:numPr>
          <w:ilvl w:val="0"/>
          <w:numId w:val="2"/>
        </w:numPr>
        <w:jc w:val="both"/>
      </w:pPr>
      <w:r w:rsidRPr="00303796">
        <w:t xml:space="preserve">troškovi unovčenja u iznosu od </w:t>
      </w:r>
      <w:r w:rsidR="00333ABC">
        <w:t>9.550,00</w:t>
      </w:r>
      <w:r w:rsidR="00040951" w:rsidRPr="00303796">
        <w:t xml:space="preserve"> </w:t>
      </w:r>
      <w:r w:rsidRPr="00303796">
        <w:t>kn.</w:t>
      </w:r>
    </w:p>
    <w:p w:rsidRDefault="009017A5" w:rsidP="009017A5" w:rsidR="009017A5" w:rsidRPr="00303796">
      <w:pPr>
        <w:ind w:left="360"/>
        <w:jc w:val="both"/>
      </w:pPr>
    </w:p>
    <w:p w:rsidRDefault="00EE04C4" w:rsidP="00FF26DA" w:rsidR="00EE04C4" w:rsidRPr="00FF4EC2">
      <w:pPr>
        <w:jc w:val="both"/>
      </w:pPr>
      <w:r w:rsidRPr="00303796">
        <w:t xml:space="preserve">II. Nakon unosa u stečajnu masu dužnika </w:t>
      </w:r>
      <w:r w:rsidR="00333ABC">
        <w:rPr>
          <w:rStyle w:val="tabletextfield"/>
        </w:rPr>
        <w:t xml:space="preserve">VELINAC društvo s ograničenom odgovornošću za komunalnu djelatnost u stečaju Karlobag, Stipe Devčića </w:t>
      </w:r>
      <w:proofErr w:type="spellStart"/>
      <w:r w:rsidR="00333ABC">
        <w:rPr>
          <w:rStyle w:val="tabletextfield"/>
        </w:rPr>
        <w:t>bb</w:t>
      </w:r>
      <w:proofErr w:type="spellEnd"/>
      <w:r w:rsidR="00333ABC">
        <w:t>, OIB: 86943229417</w:t>
      </w:r>
      <w:r w:rsidR="00040951" w:rsidRPr="00303796">
        <w:rPr>
          <w:rStyle w:val="tabletextfield"/>
        </w:rPr>
        <w:t xml:space="preserve"> </w:t>
      </w:r>
      <w:r w:rsidRPr="00303796">
        <w:t xml:space="preserve">troškova utvrđivanja tražbine i troškova unovčenja u skladu s točkom I. izreke ovog rješenja će se iz </w:t>
      </w:r>
      <w:proofErr w:type="spellStart"/>
      <w:r w:rsidRPr="00303796">
        <w:t>kupovnine</w:t>
      </w:r>
      <w:proofErr w:type="spellEnd"/>
      <w:r w:rsidRPr="00303796">
        <w:t xml:space="preserve"> postignute za nekretnine navedene u točki I. izreke ovog rješenja</w:t>
      </w:r>
      <w:r w:rsidR="00333ABC">
        <w:t xml:space="preserve"> namiriti tražbina </w:t>
      </w:r>
      <w:proofErr w:type="spellStart"/>
      <w:r w:rsidR="00333ABC">
        <w:t>razlučnog</w:t>
      </w:r>
      <w:proofErr w:type="spellEnd"/>
      <w:r w:rsidR="00333ABC">
        <w:t xml:space="preserve"> vjerovnika </w:t>
      </w:r>
      <w:r w:rsidR="00333ABC" w:rsidRPr="00333ABC">
        <w:rPr>
          <w:bCs/>
        </w:rPr>
        <w:t>PRIVREDNA BANKA</w:t>
      </w:r>
      <w:r w:rsidR="00333ABC" w:rsidRPr="00333ABC">
        <w:t xml:space="preserve"> ZAGREB - DIONIČKO DRUŠTVO Zagreb, Radnička cesta 50</w:t>
      </w:r>
      <w:r w:rsidR="00FF4EC2" w:rsidRPr="00333ABC">
        <w:rPr>
          <w:noProof/>
        </w:rPr>
        <w:t xml:space="preserve">, OIB: </w:t>
      </w:r>
      <w:r w:rsidR="00333ABC" w:rsidRPr="00333ABC">
        <w:t>02535697732</w:t>
      </w:r>
      <w:r w:rsidRPr="00FF4EC2">
        <w:t>.</w:t>
      </w:r>
    </w:p>
    <w:p w:rsidRDefault="006F1631" w:rsidP="006F1631" w:rsidR="006F1631" w:rsidRPr="00303796">
      <w:pPr>
        <w:jc w:val="both"/>
      </w:pPr>
    </w:p>
    <w:p w:rsidRDefault="00006F0F" w:rsidP="00B455B9" w:rsidR="00006F0F" w:rsidRPr="00303796">
      <w:pPr>
        <w:jc w:val="center"/>
      </w:pPr>
    </w:p>
    <w:p w:rsidRDefault="00B455B9" w:rsidP="00B455B9" w:rsidR="00B455B9">
      <w:pPr>
        <w:jc w:val="center"/>
      </w:pPr>
      <w:r w:rsidRPr="00303796">
        <w:t>Obrazloženje</w:t>
      </w:r>
    </w:p>
    <w:p w:rsidRDefault="00E860AC" w:rsidP="00333ABC" w:rsidR="00333ABC">
      <w:pPr>
        <w:jc w:val="both"/>
      </w:pPr>
      <w:r w:rsidRPr="00303796">
        <w:tab/>
      </w:r>
      <w:r w:rsidR="00585BA3" w:rsidRPr="00303796">
        <w:tab/>
      </w:r>
      <w:r w:rsidRPr="00303796">
        <w:t>U ovome je stečajnom postupku provedena sudska prodaja usmenom javnom</w:t>
      </w:r>
      <w:r w:rsidR="00585BA3" w:rsidRPr="00303796">
        <w:t xml:space="preserve"> d</w:t>
      </w:r>
      <w:r w:rsidRPr="00303796">
        <w:t xml:space="preserve">ražbom </w:t>
      </w:r>
      <w:r w:rsidR="00040951" w:rsidRPr="00303796">
        <w:t>nekretnin</w:t>
      </w:r>
      <w:r w:rsidR="00911B56" w:rsidRPr="00303796">
        <w:t>e</w:t>
      </w:r>
      <w:r w:rsidR="00040951" w:rsidRPr="00303796">
        <w:t xml:space="preserve"> stečajnog dužnika </w:t>
      </w:r>
      <w:r w:rsidR="00911B56" w:rsidRPr="00303796">
        <w:t xml:space="preserve">upisane u </w:t>
      </w:r>
      <w:r w:rsidR="00341E6A" w:rsidRPr="00303796">
        <w:t xml:space="preserve">zemljišnim knjigama </w:t>
      </w:r>
      <w:r w:rsidR="00333ABC">
        <w:t>Općinskog suda u Gospiću i to:</w:t>
      </w:r>
    </w:p>
    <w:p w:rsidRDefault="00333ABC" w:rsidP="00333ABC" w:rsidR="00E860AC" w:rsidRPr="00303796">
      <w:pPr>
        <w:jc w:val="both"/>
      </w:pPr>
      <w:r>
        <w:tab/>
        <w:t xml:space="preserve">- u </w:t>
      </w:r>
      <w:proofErr w:type="spellStart"/>
      <w:r>
        <w:t>zk</w:t>
      </w:r>
      <w:proofErr w:type="spellEnd"/>
      <w:r>
        <w:t xml:space="preserve">. ul. 663 k.o. Karlobag na </w:t>
      </w:r>
      <w:proofErr w:type="spellStart"/>
      <w:r>
        <w:t>k.č</w:t>
      </w:r>
      <w:proofErr w:type="spellEnd"/>
      <w:r>
        <w:t xml:space="preserve">. br. 156 u naravi dio zgrade površine 93 m2 i dvorište površine 150 m2, te </w:t>
      </w:r>
      <w:proofErr w:type="spellStart"/>
      <w:r>
        <w:t>k.č</w:t>
      </w:r>
      <w:proofErr w:type="spellEnd"/>
      <w:r>
        <w:t>. br. 157 u naravi pašnjak površine 221 m2</w:t>
      </w:r>
      <w:r w:rsidR="00E860AC" w:rsidRPr="00303796">
        <w:t>.</w:t>
      </w:r>
    </w:p>
    <w:p w:rsidRDefault="00585BA3" w:rsidP="00E860AC" w:rsidR="00534DEA" w:rsidRPr="00303796">
      <w:pPr>
        <w:jc w:val="both"/>
      </w:pPr>
      <w:r w:rsidRPr="00303796">
        <w:tab/>
      </w:r>
      <w:r w:rsidRPr="00303796">
        <w:tab/>
        <w:t xml:space="preserve">Nakon što je kupac </w:t>
      </w:r>
      <w:r w:rsidR="00333ABC">
        <w:t xml:space="preserve">Božić </w:t>
      </w:r>
      <w:proofErr w:type="spellStart"/>
      <w:r w:rsidR="00333ABC">
        <w:t>elektro</w:t>
      </w:r>
      <w:proofErr w:type="spellEnd"/>
      <w:r w:rsidR="00333ABC">
        <w:t xml:space="preserve"> servisi društvo s ograničenom odgovornošću za građevinarstvo i servis Matulji (Općina Matulji), </w:t>
      </w:r>
      <w:proofErr w:type="spellStart"/>
      <w:r w:rsidR="00333ABC">
        <w:t>Mihotićev</w:t>
      </w:r>
      <w:proofErr w:type="spellEnd"/>
      <w:r w:rsidR="00333ABC">
        <w:t xml:space="preserve"> prolaz 14, OIB: 69432445435</w:t>
      </w:r>
      <w:r w:rsidR="00341E6A" w:rsidRPr="00303796">
        <w:t xml:space="preserve"> </w:t>
      </w:r>
      <w:r w:rsidR="00341E6A">
        <w:t xml:space="preserve"> </w:t>
      </w:r>
      <w:r w:rsidRPr="00303796">
        <w:t xml:space="preserve">uplatio iznos </w:t>
      </w:r>
      <w:proofErr w:type="spellStart"/>
      <w:r w:rsidRPr="00303796">
        <w:t>kupovnine</w:t>
      </w:r>
      <w:proofErr w:type="spellEnd"/>
      <w:r w:rsidRPr="00303796">
        <w:t xml:space="preserve"> </w:t>
      </w:r>
      <w:r w:rsidR="00911B56" w:rsidRPr="00303796">
        <w:t>(</w:t>
      </w:r>
      <w:r w:rsidR="00333ABC">
        <w:rPr>
          <w:noProof/>
        </w:rPr>
        <w:t>191</w:t>
      </w:r>
      <w:r w:rsidR="00341E6A">
        <w:rPr>
          <w:noProof/>
        </w:rPr>
        <w:t>.000,00</w:t>
      </w:r>
      <w:r w:rsidR="00DC1B59">
        <w:rPr>
          <w:noProof/>
        </w:rPr>
        <w:t xml:space="preserve"> </w:t>
      </w:r>
      <w:r w:rsidR="00911B56" w:rsidRPr="00303796">
        <w:t xml:space="preserve">kn) </w:t>
      </w:r>
      <w:r w:rsidRPr="00303796">
        <w:t>i s obzirom da je rješenje o dosudi naveden</w:t>
      </w:r>
      <w:r w:rsidR="00E67745" w:rsidRPr="00303796">
        <w:t xml:space="preserve">e nekretnine </w:t>
      </w:r>
      <w:r w:rsidRPr="00303796">
        <w:t xml:space="preserve">dotičnom kupcu, sud je odredio ročište za razdiobu </w:t>
      </w:r>
      <w:proofErr w:type="spellStart"/>
      <w:r w:rsidRPr="00303796">
        <w:t>kupovnine</w:t>
      </w:r>
      <w:proofErr w:type="spellEnd"/>
      <w:r w:rsidRPr="00303796">
        <w:t xml:space="preserve">. </w:t>
      </w:r>
    </w:p>
    <w:p w:rsidRDefault="00E67745" w:rsidP="00911B56" w:rsidR="00911B56" w:rsidRPr="00303796">
      <w:pPr>
        <w:jc w:val="both"/>
      </w:pPr>
      <w:r w:rsidRPr="00303796">
        <w:lastRenderedPageBreak/>
        <w:tab/>
      </w:r>
      <w:r w:rsidRPr="00303796">
        <w:tab/>
      </w:r>
      <w:r w:rsidR="00916FF8" w:rsidRPr="00303796">
        <w:t>Na naveden</w:t>
      </w:r>
      <w:r w:rsidR="00006F0F" w:rsidRPr="00303796">
        <w:t>oj</w:t>
      </w:r>
      <w:r w:rsidR="00916FF8" w:rsidRPr="00303796">
        <w:t xml:space="preserve"> nekretnin</w:t>
      </w:r>
      <w:r w:rsidR="00006F0F" w:rsidRPr="00303796">
        <w:t>i</w:t>
      </w:r>
      <w:r w:rsidR="00916FF8" w:rsidRPr="00303796">
        <w:t xml:space="preserve"> u zemljišnim </w:t>
      </w:r>
      <w:r w:rsidR="00006F0F" w:rsidRPr="00303796">
        <w:t>su</w:t>
      </w:r>
      <w:r w:rsidR="00916FF8" w:rsidRPr="00303796">
        <w:t xml:space="preserve"> knjigama </w:t>
      </w:r>
      <w:r w:rsidR="00006F0F" w:rsidRPr="00303796">
        <w:t>prije ove prodaje bil</w:t>
      </w:r>
      <w:r w:rsidR="00DC1B59">
        <w:t>o</w:t>
      </w:r>
      <w:r w:rsidR="00006F0F" w:rsidRPr="00303796">
        <w:t xml:space="preserve"> </w:t>
      </w:r>
      <w:r w:rsidR="00916FF8" w:rsidRPr="00303796">
        <w:t>upisan</w:t>
      </w:r>
      <w:r w:rsidR="00DC1B59">
        <w:t>o</w:t>
      </w:r>
      <w:r w:rsidR="00916FF8" w:rsidRPr="00303796">
        <w:t xml:space="preserve"> prav</w:t>
      </w:r>
      <w:r w:rsidR="00DC1B59">
        <w:t>o</w:t>
      </w:r>
      <w:r w:rsidR="00916FF8" w:rsidRPr="00303796">
        <w:t xml:space="preserve"> zaloga</w:t>
      </w:r>
      <w:r w:rsidR="00496653" w:rsidRPr="00303796">
        <w:t xml:space="preserve"> </w:t>
      </w:r>
      <w:r w:rsidR="00333ABC">
        <w:t xml:space="preserve">u korist PRIVREDNA BANKA ZAGREB, PODRUŽNICA 32 GOSPIĆ ZAGREB, RAČKOG 6, OIB: 02535697732 (sada </w:t>
      </w:r>
      <w:r w:rsidR="00333ABC" w:rsidRPr="00333ABC">
        <w:rPr>
          <w:bCs/>
        </w:rPr>
        <w:t>PRIVREDNA BANKA</w:t>
      </w:r>
      <w:r w:rsidR="00333ABC" w:rsidRPr="00333ABC">
        <w:t xml:space="preserve"> ZAGREB - DIONIČKO DRUŠTVO Zagreb, Radnička cesta 50</w:t>
      </w:r>
      <w:r w:rsidR="00333ABC" w:rsidRPr="00333ABC">
        <w:rPr>
          <w:noProof/>
        </w:rPr>
        <w:t xml:space="preserve">, OIB: </w:t>
      </w:r>
      <w:r w:rsidR="00333ABC" w:rsidRPr="00333ABC">
        <w:t>02535697732</w:t>
      </w:r>
      <w:r w:rsidR="00333ABC">
        <w:t xml:space="preserve">), a na temelju prijedloga ugovora o dugoročnom kreditu s valutnom klauzulom br. 5110065129-32/05 od 13.5.2005. g, i sporazuma radi osiguranja novčane tražbine zasnivanjem založnog prava </w:t>
      </w:r>
      <w:proofErr w:type="spellStart"/>
      <w:r w:rsidR="00333ABC">
        <w:t>solemniziranog</w:t>
      </w:r>
      <w:proofErr w:type="spellEnd"/>
      <w:r w:rsidR="00333ABC">
        <w:t xml:space="preserve"> po javnom bilježniku Borisu Zduniću iz Gospića broj OV-90/05 od 13.5.2005. u A za glavnicu od 3 000 000.00 Kn ( </w:t>
      </w:r>
      <w:proofErr w:type="spellStart"/>
      <w:r w:rsidR="00333ABC">
        <w:t>trimilijuna</w:t>
      </w:r>
      <w:proofErr w:type="spellEnd"/>
      <w:r w:rsidR="00333ABC">
        <w:t xml:space="preserve"> kuna)po srednjem tečaju HNB za EUR s ugovorenim naknadama, troškovima i kamatama u visini </w:t>
      </w:r>
      <w:proofErr w:type="spellStart"/>
      <w:r w:rsidR="00333ABC">
        <w:t>tromjesečene</w:t>
      </w:r>
      <w:proofErr w:type="spellEnd"/>
      <w:r w:rsidR="00333ABC">
        <w:t xml:space="preserve"> EURIBOR + 2p.p. godišnje, promjenjiva</w:t>
      </w:r>
      <w:r w:rsidR="00911B56" w:rsidRPr="00303796">
        <w:t>.</w:t>
      </w:r>
    </w:p>
    <w:p w:rsidRDefault="00E67745" w:rsidP="00582BD5" w:rsidR="00E00E27" w:rsidRPr="00303796">
      <w:pPr>
        <w:ind w:firstLine="1440"/>
        <w:jc w:val="both"/>
      </w:pPr>
      <w:r w:rsidRPr="00303796">
        <w:t>Na ročište</w:t>
      </w:r>
      <w:r w:rsidR="00534DEA" w:rsidRPr="00303796">
        <w:t xml:space="preserve"> za razdiobu </w:t>
      </w:r>
      <w:proofErr w:type="spellStart"/>
      <w:r w:rsidR="00534DEA" w:rsidRPr="00303796">
        <w:t>kupovnine</w:t>
      </w:r>
      <w:proofErr w:type="spellEnd"/>
      <w:r w:rsidR="00534DEA" w:rsidRPr="00303796">
        <w:t xml:space="preserve"> </w:t>
      </w:r>
      <w:r w:rsidR="00916FF8" w:rsidRPr="00303796">
        <w:t>pristupi</w:t>
      </w:r>
      <w:r w:rsidR="00DC1B59">
        <w:t xml:space="preserve">o </w:t>
      </w:r>
      <w:r w:rsidR="00333ABC">
        <w:t xml:space="preserve">je </w:t>
      </w:r>
      <w:r w:rsidR="00916FF8" w:rsidRPr="00303796">
        <w:t>stečajni upravitelj.</w:t>
      </w:r>
      <w:r w:rsidR="0065700B" w:rsidRPr="00303796">
        <w:t xml:space="preserve"> </w:t>
      </w:r>
    </w:p>
    <w:p w:rsidRDefault="005271E4" w:rsidP="00DD090C" w:rsidR="00E00E27" w:rsidRPr="00303796">
      <w:pPr>
        <w:ind w:firstLine="1440"/>
        <w:jc w:val="both"/>
      </w:pPr>
      <w:r w:rsidRPr="00303796">
        <w:t xml:space="preserve">Prema članku 170. stavak 1. Stečajnog zakona </w:t>
      </w:r>
      <w:r w:rsidRPr="00303796">
        <w:rPr>
          <w:bCs/>
        </w:rPr>
        <w:t>(dalje: SZ, objavljen u NN 44/96, 29/99, 129/00, 123/03, 82/06, 116/10, 25/12</w:t>
      </w:r>
      <w:r w:rsidR="00DC1B59">
        <w:rPr>
          <w:bCs/>
        </w:rPr>
        <w:t>,</w:t>
      </w:r>
      <w:r w:rsidRPr="00303796">
        <w:rPr>
          <w:bCs/>
        </w:rPr>
        <w:t xml:space="preserve"> 133/12</w:t>
      </w:r>
      <w:r w:rsidR="00DC1B59">
        <w:rPr>
          <w:bCs/>
        </w:rPr>
        <w:t xml:space="preserve"> i 71/15</w:t>
      </w:r>
      <w:r w:rsidRPr="00303796">
        <w:rPr>
          <w:bCs/>
        </w:rPr>
        <w:t>)</w:t>
      </w:r>
      <w:r w:rsidRPr="00303796">
        <w:t xml:space="preserve">, troškovi utvrđivanja tražbine, koji obuhvaćaju troškove utvrđivanja istovjetnosti predmeta i prava na tom predmetu, određuju se paušalno u iznosu od 5 posto od utrška. Utržak </w:t>
      </w:r>
      <w:r w:rsidR="00DD090C" w:rsidRPr="00303796">
        <w:t xml:space="preserve">je u ovome slučaju iznosio </w:t>
      </w:r>
      <w:r w:rsidR="00333ABC">
        <w:rPr>
          <w:noProof/>
        </w:rPr>
        <w:t>191</w:t>
      </w:r>
      <w:r w:rsidR="00341E6A">
        <w:rPr>
          <w:noProof/>
        </w:rPr>
        <w:t>.000,00</w:t>
      </w:r>
      <w:r w:rsidR="00DD090C" w:rsidRPr="00303796">
        <w:t xml:space="preserve"> kn. 5 posto od navedenog iznosa je </w:t>
      </w:r>
      <w:r w:rsidR="00736B55">
        <w:t>9.550</w:t>
      </w:r>
      <w:r w:rsidR="00341E6A">
        <w:t>,00</w:t>
      </w:r>
      <w:r w:rsidR="00911B56" w:rsidRPr="00303796">
        <w:t xml:space="preserve"> </w:t>
      </w:r>
      <w:r w:rsidR="00DD090C" w:rsidRPr="00303796">
        <w:t>kn. Troškovi utvrđivanja tražbine stoga</w:t>
      </w:r>
      <w:r w:rsidR="0056456A">
        <w:t xml:space="preserve"> </w:t>
      </w:r>
      <w:r w:rsidR="00341E6A">
        <w:t xml:space="preserve">iznose </w:t>
      </w:r>
      <w:r w:rsidR="00736B55">
        <w:t>9.550</w:t>
      </w:r>
      <w:r w:rsidR="00341E6A">
        <w:t xml:space="preserve">,00 </w:t>
      </w:r>
      <w:r w:rsidR="0056456A">
        <w:t>kn</w:t>
      </w:r>
      <w:r w:rsidR="00372299">
        <w:t>.</w:t>
      </w:r>
      <w:r w:rsidR="00372299" w:rsidRPr="00303796">
        <w:t xml:space="preserve"> </w:t>
      </w:r>
      <w:r w:rsidR="00736B55">
        <w:t>Prema članku 170. stavak 2. SZ-a, troškovi unovčenja određuju se paušalno u iznosu od 5 posto od utrška. Ako su stvarno nastali troškovi znatno niži ili viši, odredit će se u stvarnoj visini. Budući da to ovdje nije slučaj, i troškovi unovčenja su određeni paušalno u iznosu od 5 posto od utrška odnosno u iznosu od 9.550,00 kn</w:t>
      </w:r>
      <w:r w:rsidR="00911B56" w:rsidRPr="00303796">
        <w:t>.</w:t>
      </w:r>
      <w:r w:rsidR="00E00E27" w:rsidRPr="00303796">
        <w:t xml:space="preserve"> </w:t>
      </w:r>
      <w:r w:rsidR="00DD090C" w:rsidRPr="00303796">
        <w:t>Slijedom navedenoga, a</w:t>
      </w:r>
      <w:r w:rsidR="00E00E27" w:rsidRPr="00303796">
        <w:t xml:space="preserve"> na temelju članka 164. a stavak 2. i članka 170.  Stečajnog zakona odlučeno kao u točki </w:t>
      </w:r>
      <w:r w:rsidR="00DD090C" w:rsidRPr="00303796">
        <w:t>I</w:t>
      </w:r>
      <w:r w:rsidR="00E00E27" w:rsidRPr="00303796">
        <w:t>I. izreke ovog rješenja.</w:t>
      </w:r>
    </w:p>
    <w:p w:rsidRDefault="00DD090C" w:rsidP="00DD090C" w:rsidR="00DD090C">
      <w:pPr>
        <w:ind w:firstLine="1440"/>
        <w:jc w:val="both"/>
      </w:pPr>
      <w:r w:rsidRPr="00303796">
        <w:t xml:space="preserve">Među strankama nije sporno (a što je vidljivo i uvidom u podatke u zemljišnim knjigama za predmetnu nekretninu) da je </w:t>
      </w:r>
      <w:r w:rsidR="00341E6A">
        <w:t xml:space="preserve">u zemljišnim knjigama upisano </w:t>
      </w:r>
      <w:proofErr w:type="spellStart"/>
      <w:r w:rsidRPr="00303796">
        <w:t>razlučno</w:t>
      </w:r>
      <w:proofErr w:type="spellEnd"/>
      <w:r w:rsidRPr="00303796">
        <w:t xml:space="preserve"> pravo vjerovnika </w:t>
      </w:r>
      <w:r w:rsidR="00736B55">
        <w:t xml:space="preserve">PRIVREDNA BANKA ZAGREB, PODRUŽNICA 32 GOSPIĆ ZAGREB, RAČKOG 6, OIB: 02535697732 (sada </w:t>
      </w:r>
      <w:r w:rsidR="00736B55" w:rsidRPr="00333ABC">
        <w:rPr>
          <w:bCs/>
        </w:rPr>
        <w:t>PRIVREDNA BANKA</w:t>
      </w:r>
      <w:r w:rsidR="00736B55" w:rsidRPr="00333ABC">
        <w:t xml:space="preserve"> ZAGREB - DIONIČKO DRUŠTVO Zagreb, Radnička cesta 50</w:t>
      </w:r>
      <w:r w:rsidR="00736B55" w:rsidRPr="00333ABC">
        <w:rPr>
          <w:noProof/>
        </w:rPr>
        <w:t xml:space="preserve">, OIB: </w:t>
      </w:r>
      <w:r w:rsidR="00736B55" w:rsidRPr="00333ABC">
        <w:t>02535697732</w:t>
      </w:r>
      <w:r w:rsidR="00736B55">
        <w:t>)</w:t>
      </w:r>
      <w:r w:rsidR="00341E6A">
        <w:rPr>
          <w:lang w:eastAsia="hr-HR"/>
        </w:rPr>
        <w:t xml:space="preserve"> </w:t>
      </w:r>
      <w:r w:rsidRPr="00303796">
        <w:t xml:space="preserve">veće od </w:t>
      </w:r>
      <w:r w:rsidR="00341E6A">
        <w:t>preostalog iznosa</w:t>
      </w:r>
      <w:r w:rsidRPr="00303796">
        <w:t xml:space="preserve"> postignute cijene za predmetnu nekretninu</w:t>
      </w:r>
      <w:r w:rsidR="00736B55">
        <w:t xml:space="preserve">. </w:t>
      </w:r>
      <w:r w:rsidRPr="00303796">
        <w:t>Stoga je</w:t>
      </w:r>
      <w:r w:rsidR="00736B55">
        <w:t xml:space="preserve"> u skladu s odredbom članka 164.a stavak 3. SZ-a</w:t>
      </w:r>
      <w:r w:rsidR="00341E6A">
        <w:t xml:space="preserve"> valjalo</w:t>
      </w:r>
      <w:r w:rsidRPr="00303796">
        <w:t xml:space="preserve"> odlučiti kao u točki II. izreke ovog rješenja.</w:t>
      </w:r>
    </w:p>
    <w:p w:rsidRDefault="00372299" w:rsidP="00DD090C" w:rsidR="00372299" w:rsidRPr="00303796">
      <w:pPr>
        <w:ind w:firstLine="1440"/>
        <w:jc w:val="both"/>
      </w:pPr>
    </w:p>
    <w:p w:rsidRDefault="00B455B9" w:rsidP="00B455B9" w:rsidR="00B455B9" w:rsidRPr="00303796">
      <w:pPr>
        <w:jc w:val="both"/>
      </w:pPr>
      <w:r w:rsidRPr="00303796">
        <w:tab/>
      </w:r>
      <w:r w:rsidRPr="00303796">
        <w:tab/>
      </w:r>
      <w:r w:rsidRPr="00303796">
        <w:tab/>
      </w:r>
      <w:r w:rsidRPr="00303796">
        <w:tab/>
        <w:t xml:space="preserve">Rijeka, </w:t>
      </w:r>
      <w:r w:rsidR="00736B55">
        <w:t>28. rujna</w:t>
      </w:r>
      <w:r w:rsidR="00372299">
        <w:t xml:space="preserve"> </w:t>
      </w:r>
      <w:r w:rsidR="00303796" w:rsidRPr="00303796">
        <w:t>201</w:t>
      </w:r>
      <w:r w:rsidR="00341E6A">
        <w:t>7</w:t>
      </w:r>
      <w:r w:rsidRPr="00303796">
        <w:t>.</w:t>
      </w:r>
      <w:r w:rsidR="00736B55">
        <w:t xml:space="preserve"> </w:t>
      </w:r>
      <w:r w:rsidRPr="00303796">
        <w:t>g</w:t>
      </w:r>
      <w:r w:rsidR="00736B55">
        <w:t>odine</w:t>
      </w:r>
    </w:p>
    <w:p w:rsidRDefault="00546089" w:rsidP="00B455B9" w:rsidR="00546089" w:rsidRPr="00303796">
      <w:pPr>
        <w:jc w:val="both"/>
      </w:pPr>
    </w:p>
    <w:p w:rsidRDefault="00303796" w:rsidR="00303796" w:rsidRPr="00303796">
      <w:pPr>
        <w:jc w:val="both"/>
      </w:pPr>
      <w:r w:rsidRPr="00303796">
        <w:t xml:space="preserve">                                                                                                 Stečajni sudac</w:t>
      </w:r>
    </w:p>
    <w:p w:rsidRDefault="00303796" w:rsidR="00303796" w:rsidRPr="00303796">
      <w:pPr>
        <w:jc w:val="both"/>
      </w:pPr>
      <w:r w:rsidRPr="00303796">
        <w:t xml:space="preserve">                                                                                                 Vera </w:t>
      </w:r>
      <w:proofErr w:type="spellStart"/>
      <w:r w:rsidRPr="00303796">
        <w:t>Jelenović</w:t>
      </w:r>
      <w:proofErr w:type="spellEnd"/>
      <w:r w:rsidRPr="00303796">
        <w:t xml:space="preserve"> </w:t>
      </w:r>
    </w:p>
    <w:p w:rsidRDefault="00B455B9" w:rsidP="00B455B9" w:rsidR="00B455B9" w:rsidRPr="00303796">
      <w:pPr>
        <w:jc w:val="both"/>
      </w:pPr>
    </w:p>
    <w:p w:rsidRDefault="00EE0A35" w:rsidP="00EE0A35" w:rsidR="00EE0A35" w:rsidRPr="00303796">
      <w:pPr>
        <w:jc w:val="both"/>
        <w:rPr>
          <w:bCs/>
        </w:rPr>
      </w:pPr>
      <w:r w:rsidRPr="00303796">
        <w:rPr>
          <w:bCs/>
        </w:rPr>
        <w:t>UPUTA O PRAVNOM LIJEKU:</w:t>
      </w:r>
    </w:p>
    <w:p w:rsidRDefault="00EE0A35" w:rsidP="00EE0A35" w:rsidR="00EE0A35" w:rsidRPr="00303796">
      <w:pPr>
        <w:jc w:val="both"/>
        <w:rPr>
          <w:bCs/>
        </w:rPr>
      </w:pPr>
      <w:r w:rsidRPr="00303796">
        <w:rPr>
          <w:bCs/>
        </w:rPr>
        <w:tab/>
      </w:r>
      <w:r w:rsidRPr="00303796">
        <w:rPr>
          <w:bCs/>
        </w:rPr>
        <w:tab/>
        <w:t>Protiv ovog rješenja zainteresirana stranka podnosi žalbu u roku od 8 dana. Žalba se podnosi putem  ovog suda u dva istovjetna primjerka, a o žalbi odlučuje Visoki trgovački sud Republike Hrvatske.</w:t>
      </w:r>
    </w:p>
    <w:p w:rsidRDefault="00546089" w:rsidP="00ED318A" w:rsidR="00546089" w:rsidRPr="00303796">
      <w:pPr>
        <w:jc w:val="both"/>
      </w:pPr>
    </w:p>
    <w:p w:rsidRDefault="00546089" w:rsidP="00ED318A" w:rsidR="00546089" w:rsidRPr="00303796">
      <w:pPr>
        <w:jc w:val="both"/>
      </w:pPr>
    </w:p>
    <w:p w:rsidRDefault="00546089" w:rsidP="00ED318A" w:rsidR="00546089">
      <w:pPr>
        <w:jc w:val="both"/>
      </w:pPr>
    </w:p>
    <w:p w:rsidRDefault="001F6F9D" w:rsidP="00ED318A" w:rsidR="001F6F9D">
      <w:pPr>
        <w:jc w:val="both"/>
      </w:pPr>
    </w:p>
    <w:p w:rsidRDefault="001F6F9D" w:rsidP="00ED318A" w:rsidR="001F6F9D">
      <w:pPr>
        <w:jc w:val="both"/>
      </w:pPr>
    </w:p>
    <w:p w:rsidRDefault="001F6F9D" w:rsidP="00ED318A" w:rsidR="001F6F9D">
      <w:pPr>
        <w:jc w:val="both"/>
      </w:pPr>
    </w:p>
    <w:p w:rsidRDefault="001F6F9D" w:rsidP="00ED318A" w:rsidR="001F6F9D">
      <w:pPr>
        <w:jc w:val="both"/>
      </w:pPr>
    </w:p>
    <w:p w:rsidRDefault="001F6F9D" w:rsidP="00ED318A" w:rsidR="001F6F9D">
      <w:pPr>
        <w:jc w:val="both"/>
      </w:pPr>
    </w:p>
    <w:p w:rsidRDefault="001F6F9D" w:rsidP="00ED318A" w:rsidR="001F6F9D">
      <w:pPr>
        <w:jc w:val="both"/>
      </w:pPr>
    </w:p>
    <w:p w:rsidRDefault="001F6F9D" w:rsidP="00ED318A" w:rsidR="001F6F9D">
      <w:pPr>
        <w:jc w:val="both"/>
      </w:pPr>
    </w:p>
    <w:p w:rsidRDefault="001F6F9D" w:rsidP="00ED318A" w:rsidR="001F6F9D">
      <w:pPr>
        <w:jc w:val="both"/>
      </w:pPr>
    </w:p>
    <w:p w:rsidRDefault="001F6F9D" w:rsidP="00ED318A" w:rsidR="001F6F9D">
      <w:pPr>
        <w:jc w:val="both"/>
      </w:pPr>
    </w:p>
    <w:p w:rsidRDefault="001F6F9D" w:rsidP="00ED318A" w:rsidR="001F6F9D">
      <w:pPr>
        <w:jc w:val="both"/>
      </w:pPr>
    </w:p>
    <w:p w:rsidRDefault="001F6F9D" w:rsidP="00ED318A" w:rsidR="001F6F9D">
      <w:pPr>
        <w:jc w:val="both"/>
      </w:pPr>
    </w:p>
    <w:p w:rsidRDefault="001F6F9D" w:rsidP="00ED318A" w:rsidR="001F6F9D">
      <w:pPr>
        <w:jc w:val="both"/>
      </w:pPr>
    </w:p>
    <w:p w:rsidRDefault="001F6F9D" w:rsidP="00ED318A" w:rsidR="001F6F9D" w:rsidRPr="00303796">
      <w:pPr>
        <w:jc w:val="both"/>
      </w:pPr>
    </w:p>
    <w:p w:rsidRDefault="00E846A1" w:rsidP="00ED318A" w:rsidR="00ED318A" w:rsidRPr="00303796">
      <w:pPr>
        <w:jc w:val="both"/>
      </w:pPr>
      <w:r w:rsidRPr="00303796">
        <w:t>D</w:t>
      </w:r>
      <w:r w:rsidR="00ED318A" w:rsidRPr="00303796">
        <w:t>NA</w:t>
      </w:r>
    </w:p>
    <w:p w:rsidRDefault="00ED318A" w:rsidP="00ED318A" w:rsidR="00ED318A" w:rsidRPr="00303796">
      <w:pPr>
        <w:numPr>
          <w:ilvl w:val="0"/>
          <w:numId w:val="3"/>
        </w:numPr>
        <w:jc w:val="both"/>
      </w:pPr>
      <w:r w:rsidRPr="00303796">
        <w:t xml:space="preserve">st. upravitelju </w:t>
      </w:r>
      <w:r w:rsidR="00736B55">
        <w:t>Jozi Periću</w:t>
      </w:r>
    </w:p>
    <w:p w:rsidRDefault="00736B55" w:rsidP="00ED318A" w:rsidR="00DD090C" w:rsidRPr="00303796">
      <w:pPr>
        <w:numPr>
          <w:ilvl w:val="0"/>
          <w:numId w:val="3"/>
        </w:numPr>
        <w:jc w:val="both"/>
      </w:pPr>
      <w:r w:rsidRPr="00333ABC">
        <w:rPr>
          <w:bCs/>
        </w:rPr>
        <w:t>PRIVREDNA BANKA</w:t>
      </w:r>
      <w:r w:rsidRPr="00333ABC">
        <w:t xml:space="preserve"> ZAGREB - DIONIČKO DRUŠTVO Zagreb, Radnička cesta 50</w:t>
      </w:r>
    </w:p>
    <w:p w:rsidRDefault="00303796" w:rsidP="00ED318A" w:rsidR="00ED318A" w:rsidRPr="00303796">
      <w:pPr>
        <w:numPr>
          <w:ilvl w:val="0"/>
          <w:numId w:val="3"/>
        </w:numPr>
        <w:jc w:val="both"/>
      </w:pPr>
      <w:r w:rsidRPr="00303796">
        <w:t>e-</w:t>
      </w:r>
      <w:r w:rsidR="00372299">
        <w:t>O</w:t>
      </w:r>
      <w:r w:rsidR="00ED318A" w:rsidRPr="00303796">
        <w:t xml:space="preserve">glasna ploča </w:t>
      </w:r>
    </w:p>
    <w:p w:rsidRDefault="00ED318A" w:rsidP="00ED318A" w:rsidR="00ED318A" w:rsidRPr="00303796">
      <w:pPr>
        <w:numPr>
          <w:ilvl w:val="0"/>
          <w:numId w:val="3"/>
        </w:numPr>
        <w:jc w:val="both"/>
      </w:pPr>
      <w:r w:rsidRPr="00303796">
        <w:t xml:space="preserve">Porezna uprava </w:t>
      </w:r>
      <w:r w:rsidR="00736B55">
        <w:t>Gospić</w:t>
      </w:r>
    </w:p>
    <w:p w:rsidRDefault="00ED318A" w:rsidP="00ED318A" w:rsidR="00ED318A" w:rsidRPr="00303796">
      <w:pPr>
        <w:jc w:val="both"/>
      </w:pPr>
      <w:r w:rsidRPr="00303796">
        <w:t xml:space="preserve">Rijeka, </w:t>
      </w:r>
      <w:r w:rsidR="00736B55">
        <w:t>28. rujna</w:t>
      </w:r>
      <w:r w:rsidR="00303796" w:rsidRPr="00303796">
        <w:t xml:space="preserve"> 201</w:t>
      </w:r>
      <w:r w:rsidR="00341E6A">
        <w:t>7</w:t>
      </w:r>
      <w:r w:rsidRPr="00303796">
        <w:t>. g.</w:t>
      </w:r>
    </w:p>
    <w:p w:rsidRDefault="00303796" w:rsidR="00303796" w:rsidRPr="00303796">
      <w:pPr>
        <w:jc w:val="both"/>
      </w:pPr>
      <w:r w:rsidRPr="00303796">
        <w:t xml:space="preserve">                                                                                                 Stečajni sudac</w:t>
      </w:r>
    </w:p>
    <w:p w:rsidRDefault="00303796" w:rsidR="00303796" w:rsidRPr="00303796">
      <w:pPr>
        <w:jc w:val="both"/>
      </w:pPr>
      <w:r w:rsidRPr="00303796">
        <w:t xml:space="preserve">                                                                                                 Vera </w:t>
      </w:r>
      <w:proofErr w:type="spellStart"/>
      <w:r w:rsidRPr="00303796">
        <w:t>Jelenović</w:t>
      </w:r>
      <w:proofErr w:type="spellEnd"/>
      <w:r w:rsidRPr="00303796">
        <w:t xml:space="preserve"> </w:t>
      </w:r>
    </w:p>
    <w:p w:rsidRDefault="00303796" w:rsidR="00303796" w:rsidRPr="00303796">
      <w:pPr>
        <w:jc w:val="both"/>
      </w:pPr>
    </w:p>
    <w:p w:rsidRDefault="00ED318A" w:rsidP="00ED318A" w:rsidR="00ED318A" w:rsidRPr="00303796">
      <w:pPr>
        <w:jc w:val="both"/>
      </w:pPr>
    </w:p>
    <w:sectPr w:rsidR="00ED318A" w:rsidRPr="00303796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4323" w:rsidR="00564323">
      <w:r>
        <w:separator/>
      </w:r>
    </w:p>
  </w:endnote>
  <w:endnote w:id="0" w:type="continuationSeparator">
    <w:p w:rsidRDefault="00564323" w:rsidR="00564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15E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4323" w:rsidR="00564323">
      <w:r>
        <w:separator/>
      </w:r>
    </w:p>
  </w:footnote>
  <w:footnote w:id="0" w:type="continuationSeparator">
    <w:p w:rsidRDefault="00564323" w:rsidR="005643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65700B" w:rsidR="00B36102" w:rsidRPr="00E65FD8">
    <w:pPr>
      <w:jc w:val="right"/>
    </w:pPr>
    <w:r w:rsidRPr="00E65FD8">
      <w:t xml:space="preserve">                  </w:t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>Posl.br. 14 St-</w:t>
    </w:r>
    <w:r w:rsidR="00333ABC">
      <w:t>97/2011</w:t>
    </w:r>
    <w:r w:rsidR="000C15E7">
      <w:t>-220</w:t>
    </w:r>
    <w:r w:rsidR="00E65FD8" w:rsidRPr="00E65FD8">
      <w:t xml:space="preserve"> </w:t>
    </w:r>
  </w:p>
  <w:p w:rsidRDefault="00B36102" w:rsidR="00B36102" w:rsidRPr="00E65F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D751F9"/>
    <w:multiLevelType w:val="hybridMultilevel"/>
    <w:tmpl w:val="B45003DA"/>
    <w:lvl w:tplc="3FF654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077985"/>
    <w:multiLevelType w:val="hybridMultilevel"/>
    <w:tmpl w:val="F2C403C4"/>
    <w:lvl w:tplc="FD00B764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2F3FE5"/>
    <w:multiLevelType w:val="hybridMultilevel"/>
    <w:tmpl w:val="E6A60068"/>
    <w:lvl w:tplc="D8DE5D2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C481879"/>
    <w:multiLevelType w:val="multilevel"/>
    <w:tmpl w:val="3640AE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17D6878"/>
    <w:multiLevelType w:val="hybridMultilevel"/>
    <w:tmpl w:val="FD4A924C"/>
    <w:lvl w:tplc="3126D0DC" w:ilvl="0">
      <w:numFmt w:val="bullet"/>
      <w:lvlText w:val="-"/>
      <w:lvlJc w:val="left"/>
      <w:pPr>
        <w:ind w:hanging="360" w:left="1080"/>
      </w:pPr>
      <w:rPr>
        <w:rFonts w:cs="Times New Roman" w:eastAsia="Cambria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0B2B"/>
    <w:rsid w:val="00006F0F"/>
    <w:rsid w:val="00040951"/>
    <w:rsid w:val="0006351F"/>
    <w:rsid w:val="00072E4F"/>
    <w:rsid w:val="000A5A3E"/>
    <w:rsid w:val="000C15E7"/>
    <w:rsid w:val="000D22D4"/>
    <w:rsid w:val="00125BCA"/>
    <w:rsid w:val="00195ABF"/>
    <w:rsid w:val="001E562B"/>
    <w:rsid w:val="001E75E4"/>
    <w:rsid w:val="001F6F9D"/>
    <w:rsid w:val="00247B5D"/>
    <w:rsid w:val="0025474D"/>
    <w:rsid w:val="0025491E"/>
    <w:rsid w:val="00255920"/>
    <w:rsid w:val="002918CA"/>
    <w:rsid w:val="002B1B1C"/>
    <w:rsid w:val="00303796"/>
    <w:rsid w:val="00331CD1"/>
    <w:rsid w:val="00333ABC"/>
    <w:rsid w:val="00341E6A"/>
    <w:rsid w:val="00372299"/>
    <w:rsid w:val="00377CA2"/>
    <w:rsid w:val="00385E9D"/>
    <w:rsid w:val="00386584"/>
    <w:rsid w:val="003C0BD3"/>
    <w:rsid w:val="003E7C4B"/>
    <w:rsid w:val="00465524"/>
    <w:rsid w:val="004939B3"/>
    <w:rsid w:val="00496653"/>
    <w:rsid w:val="004A27A8"/>
    <w:rsid w:val="004F156A"/>
    <w:rsid w:val="005271E4"/>
    <w:rsid w:val="0053108E"/>
    <w:rsid w:val="00534DEA"/>
    <w:rsid w:val="00543FB3"/>
    <w:rsid w:val="00546089"/>
    <w:rsid w:val="00553C92"/>
    <w:rsid w:val="00554CD6"/>
    <w:rsid w:val="00564323"/>
    <w:rsid w:val="0056456A"/>
    <w:rsid w:val="00570108"/>
    <w:rsid w:val="0057795C"/>
    <w:rsid w:val="00582BD5"/>
    <w:rsid w:val="00585BA3"/>
    <w:rsid w:val="00593D7A"/>
    <w:rsid w:val="005955D4"/>
    <w:rsid w:val="005A0302"/>
    <w:rsid w:val="005A5466"/>
    <w:rsid w:val="005D0B2B"/>
    <w:rsid w:val="005D2625"/>
    <w:rsid w:val="00626E98"/>
    <w:rsid w:val="00642748"/>
    <w:rsid w:val="0065700B"/>
    <w:rsid w:val="00666C1D"/>
    <w:rsid w:val="00694A3A"/>
    <w:rsid w:val="006B7DA8"/>
    <w:rsid w:val="006D2FE2"/>
    <w:rsid w:val="006F1631"/>
    <w:rsid w:val="00730F91"/>
    <w:rsid w:val="00736B55"/>
    <w:rsid w:val="00747EB9"/>
    <w:rsid w:val="007970BF"/>
    <w:rsid w:val="007A332D"/>
    <w:rsid w:val="007C5B70"/>
    <w:rsid w:val="007D33A9"/>
    <w:rsid w:val="007D6ED5"/>
    <w:rsid w:val="007E4A33"/>
    <w:rsid w:val="00851757"/>
    <w:rsid w:val="008C2A24"/>
    <w:rsid w:val="008C31EA"/>
    <w:rsid w:val="008F72DF"/>
    <w:rsid w:val="009017A5"/>
    <w:rsid w:val="00911B56"/>
    <w:rsid w:val="009126EC"/>
    <w:rsid w:val="00916FF8"/>
    <w:rsid w:val="0092394D"/>
    <w:rsid w:val="00937B97"/>
    <w:rsid w:val="0095116E"/>
    <w:rsid w:val="009633B3"/>
    <w:rsid w:val="0099673C"/>
    <w:rsid w:val="009C42C8"/>
    <w:rsid w:val="00A0264B"/>
    <w:rsid w:val="00A1427E"/>
    <w:rsid w:val="00A24004"/>
    <w:rsid w:val="00A332B3"/>
    <w:rsid w:val="00A51A47"/>
    <w:rsid w:val="00A57CC5"/>
    <w:rsid w:val="00AA49F4"/>
    <w:rsid w:val="00B041DA"/>
    <w:rsid w:val="00B11A75"/>
    <w:rsid w:val="00B3058F"/>
    <w:rsid w:val="00B36102"/>
    <w:rsid w:val="00B455B9"/>
    <w:rsid w:val="00B51902"/>
    <w:rsid w:val="00B57B73"/>
    <w:rsid w:val="00B61B59"/>
    <w:rsid w:val="00BE75FB"/>
    <w:rsid w:val="00BF7FF3"/>
    <w:rsid w:val="00C246DD"/>
    <w:rsid w:val="00C336F8"/>
    <w:rsid w:val="00C97409"/>
    <w:rsid w:val="00CB43E0"/>
    <w:rsid w:val="00CE2BCE"/>
    <w:rsid w:val="00D61FDE"/>
    <w:rsid w:val="00D65064"/>
    <w:rsid w:val="00D736D5"/>
    <w:rsid w:val="00D81DA2"/>
    <w:rsid w:val="00DC1A05"/>
    <w:rsid w:val="00DC1B59"/>
    <w:rsid w:val="00DD090C"/>
    <w:rsid w:val="00DF7A9B"/>
    <w:rsid w:val="00E00E27"/>
    <w:rsid w:val="00E25E6B"/>
    <w:rsid w:val="00E600A3"/>
    <w:rsid w:val="00E65FD8"/>
    <w:rsid w:val="00E67745"/>
    <w:rsid w:val="00E846A1"/>
    <w:rsid w:val="00E860AC"/>
    <w:rsid w:val="00E92FC6"/>
    <w:rsid w:val="00EB3355"/>
    <w:rsid w:val="00EB4CD4"/>
    <w:rsid w:val="00ED318A"/>
    <w:rsid w:val="00EE04C4"/>
    <w:rsid w:val="00EE0A35"/>
    <w:rsid w:val="00EE640B"/>
    <w:rsid w:val="00EF3D4C"/>
    <w:rsid w:val="00F81545"/>
    <w:rsid w:val="00F84E20"/>
    <w:rsid w:val="00F916B0"/>
    <w:rsid w:val="00F95FF0"/>
    <w:rsid w:val="00FA4160"/>
    <w:rsid w:val="00FC6450"/>
    <w:rsid w:val="00FF26DA"/>
    <w:rsid w:val="00FF4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D0B2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true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C15E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C15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15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15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15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C15E7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0C1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C15E7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D0B2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1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C15E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C15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15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15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15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0C15E7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0C1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C15E7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682100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051151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0557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11286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66977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14846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22382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6455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63990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3915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19718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17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8422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36117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55412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3677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16048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21052786">
                              <w:marLeft w:val="0"/>
                              <w:marRight w:val="0"/>
                              <w:marTop w:val="31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051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0727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02813451">
                                          <w:marLeft w:val="732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1708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812678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9718339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06756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20424406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2060189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3016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dioba kupovnine</izvorni_sadrzaj>
    <derivirana_varijabla naziv="DomainObject.Primjedba_1">dioba kupovnine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2011.</izvorni_sadrzaj>
    <derivirana_varijabla naziv="DomainObject.Predmet.DatumOsnivanja_1">24.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St-97/2011</izvorni_sadrzaj>
    <derivirana_varijabla naziv="DomainObject.Predmet.OznakaBroj_1">St-97/2011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VELINAC d.o.o.  Karlobag</izvorni_sadrzaj>
    <derivirana_varijabla naziv="DomainObject.Predmet.ProtustrankaFormated_1">  VELINAC d.o.o.  Karlobag</derivirana_varijabla>
  </DomainObject.Predmet.ProtustrankaFormated>
  <DomainObject.Predmet.ProtustrankaFormatedOIB>
    <izvorni_sadrzaj>  VELINAC d.o.o.  Karlobag, OIB 86943229417</izvorni_sadrzaj>
    <derivirana_varijabla naziv="DomainObject.Predmet.ProtustrankaFormatedOIB_1">  VELINAC d.o.o.  Karlobag, OIB 86943229417</derivirana_varijabla>
  </DomainObject.Predmet.ProtustrankaFormatedOIB>
  <DomainObject.Predmet.ProtustrankaFormatedWithAdress>
    <izvorni_sadrzaj> VELINAC d.o.o.  Karlobag, Devčića bb, Karlobag</izvorni_sadrzaj>
    <derivirana_varijabla naziv="DomainObject.Predmet.ProtustrankaFormatedWithAdress_1"> VELINAC d.o.o.  Karlobag, Devčića bb, Karlobag</derivirana_varijabla>
  </DomainObject.Predmet.ProtustrankaFormatedWithAdress>
  <DomainObject.Predmet.ProtustrankaFormatedWithAdressOIB>
    <izvorni_sadrzaj> VELINAC d.o.o.  Karlobag, OIB 86943229417, Devčića bb, Karlobag</izvorni_sadrzaj>
    <derivirana_varijabla naziv="DomainObject.Predmet.ProtustrankaFormatedWithAdressOIB_1"> VELINAC d.o.o.  Karlobag, OIB 86943229417, Devčića bb, Karlobag</derivirana_varijabla>
  </DomainObject.Predmet.ProtustrankaFormatedWithAdressOIB>
  <DomainObject.Predmet.ProtustrankaWithAdress>
    <izvorni_sadrzaj>VELINAC d.o.o.  Karlobag Devčića bb, Karlobag</izvorni_sadrzaj>
    <derivirana_varijabla naziv="DomainObject.Predmet.ProtustrankaWithAdress_1">VELINAC d.o.o.  Karlobag Devčića bb, Karlobag</derivirana_varijabla>
  </DomainObject.Predmet.ProtustrankaWithAdress>
  <DomainObject.Predmet.ProtustrankaWithAdressOIB>
    <izvorni_sadrzaj>VELINAC d.o.o.  Karlobag, OIB 86943229417, Devčića bb, Karlobag</izvorni_sadrzaj>
    <derivirana_varijabla naziv="DomainObject.Predmet.ProtustrankaWithAdressOIB_1">VELINAC d.o.o.  Karlobag, OIB 86943229417, Devčića bb, Karlobag</derivirana_varijabla>
  </DomainObject.Predmet.ProtustrankaWithAdressOIB>
  <DomainObject.Predmet.ProtustrankaNazivFormated>
    <izvorni_sadrzaj>VELINAC d.o.o.  Karlobag</izvorni_sadrzaj>
    <derivirana_varijabla naziv="DomainObject.Predmet.ProtustrankaNazivFormated_1">VELINAC d.o.o.  Karlobag</derivirana_varijabla>
  </DomainObject.Predmet.ProtustrankaNazivFormated>
  <DomainObject.Predmet.ProtustrankaNazivFormatedOIB>
    <izvorni_sadrzaj>VELINAC d.o.o.  Karlobag, OIB 86943229417</izvorni_sadrzaj>
    <derivirana_varijabla naziv="DomainObject.Predmet.ProtustrankaNazivFormatedOIB_1">VELINAC d.o.o.  Karlobag, OIB 86943229417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Predrag Samolov</izvorni_sadrzaj>
    <derivirana_varijabla naziv="DomainObject.Predmet.StrankaFormated_1">  Predrag Samolov</derivirana_varijabla>
  </DomainObject.Predmet.StrankaFormated>
  <DomainObject.Predmet.StrankaFormatedOIB>
    <izvorni_sadrzaj>  Predrag Samolov</izvorni_sadrzaj>
    <derivirana_varijabla naziv="DomainObject.Predmet.StrankaFormatedOIB_1">  Predrag Samolov</derivirana_varijabla>
  </DomainObject.Predmet.StrankaFormatedOIB>
  <DomainObject.Predmet.StrankaFormatedWithAdress>
    <izvorni_sadrzaj> Predrag Samolov, Uskočka 2, Karlobag</izvorni_sadrzaj>
    <derivirana_varijabla naziv="DomainObject.Predmet.StrankaFormatedWithAdress_1"> Predrag Samolov, Uskočka 2, Karlobag</derivirana_varijabla>
  </DomainObject.Predmet.StrankaFormatedWithAdress>
  <DomainObject.Predmet.StrankaFormatedWithAdressOIB>
    <izvorni_sadrzaj> Predrag Samolov, Uskočka 2, Karlobag</izvorni_sadrzaj>
    <derivirana_varijabla naziv="DomainObject.Predmet.StrankaFormatedWithAdressOIB_1"> Predrag Samolov, Uskočka 2, Karlobag</derivirana_varijabla>
  </DomainObject.Predmet.StrankaFormatedWithAdressOIB>
  <DomainObject.Predmet.StrankaWithAdress>
    <izvorni_sadrzaj>Predrag Samolov Uskočka 2,Karlobag</izvorni_sadrzaj>
    <derivirana_varijabla naziv="DomainObject.Predmet.StrankaWithAdress_1">Predrag Samolov Uskočka 2,Karlobag</derivirana_varijabla>
  </DomainObject.Predmet.StrankaWithAdress>
  <DomainObject.Predmet.StrankaWithAdressOIB>
    <izvorni_sadrzaj>Predrag Samolov, Uskočka 2,Karlobag</izvorni_sadrzaj>
    <derivirana_varijabla naziv="DomainObject.Predmet.StrankaWithAdressOIB_1">Predrag Samolov, Uskočka 2,Karlobag</derivirana_varijabla>
  </DomainObject.Predmet.StrankaWithAdressOIB>
  <DomainObject.Predmet.StrankaNazivFormated>
    <izvorni_sadrzaj>Predrag Samolov</izvorni_sadrzaj>
    <derivirana_varijabla naziv="DomainObject.Predmet.StrankaNazivFormated_1">Predrag Samolov</derivirana_varijabla>
  </DomainObject.Predmet.StrankaNazivFormated>
  <DomainObject.Predmet.StrankaNazivFormatedOIB>
    <izvorni_sadrzaj>Predrag Samolov</izvorni_sadrzaj>
    <derivirana_varijabla naziv="DomainObject.Predmet.StrankaNazivFormatedOIB_1">Predrag Samolov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Predrag Samolov</item>
    </izvorni_sadrzaj>
    <derivirana_varijabla naziv="DomainObject.Predmet.StrankaListFormated_1">
      <item>Predrag Samolov</item>
    </derivirana_varijabla>
  </DomainObject.Predmet.StrankaListFormated>
  <DomainObject.Predmet.StrankaListFormatedOIB>
    <izvorni_sadrzaj>
      <item>Predrag Samolov</item>
    </izvorni_sadrzaj>
    <derivirana_varijabla naziv="DomainObject.Predmet.StrankaListFormatedOIB_1">
      <item>Predrag Samolov</item>
    </derivirana_varijabla>
  </DomainObject.Predmet.StrankaListFormatedOIB>
  <DomainObject.Predmet.StrankaListFormatedWithAdress>
    <izvorni_sadrzaj>
      <item>Predrag Samolov, Uskočka 2, Karlobag</item>
    </izvorni_sadrzaj>
    <derivirana_varijabla naziv="DomainObject.Predmet.StrankaListFormatedWithAdress_1">
      <item>Predrag Samolov, Uskočka 2, Karlobag</item>
    </derivirana_varijabla>
  </DomainObject.Predmet.StrankaListFormatedWithAdress>
  <DomainObject.Predmet.StrankaListFormatedWithAdressOIB>
    <izvorni_sadrzaj>
      <item>Predrag Samolov, Uskočka 2, Karlobag</item>
    </izvorni_sadrzaj>
    <derivirana_varijabla naziv="DomainObject.Predmet.StrankaListFormatedWithAdressOIB_1">
      <item>Predrag Samolov, Uskočka 2, Karlobag</item>
    </derivirana_varijabla>
  </DomainObject.Predmet.StrankaListFormatedWithAdressOIB>
  <DomainObject.Predmet.StrankaListNazivFormated>
    <izvorni_sadrzaj>
      <item>Predrag Samolov</item>
    </izvorni_sadrzaj>
    <derivirana_varijabla naziv="DomainObject.Predmet.StrankaListNazivFormated_1">
      <item>Predrag Samolov</item>
    </derivirana_varijabla>
  </DomainObject.Predmet.StrankaListNazivFormated>
  <DomainObject.Predmet.StrankaListNazivFormatedOIB>
    <izvorni_sadrzaj>
      <item>Predrag Samolov</item>
    </izvorni_sadrzaj>
    <derivirana_varijabla naziv="DomainObject.Predmet.StrankaListNazivFormatedOIB_1">
      <item>Predrag Samolov</item>
    </derivirana_varijabla>
  </DomainObject.Predmet.StrankaListNazivFormatedOIB>
  <DomainObject.Predmet.ProtuStrankaListFormated>
    <izvorni_sadrzaj>
      <item>VELINAC d.o.o.  Karlobag</item>
    </izvorni_sadrzaj>
    <derivirana_varijabla naziv="DomainObject.Predmet.ProtuStrankaListFormated_1">
      <item>VELINAC d.o.o.  Karlobag</item>
    </derivirana_varijabla>
  </DomainObject.Predmet.ProtuStrankaListFormated>
  <DomainObject.Predmet.ProtuStrankaListFormatedOIB>
    <izvorni_sadrzaj>
      <item>VELINAC d.o.o.  Karlobag, OIB 86943229417</item>
    </izvorni_sadrzaj>
    <derivirana_varijabla naziv="DomainObject.Predmet.ProtuStrankaListFormatedOIB_1">
      <item>VELINAC d.o.o.  Karlobag, OIB 86943229417</item>
    </derivirana_varijabla>
  </DomainObject.Predmet.ProtuStrankaListFormatedOIB>
  <DomainObject.Predmet.ProtuStrankaListFormatedWithAdress>
    <izvorni_sadrzaj>
      <item>VELINAC d.o.o.  Karlobag, Devčića bb, Karlobag</item>
    </izvorni_sadrzaj>
    <derivirana_varijabla naziv="DomainObject.Predmet.ProtuStrankaListFormatedWithAdress_1">
      <item>VELINAC d.o.o.  Karlobag, Devčića bb, Karlobag</item>
    </derivirana_varijabla>
  </DomainObject.Predmet.ProtuStrankaListFormatedWithAdress>
  <DomainObject.Predmet.ProtuStrankaListFormatedWithAdressOIB>
    <izvorni_sadrzaj>
      <item>VELINAC d.o.o.  Karlobag, OIB 86943229417, Devčića bb, Karlobag</item>
    </izvorni_sadrzaj>
    <derivirana_varijabla naziv="DomainObject.Predmet.ProtuStrankaListFormatedWithAdressOIB_1">
      <item>VELINAC d.o.o.  Karlobag, OIB 86943229417, Devčića bb, Karlobag</item>
    </derivirana_varijabla>
  </DomainObject.Predmet.ProtuStrankaListFormatedWithAdressOIB>
  <DomainObject.Predmet.ProtuStrankaListNazivFormated>
    <izvorni_sadrzaj>
      <item>VELINAC d.o.o.  Karlobag</item>
    </izvorni_sadrzaj>
    <derivirana_varijabla naziv="DomainObject.Predmet.ProtuStrankaListNazivFormated_1">
      <item>VELINAC d.o.o.  Karlobag</item>
    </derivirana_varijabla>
  </DomainObject.Predmet.ProtuStrankaListNazivFormated>
  <DomainObject.Predmet.ProtuStrankaListNazivFormatedOIB>
    <izvorni_sadrzaj>
      <item>VELINAC d.o.o.  Karlobag, OIB 86943229417</item>
    </izvorni_sadrzaj>
    <derivirana_varijabla naziv="DomainObject.Predmet.ProtuStrankaListNazivFormatedOIB_1">
      <item>VELINAC d.o.o.  Karlobag, OIB 86943229417</item>
    </derivirana_varijabla>
  </DomainObject.Predmet.ProtuStrankaListNazivFormatedOIB>
  <DomainObject.Predmet.OstaliListFormated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Formated>
  <DomainObject.Predmet.OstaliListFormatedOIB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OIB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FormatedOIB>
  <DomainObject.Predmet.OstaliListFormatedWithAdress>
    <izvorni_sadrzaj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WithAdress_1"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derivirana_varijabla>
  </DomainObject.Predmet.OstaliListFormatedWithAdress>
  <DomainObject.Predmet.OstaliListFormatedWithAdressOIB>
    <izvorni_sadrzaj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WithAdressOIB_1"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derivirana_varijabla>
  </DomainObject.Predmet.OstaliListFormatedWithAdressOIB>
  <DomainObject.Predmet.OstaliListNazivFormated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NazivFormated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NazivFormated>
  <DomainObject.Predmet.OstaliListNazivFormatedOIB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NazivFormatedOIB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Predrag Samolov</izvorni_sadrzaj>
    <derivirana_varijabla naziv="DomainObject.Predmet.StrankaIDrugi_1">Predrag Samolov</derivirana_varijabla>
  </DomainObject.Predmet.StrankaIDrugi>
  <DomainObject.Predmet.ProtustrankaIDrugi>
    <izvorni_sadrzaj>VELINAC d.o.o.  Karlobag</izvorni_sadrzaj>
    <derivirana_varijabla naziv="DomainObject.Predmet.ProtustrankaIDrugi_1">VELINAC d.o.o.  Karlobag</derivirana_varijabla>
  </DomainObject.Predmet.ProtustrankaIDrugi>
  <DomainObject.Predmet.StrankaIDrugiAdressOIB>
    <izvorni_sadrzaj>Predrag Samolov, Uskočka 2, Karlobag</izvorni_sadrzaj>
    <derivirana_varijabla naziv="DomainObject.Predmet.StrankaIDrugiAdressOIB_1">Predrag Samolov, Uskočka 2, Karlobag</derivirana_varijabla>
  </DomainObject.Predmet.StrankaIDrugiAdressOIB>
  <DomainObject.Predmet.ProtustrankaIDrugiAdressOIB>
    <izvorni_sadrzaj>VELINAC d.o.o.  Karlobag, OIB 86943229417, Devčića bb, Karlobag</izvorni_sadrzaj>
    <derivirana_varijabla naziv="DomainObject.Predmet.ProtustrankaIDrugiAdressOIB_1">VELINAC d.o.o.  Karlobag, OIB 86943229417, Devčića bb, Karlobag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Predrag Samolov</item>
      <item>VELINAC d.o.o.  Karlobag</item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SudioniciListNaziv_1">
      <item>Predrag Samolov</item>
      <item>VELINAC d.o.o.  Karlobag</item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SudioniciListNaziv>
  <DomainObject.Predmet.SudioniciListAdressOIB>
    <izvorni_sadrzaj>
      <item>Predrag Samolov, Uskočka 2,Karlobag</item>
      <item>VELINAC d.o.o.  Karlobag, OIB 86943229417, Devčića bb,Karlobag</item>
      <item>JOZO PERIĆ, F. TUĐMANA 28,34 330 Velika</item>
      <item>Narodne novine d.d. Zagreb, SR Njemačke 6,10020 Zagreb</item>
      <item>sudski registar</item>
      <item>računovodstvo suda</item>
      <item>Županijsko državno odvjetništvo u Rijeci</item>
      <item>oglasna ploča suda</item>
    </izvorni_sadrzaj>
    <derivirana_varijabla naziv="DomainObject.Predmet.SudioniciListAdressOIB_1">
      <item>Predrag Samolov, Uskočka 2,Karlobag</item>
      <item>VELINAC d.o.o.  Karlobag, OIB 86943229417, Devčića bb,Karlobag</item>
      <item>JOZO PERIĆ, F. TUĐMANA 28,34 330 Velika</item>
      <item>Narodne novine d.d. Zagreb, SR Njemačke 6,10020 Zagreb</item>
      <item>sudski registar</item>
      <item>računovodstvo suda</item>
      <item>Županijsko državno odvjetništvo u Rijeci</item>
      <item>oglasna ploča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86943229417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86943229417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2384D5-49BB-4ED1-B4C0-CC883EBF9B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815</properties:Words>
  <properties:Characters>4310</properties:Characters>
  <properties:Lines>113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  </vt:lpstr>
    </vt:vector>
  </properties:TitlesOfParts>
  <properties:LinksUpToDate>false</properties:LinksUpToDate>
  <properties:CharactersWithSpaces>5537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2017-09-28T10:15:00Z</dcterms:created>
  <dc:creator>vjelenovic</dc:creator>
  <cp:lastModifiedBy>Nika Ostojić</cp:lastModifiedBy>
  <cp:lastPrinted>2017-09-28T11:10:00Z</cp:lastPrinted>
  <dcterms:modified xmlns:xsi="http://www.w3.org/2001/XMLSchema-instance" xsi:type="dcterms:W3CDTF">2017-09-28T11:18:00Z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