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1fa5" w14:paraId="b8f1fa5" w:rsidRDefault="000621F5" w:rsidP="001940FB" w:rsidR="000621F5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25027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C25027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0621F5" w:rsidP="00AA6BCF" w:rsidR="000621F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0621F5" w:rsidR="000621F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0621F5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621F5" w:rsidP="000621F5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621F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621F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64592">
        <w:rPr>
          <w:rFonts w:cs="Calibri" w:eastAsia="Arial Unicode MS" w:hAnsi="Calibri" w:ascii="Calibri"/>
          <w:kern w:val="1"/>
          <w:lang w:eastAsia="ar-SA" w:val="hr-HR"/>
        </w:rPr>
        <w:t>ŽELJKA ŠAGO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305C1C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64592" w:rsidRPr="00A64592">
        <w:rPr>
          <w:rFonts w:cs="Calibri" w:hAnsi="Calibri" w:ascii="Calibri"/>
        </w:rPr>
        <w:t>40.404,68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64592" w:rsidRPr="00A64592">
        <w:rPr>
          <w:rFonts w:cs="Calibri" w:hAnsi="Calibri" w:ascii="Calibri"/>
        </w:rPr>
        <w:t>36.904,68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64592" w:rsidRPr="00A64592">
        <w:rPr>
          <w:rFonts w:cs="Calibri" w:hAnsi="Calibri" w:ascii="Calibri"/>
        </w:rPr>
        <w:t>3.500,00 kn</w:t>
      </w:r>
      <w:r w:rsidR="00A64592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654325">
        <w:rPr>
          <w:rFonts w:cs="Calibri" w:hAnsi="Calibri" w:ascii="Calibri"/>
        </w:rPr>
        <w:t>pa čak ni nižih isplatnih redova</w:t>
      </w:r>
      <w:r w:rsidR="00BD0B6A" w:rsidRPr="00372EC9">
        <w:rPr>
          <w:rFonts w:cs="Calibri" w:hAnsi="Calibri" w:ascii="Calibri"/>
        </w:rPr>
        <w:t xml:space="preserve">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621F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621F5" w:rsidRPr="000621F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621F5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64592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A64592">
              <w:rPr>
                <w:rFonts w:cs="Calibri" w:hAnsi="Calibri" w:ascii="Calibri"/>
              </w:rPr>
              <w:t>ŽELJKA ŠAGO</w:t>
            </w:r>
            <w:r w:rsidR="00AB3886">
              <w:rPr>
                <w:rFonts w:cs="Calibri"/>
              </w:rPr>
              <w:t xml:space="preserve">, </w:t>
            </w:r>
            <w:r w:rsidR="00AB3886" w:rsidRPr="00AB3886">
              <w:rPr>
                <w:rFonts w:cs="Calibri"/>
              </w:rPr>
              <w:t xml:space="preserve"> </w:t>
            </w:r>
            <w:r w:rsidRPr="00A64592">
              <w:rPr>
                <w:rFonts w:cs="Calibri" w:hAnsi="Calibri" w:ascii="Calibri"/>
              </w:rPr>
              <w:t>Rastića XI8, Okrug Gornji</w:t>
            </w:r>
            <w:r>
              <w:rPr>
                <w:rFonts w:cs="Calibri" w:hAnsi="Calibri" w:ascii="Calibri"/>
              </w:rPr>
              <w:t xml:space="preserve">,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A64592">
              <w:rPr>
                <w:rFonts w:cs="Calibri" w:hAnsi="Calibri" w:ascii="Calibri"/>
              </w:rPr>
              <w:t>09366183733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64592" w:rsidP="00A64592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64592">
              <w:rPr>
                <w:rFonts w:cs="Calibri" w:hAnsi="Calibri" w:ascii="Calibri"/>
              </w:rPr>
              <w:t>Ugovor o štednom depozitu broj 81-70-15128-8,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6459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64592">
              <w:rPr>
                <w:rFonts w:cs="Calibri" w:hAnsi="Calibri" w:ascii="Calibri"/>
              </w:rPr>
              <w:t>40.404,68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A6459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64592">
              <w:rPr>
                <w:rFonts w:cs="Calibri" w:hAnsi="Calibri" w:ascii="Calibri"/>
              </w:rPr>
              <w:t>36.904,68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64592" w:rsidP="00AA6BCF" w:rsidR="00A64592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6459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55506" w:id="1"/>
            <w:r w:rsidRPr="00A64592">
              <w:rPr>
                <w:rFonts w:cs="Calibri" w:hAnsi="Calibri" w:ascii="Calibri"/>
              </w:rPr>
              <w:t>3.500,00 kn</w:t>
            </w:r>
            <w:bookmarkEnd w:id="1"/>
          </w:p>
        </w:tc>
      </w:tr>
    </w:tbl>
    <w:p w:rsidRDefault="00BC253F" w:rsidP="00BC253F" w:rsidR="00BC253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C253F" w:rsidP="00BC253F" w:rsidR="00BC253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34F6B" w:rsidP="00BC253F" w:rsidR="00BC253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53F" w:rsidP="00BC253F" w:rsidR="00BC253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C253F" w:rsidP="00BC253F" w:rsidR="00BC253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C253F" w:rsidP="00BC253F" w:rsidR="00BC253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C253F" w:rsidP="00BC253F" w:rsidR="00BC253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C253F" w:rsidP="00BC253F" w:rsidR="00BC253F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808" w:rsidR="002A2808">
      <w:pPr>
        <w:spacing w:after="0"/>
      </w:pPr>
      <w:r>
        <w:separator/>
      </w:r>
    </w:p>
  </w:endnote>
  <w:endnote w:id="0" w:type="continuationSeparator">
    <w:p w:rsidRDefault="002A2808" w:rsidR="002A28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808" w:rsidR="002A2808">
      <w:pPr>
        <w:spacing w:after="0"/>
      </w:pPr>
      <w:r>
        <w:separator/>
      </w:r>
    </w:p>
  </w:footnote>
  <w:footnote w:id="0" w:type="continuationSeparator">
    <w:p w:rsidRDefault="002A2808" w:rsidR="002A280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15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21F5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1A13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2808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05C1C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0711E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57E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076D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4325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11C0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5AE8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4592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34F6B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253F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5027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380C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2153"/>
    <w:rsid w:val="00D24450"/>
    <w:rsid w:val="00D2685A"/>
    <w:rsid w:val="00D268A3"/>
    <w:rsid w:val="00D27711"/>
    <w:rsid w:val="00D355BC"/>
    <w:rsid w:val="00D369D5"/>
    <w:rsid w:val="00D447CC"/>
    <w:rsid w:val="00D45C3B"/>
    <w:rsid w:val="00D473A9"/>
    <w:rsid w:val="00D47E18"/>
    <w:rsid w:val="00D51C39"/>
    <w:rsid w:val="00D53F10"/>
    <w:rsid w:val="00D551FF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4A10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12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15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153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153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153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12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15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153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153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153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1429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St-651/2017-124 / Podnesak - Podnesak (-124.docx)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