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ca28" w14:paraId="387ca28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5F65EC">
        <w:t>1</w:t>
      </w:r>
      <w:r w:rsidR="004A5887">
        <w:t>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910262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910262">
        <w:t>IMOTA UGOSTITELJSTVO jednostavno društvo s ograničenom odgovornošću za trgovinu i usluge</w:t>
      </w:r>
      <w:r w:rsidR="00BA142B">
        <w:t xml:space="preserve">, </w:t>
      </w:r>
      <w:r w:rsidR="00910262" w:rsidRPr="00910262">
        <w:t>Dugo Selo</w:t>
      </w:r>
      <w:r w:rsidR="00BA142B">
        <w:t xml:space="preserve">, </w:t>
      </w:r>
      <w:r w:rsidR="00910262" w:rsidRPr="00910262">
        <w:t>Zagrebačka 139</w:t>
      </w:r>
      <w:r w:rsidR="00BA142B">
        <w:t xml:space="preserve">, MBS: </w:t>
      </w:r>
      <w:r w:rsidR="00910262" w:rsidRPr="00910262">
        <w:t>080966091</w:t>
      </w:r>
      <w:r w:rsidR="00BA142B">
        <w:t xml:space="preserve">, OIB: </w:t>
      </w:r>
      <w:r w:rsidR="00910262" w:rsidRPr="00910262">
        <w:t>62389154164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CF594C">
        <w:t>8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10262">
        <w:t xml:space="preserve">IMOTA UGOSTITELJSTVO jednostavno društvo s ograničenom odgovornošću za trgovinu i usluge, </w:t>
      </w:r>
      <w:r w:rsidR="00910262" w:rsidRPr="00910262">
        <w:t>Dugo Selo</w:t>
      </w:r>
      <w:r w:rsidR="00910262">
        <w:t xml:space="preserve">, </w:t>
      </w:r>
      <w:r w:rsidR="00910262" w:rsidRPr="00910262">
        <w:t>Zagrebačka 139</w:t>
      </w:r>
      <w:r w:rsidR="00910262">
        <w:t xml:space="preserve">, MBS: </w:t>
      </w:r>
      <w:r w:rsidR="00910262" w:rsidRPr="00910262">
        <w:t>080966091</w:t>
      </w:r>
      <w:r w:rsidR="00910262">
        <w:t xml:space="preserve">, OIB: </w:t>
      </w:r>
      <w:r w:rsidR="00910262" w:rsidRPr="00910262">
        <w:t>62389154164</w:t>
      </w:r>
      <w:r w:rsidR="00D43EFC">
        <w:t xml:space="preserve">, </w:t>
      </w:r>
      <w:r>
        <w:t xml:space="preserve">iznosi </w:t>
      </w:r>
      <w:r w:rsidR="00910262">
        <w:t>43.410,72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BA2216" w:rsidRPr="00BA2216">
        <w:t xml:space="preserve">Marko </w:t>
      </w:r>
      <w:proofErr w:type="spellStart"/>
      <w:r w:rsidR="00BA2216" w:rsidRPr="00BA2216">
        <w:t>Pauković</w:t>
      </w:r>
      <w:proofErr w:type="spellEnd"/>
      <w:r w:rsidR="00BA2216" w:rsidRPr="00BA2216">
        <w:t>, OIB: 07052656673</w:t>
      </w:r>
      <w:r w:rsidR="00E43AC0">
        <w:t xml:space="preserve">, </w:t>
      </w:r>
      <w:proofErr w:type="spellStart"/>
      <w:r w:rsidR="00BA2216" w:rsidRPr="00BA2216">
        <w:t>Kopčevec</w:t>
      </w:r>
      <w:proofErr w:type="spellEnd"/>
      <w:r w:rsidR="00BA2216" w:rsidRPr="00BA2216">
        <w:t>, Plitvička ulica 18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5F65EC">
        <w:t>1</w:t>
      </w:r>
      <w:r w:rsidR="004A5887">
        <w:t>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CF594C">
        <w:t>8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1E153C">
        <w:t>5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484" w:rsidR="009F6484">
      <w:r>
        <w:separator/>
      </w:r>
    </w:p>
  </w:endnote>
  <w:endnote w:id="0" w:type="continuationSeparator">
    <w:p w:rsidRDefault="009F6484" w:rsidR="009F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484" w:rsidR="009F6484">
      <w:r>
        <w:separator/>
      </w:r>
    </w:p>
  </w:footnote>
  <w:footnote w:id="0" w:type="continuationSeparator">
    <w:p w:rsidRDefault="009F6484" w:rsidR="009F6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1077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B7CC9"/>
    <w:rsid w:val="003C01DF"/>
    <w:rsid w:val="003C09F9"/>
    <w:rsid w:val="003D02B1"/>
    <w:rsid w:val="003D3CA4"/>
    <w:rsid w:val="003D7D26"/>
    <w:rsid w:val="003E0F72"/>
    <w:rsid w:val="003E3ECE"/>
    <w:rsid w:val="003E4DD9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887"/>
    <w:rsid w:val="004A5B1B"/>
    <w:rsid w:val="004A6F2C"/>
    <w:rsid w:val="004A7C69"/>
    <w:rsid w:val="004B490A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9F6484"/>
    <w:rsid w:val="00A054B7"/>
    <w:rsid w:val="00A07CA2"/>
    <w:rsid w:val="00A16283"/>
    <w:rsid w:val="00A214C9"/>
    <w:rsid w:val="00A309DE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6000"/>
    <w:rsid w:val="00B95B20"/>
    <w:rsid w:val="00B96065"/>
    <w:rsid w:val="00BA142B"/>
    <w:rsid w:val="00BA2216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310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1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0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310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1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0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St-913/2017</izvorni_sadrzaj>
    <derivirana_varijabla naziv="DomainObject.Predmet.OznakaBroj_1">St-913/2017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IMOTA UGOSTITELJSTVO jednostavno društvo s ograničenom odgovornošću za trgovinu i usluge</izvorni_sadrzaj>
    <derivirana_varijabla naziv="DomainObject.Predmet.ProtustrankaFormated_1">  IMOTA UGOSTITELJSTVO jednostavno društvo s ograničenom odgovornošću za trgovinu i usluge</derivirana_varijabla>
  </DomainObject.Predmet.ProtustrankaFormated>
  <DomainObject.Predmet.ProtustrankaFormatedOIB>
    <izvorni_sadrzaj>  IMOTA UGOSTITELJSTVO jednostavno društvo s ograničenom odgovornošću za trgovinu i usluge, OIB 62389154164</izvorni_sadrzaj>
    <derivirana_varijabla naziv="DomainObject.Predmet.ProtustrankaFormatedOIB_1">  IMOTA UGOSTITELJSTVO jednostavno društvo s ograničenom odgovornošću za trgovinu i usluge, OIB 62389154164</derivirana_varijabla>
  </DomainObject.Predmet.ProtustrankaFormatedOIB>
  <DomainObject.Predmet.ProtustrankaFormatedWithAdress>
    <izvorni_sadrzaj> IMOTA UGOSTITELJSTVO jednostavno društvo s ograničenom odgovornošću za trgovinu i usluge, Zagrebačka 139, 10370 Dugo Selo</izvorni_sadrzaj>
    <derivirana_varijabla naziv="DomainObject.Predmet.ProtustrankaFormatedWithAdress_1"> IMOTA UGOSTITELJSTVO jednostavno društvo s ograničenom odgovornošću za trgovinu i usluge, Zagrebačka 139, 10370 Dugo Selo</derivirana_varijabla>
  </DomainObject.Predmet.ProtustrankaFormatedWithAdress>
  <DomainObject.Predmet.ProtustrankaFormatedWithAdressOIB>
    <izvorni_sadrzaj> IMOTA UGOSTITELJSTVO jednostavno društvo s ograničenom odgovornošću za trgovinu i usluge, OIB 62389154164, Zagrebačka 139, 10370 Dugo Selo</izvorni_sadrzaj>
    <derivirana_varijabla naziv="DomainObject.Predmet.ProtustrankaFormatedWithAdressOIB_1"> IMOTA UGOSTITELJSTVO jednostavno društvo s ograničenom odgovornošću za trgovinu i usluge, OIB 62389154164, Zagrebačka 139, 10370 Dugo Selo</derivirana_varijabla>
  </DomainObject.Predmet.ProtustrankaFormatedWithAdressOIB>
  <DomainObject.Predmet.ProtustrankaWithAdress>
    <izvorni_sadrzaj>IMOTA UGOSTITELJSTVO jednostavno društvo s ograničenom odgovornošću za trgovinu i usluge Zagrebačka 139, 10370 Dugo Selo</izvorni_sadrzaj>
    <derivirana_varijabla naziv="DomainObject.Predmet.ProtustrankaWithAdress_1">IMOTA UGOSTITELJSTVO jednostavno društvo s ograničenom odgovornošću za trgovinu i usluge Zagrebačka 139, 10370 Dugo Selo</derivirana_varijabla>
  </DomainObject.Predmet.ProtustrankaWithAdress>
  <DomainObject.Predmet.ProtustrankaWithAdressOIB>
    <izvorni_sadrzaj>IMOTA UGOSTITELJSTVO jednostavno društvo s ograničenom odgovornošću za trgovinu i usluge, OIB 62389154164, Zagrebačka 139, 10370 Dugo Selo</izvorni_sadrzaj>
    <derivirana_varijabla naziv="DomainObject.Predmet.ProtustrankaWithAdressOIB_1">IMOTA UGOSTITELJSTVO jednostavno društvo s ograničenom odgovornošću za trgovinu i usluge, OIB 62389154164, Zagrebačka 139, 10370 Dugo Selo</derivirana_varijabla>
  </DomainObject.Predmet.ProtustrankaWithAdressOIB>
  <DomainObject.Predmet.ProtustrankaNazivFormated>
    <izvorni_sadrzaj>IMOTA UGOSTITELJSTVO jednostavno društvo s ograničenom odgovornošću za trgovinu i usluge</izvorni_sadrzaj>
    <derivirana_varijabla naziv="DomainObject.Predmet.ProtustrankaNazivFormated_1">IMOTA UGOSTITELJSTVO jednostavno društvo s ograničenom odgovornošću za trgovinu i usluge</derivirana_varijabla>
  </DomainObject.Predmet.ProtustrankaNazivFormated>
  <DomainObject.Predmet.ProtustrankaNazivFormatedOIB>
    <izvorni_sadrzaj>IMOTA UGOSTITELJSTVO jednostavno društvo s ograničenom odgovornošću za trgovinu i usluge, OIB 62389154164</izvorni_sadrzaj>
    <derivirana_varijabla naziv="DomainObject.Predmet.ProtustrankaNazivFormatedOIB_1">IMOTA UGOSTITELJSTVO jednostavno društvo s ograničenom odgovornošću za trgovinu i usluge, OIB 62389154164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IMOTA UGOSTITELJSTVO jednostavno društvo s ograničenom odgovornošću za trgovinu i usluge</item>
    </izvorni_sadrzaj>
    <derivirana_varijabla naziv="DomainObject.Predmet.ProtuStrankaListFormated_1">
      <item>IMOTA UGOSTITELJSTVO jednostavno društvo s ograničenom odgovornošću za trgovinu i usluge</item>
    </derivirana_varijabla>
  </DomainObject.Predmet.ProtuStrankaListFormated>
  <DomainObject.Predmet.ProtuStrankaListFormatedOIB>
    <izvorni_sadrzaj>
      <item>IMOTA UGOSTITELJSTVO jednostavno društvo s ograničenom odgovornošću za trgovinu i usluge, OIB 62389154164</item>
    </izvorni_sadrzaj>
    <derivirana_varijabla naziv="DomainObject.Predmet.ProtuStrankaListFormatedOIB_1">
      <item>IMOTA UGOSTITELJSTVO jednostavno društvo s ograničenom odgovornošću za trgovinu i usluge, OIB 62389154164</item>
    </derivirana_varijabla>
  </DomainObject.Predmet.ProtuStrankaListFormatedOIB>
  <DomainObject.Predmet.ProtuStrankaListFormatedWithAdress>
    <izvorni_sadrzaj>
      <item>IMOTA UGOSTITELJSTVO jednostavno društvo s ograničenom odgovornošću za trgovinu i usluge, Zagrebačka 139, 10370 Dugo Selo</item>
    </izvorni_sadrzaj>
    <derivirana_varijabla naziv="DomainObject.Predmet.ProtuStrankaListFormatedWithAdress_1">
      <item>IMOTA UGOSTITELJSTVO jednostavno društvo s ograničenom odgovornošću za trgovinu i usluge, Zagrebačka 139, 10370 Dugo Selo</item>
    </derivirana_varijabla>
  </DomainObject.Predmet.ProtuStrankaListFormatedWithAdress>
  <DomainObject.Predmet.ProtuStrankaListFormatedWithAdressOIB>
    <izvorni_sadrzaj>
      <item>IMOTA UGOSTITELJSTVO jednostavno društvo s ograničenom odgovornošću za trgovinu i usluge, OIB 62389154164, Zagrebačka 139, 10370 Dugo Selo</item>
    </izvorni_sadrzaj>
    <derivirana_varijabla naziv="DomainObject.Predmet.ProtuStrankaListFormatedWithAdressOIB_1">
      <item>IMOTA UGOSTITELJSTVO jednostavno društvo s ograničenom odgovornošću za trgovinu i usluge, OIB 62389154164, Zagrebačka 139, 10370 Dugo Selo</item>
    </derivirana_varijabla>
  </DomainObject.Predmet.ProtuStrankaListFormatedWithAdressOIB>
  <DomainObject.Predmet.ProtuStrankaListNazivFormated>
    <izvorni_sadrzaj>
      <item>IMOTA UGOSTITELJSTVO jednostavno društvo s ograničenom odgovornošću za trgovinu i usluge</item>
    </izvorni_sadrzaj>
    <derivirana_varijabla naziv="DomainObject.Predmet.ProtuStrankaListNazivFormated_1">
      <item>IMOTA UGOSTITELJSTVO jednostavno društvo s ograničenom odgovornošću za trgovinu i usluge</item>
    </derivirana_varijabla>
  </DomainObject.Predmet.ProtuStrankaListNazivFormated>
  <DomainObject.Predmet.ProtuStrankaListNazivFormatedOIB>
    <izvorni_sadrzaj>
      <item>IMOTA UGOSTITELJSTVO jednostavno društvo s ograničenom odgovornošću za trgovinu i usluge, OIB 62389154164</item>
    </izvorni_sadrzaj>
    <derivirana_varijabla naziv="DomainObject.Predmet.ProtuStrankaListNazivFormatedOIB_1">
      <item>IMOTA UGOSTITELJSTVO jednostavno društvo s ograničenom odgovornošću za trgovinu i usluge, OIB 62389154164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IMOTA UGOSTITELJSTVO jednostavno društvo s ograničenom odgovornošću za trgovinu i usluge</izvorni_sadrzaj>
    <derivirana_varijabla naziv="DomainObject.Predmet.ProtustrankaIDrugi_1">IMOTA UGOSTITELJSTVO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IMOTA UGOSTITELJSTVO jednostavno društvo s ograničenom odgovornošću za trgovinu i usluge, OIB 62389154164, Zagrebačka 139, 10370 Dugo Selo</izvorni_sadrzaj>
    <derivirana_varijabla naziv="DomainObject.Predmet.ProtustrankaIDrugiAdressOIB_1">IMOTA UGOSTITELJSTVO jednostavno društvo s ograničenom odgovornošću za trgovinu i usluge, OIB 62389154164, Zagrebačka 139,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IMOTA UGOSTITELJSTVO jednostavno društvo s ograničenom odgovornošću za trgovinu i usluge</item>
    </izvorni_sadrzaj>
    <derivirana_varijabla naziv="DomainObject.Predmet.SudioniciListNaziv_1">
      <item>FINA Regionalni centar Zagreb</item>
      <item>IMOTA UGOSTITELJSTVO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IMOTA UGOSTITELJSTVO jednostavno društvo s ograničenom odgovornošću za trgovinu i usluge, OIB 62389154164, Zagrebačka 139,10370 Dugo Selo</item>
    </izvorni_sadrzaj>
    <derivirana_varijabla naziv="DomainObject.Predmet.SudioniciListAdressOIB_1">
      <item>FINA Regionalni centar Zagreb, OIB 85821130368, Trg svibanjskih žrtava 1995. br. 1,10000 Zagreb</item>
      <item>IMOTA UGOSTITELJSTVO jednostavno društvo s ograničenom odgovornošću za trgovinu i usluge, OIB 62389154164, Zagrebačka 139,10370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62389154164</item>
    </izvorni_sadrzaj>
    <derivirana_varijabla naziv="DomainObject.Predmet.SudioniciListNazivOIB_1">
      <item>, OIB 85821130368</item>
      <item>, OIB 62389154164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108C9-B730-4316-B10C-773732DA0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2080</properties:Characters>
  <properties:Lines>51</properties:Lines>
  <properties:Paragraphs>16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2017-08-08T08:03:00Z</dcterms:modified>
  <cp:revision>242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