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acd1" w14:paraId="df0acd1" w:rsidRDefault="00954A2D" w:rsidP="00954A2D" w:rsidR="00954A2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54A2D" w:rsidP="00954A2D" w:rsidR="00954A2D">
      <w:pPr>
        <w:spacing w:after="0"/>
        <w:jc w:val="both"/>
      </w:pPr>
      <w:r>
        <w:t xml:space="preserve">       REPUBLIKA HRVATSKA</w:t>
      </w:r>
    </w:p>
    <w:p w:rsidRDefault="00954A2D" w:rsidP="00954A2D" w:rsidR="00954A2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54A2D" w:rsidP="00954A2D" w:rsidR="00954A2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54A2D" w:rsidP="00954A2D" w:rsidR="00954A2D">
      <w:pPr>
        <w:spacing w:after="0"/>
        <w:rPr>
          <w:bCs/>
        </w:rPr>
      </w:pPr>
    </w:p>
    <w:p w:rsidRDefault="00954A2D" w:rsidP="00954A2D" w:rsidR="00954A2D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St-1112/16-3    </w:t>
      </w: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</w:pPr>
    </w:p>
    <w:p w:rsidRDefault="00954A2D" w:rsidP="00954A2D" w:rsidR="00954A2D">
      <w:pPr>
        <w:spacing w:after="0"/>
      </w:pPr>
    </w:p>
    <w:p w:rsidRDefault="00954A2D" w:rsidP="00954A2D" w:rsidR="00954A2D">
      <w:pPr>
        <w:spacing w:after="0"/>
        <w:jc w:val="both"/>
      </w:pPr>
      <w:r>
        <w:tab/>
        <w:t>Trgovački sud u Varaždinu, u ime Republike Hrvatske, po sucu toga suda Jasni Lekić, u pravnoj stvari dužnika kao predlagatelja MEĐIMURJE GRADITELJSTVO d.o.o. Čakovec, Zagrebačka 42a, OIB: 15921860232, radi sklapanja predstečajne nagodbe, dana 22. studenog 2016. godine donio je slijedeći</w:t>
      </w: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954A2D" w:rsidP="00954A2D" w:rsidR="00954A2D">
      <w:pPr>
        <w:spacing w:after="0"/>
        <w:jc w:val="center"/>
      </w:pPr>
    </w:p>
    <w:p w:rsidRDefault="00954A2D" w:rsidP="00954A2D" w:rsidR="00954A2D">
      <w:pPr>
        <w:spacing w:after="0"/>
        <w:jc w:val="both"/>
      </w:pPr>
      <w:r>
        <w:tab/>
      </w:r>
    </w:p>
    <w:p w:rsidRDefault="00954A2D" w:rsidP="00954A2D" w:rsidR="00954A2D">
      <w:pPr>
        <w:spacing w:after="0"/>
        <w:jc w:val="both"/>
      </w:pPr>
      <w:r>
        <w:tab/>
        <w:t>I/ Određuje se ročište radi sklapanja predstečajne nagodbe nad dužnikom MEĐIMURJE GRADITELJSTVO d.o.o. Čakovec, Zagrebačka 42a, OIB: 15921860232, kod ovog suda u Varaždinu, Ulica Braće Radića 2, soba 226/II  kat, za dan</w:t>
      </w: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12. prosinca 2016. godine u 09,30 sati</w:t>
      </w:r>
    </w:p>
    <w:p w:rsidRDefault="00954A2D" w:rsidP="00954A2D" w:rsidR="00954A2D">
      <w:pPr>
        <w:spacing w:after="0"/>
        <w:rPr>
          <w:b/>
          <w:i/>
          <w:u w:val="single"/>
        </w:rPr>
      </w:pPr>
    </w:p>
    <w:p w:rsidRDefault="00954A2D" w:rsidP="00954A2D" w:rsidR="00954A2D">
      <w:pPr>
        <w:spacing w:after="0"/>
      </w:pPr>
      <w:r>
        <w:tab/>
        <w:t>II/ Na ročište se pozivaju:</w:t>
      </w:r>
    </w:p>
    <w:p w:rsidRDefault="00954A2D" w:rsidP="00954A2D" w:rsidR="00954A2D">
      <w:pPr>
        <w:spacing w:after="0"/>
      </w:pPr>
    </w:p>
    <w:p w:rsidRDefault="00954A2D" w:rsidP="00954A2D" w:rsidR="00954A2D">
      <w:pPr>
        <w:numPr>
          <w:ilvl w:val="0"/>
          <w:numId w:val="47"/>
        </w:numPr>
        <w:spacing w:after="0"/>
      </w:pPr>
      <w:r>
        <w:t xml:space="preserve">predlagatelj-dužnik MEĐIMURJE GRADITELJSTVO d.o.o. Čakovec, </w:t>
      </w:r>
    </w:p>
    <w:p w:rsidRDefault="00954A2D" w:rsidP="00954A2D" w:rsidR="00954A2D">
      <w:pPr>
        <w:spacing w:after="0"/>
        <w:ind w:left="720"/>
      </w:pPr>
      <w:r>
        <w:t>Zagrebačka 42a</w:t>
      </w:r>
    </w:p>
    <w:p w:rsidRDefault="00954A2D" w:rsidP="00954A2D" w:rsidR="00954A2D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954A2D" w:rsidP="00954A2D" w:rsidR="00954A2D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both"/>
      </w:pPr>
    </w:p>
    <w:p w:rsidRDefault="00954A2D" w:rsidP="00954A2D" w:rsidR="00954A2D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954A2D" w:rsidP="00954A2D" w:rsidR="00954A2D">
      <w:pPr>
        <w:spacing w:after="0"/>
        <w:ind w:firstLine="708"/>
        <w:jc w:val="both"/>
      </w:pPr>
      <w:r>
        <w:tab/>
      </w:r>
      <w:r>
        <w:tab/>
        <w:t>U Varaždinu, 22. studenog 2016. godine</w:t>
      </w:r>
    </w:p>
    <w:p w:rsidRDefault="00954A2D" w:rsidP="00954A2D" w:rsidR="00954A2D">
      <w:pPr>
        <w:spacing w:after="0"/>
        <w:ind w:firstLine="708"/>
        <w:jc w:val="both"/>
      </w:pPr>
    </w:p>
    <w:p w:rsidRDefault="00954A2D" w:rsidP="00954A2D" w:rsidR="00954A2D">
      <w:pPr>
        <w:spacing w:after="0"/>
        <w:ind w:firstLine="708"/>
        <w:jc w:val="both"/>
      </w:pPr>
    </w:p>
    <w:p w:rsidRDefault="00954A2D" w:rsidP="00954A2D" w:rsidR="00954A2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954A2D" w:rsidP="00954A2D" w:rsidR="00954A2D">
      <w:pPr>
        <w:spacing w:after="0"/>
        <w:ind w:firstLine="708"/>
        <w:jc w:val="both"/>
      </w:pPr>
    </w:p>
    <w:p w:rsidRDefault="00954A2D" w:rsidP="00954A2D" w:rsidR="00DA0242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317" w:rsidP="00537B78" w:rsidR="00466317">
      <w:r>
        <w:separator/>
      </w:r>
    </w:p>
  </w:endnote>
  <w:endnote w:id="0" w:type="continuationSeparator">
    <w:p w:rsidRDefault="00466317" w:rsidP="00537B78" w:rsidR="00466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317" w:rsidP="00537B78" w:rsidR="00466317">
      <w:r>
        <w:separator/>
      </w:r>
    </w:p>
  </w:footnote>
  <w:footnote w:id="0" w:type="continuationSeparator">
    <w:p w:rsidRDefault="00466317" w:rsidP="00537B78" w:rsidR="00466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11A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31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A2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25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St-1112/2016-3</izvorni_sadrzaj>
    <derivirana_varijabla naziv="DomainObject.Oznaka_1">St-1112/2016-3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GRADITELJSTVO društvo s ograničenom odgovornošću za graditeljstvo i usluge</izvorni_sadrzaj>
    <derivirana_varijabla naziv="DomainObject.Predmet.StrankaFormated_1">  MEĐIMURJE GRADITELJSTVO društvo s ograničenom odgovornošću za graditeljstvo i usluge</derivirana_varijabla>
  </DomainObject.Predmet.StrankaFormated>
  <DomainObject.Predmet.StrankaFormatedOIB>
    <izvorni_sadrzaj>  MEĐIMURJE GRADITELJSTVO društvo s ograničenom odgovornošću za graditeljstvo i usluge, OIB 15921860232</izvorni_sadrzaj>
    <derivirana_varijabla naziv="DomainObject.Predmet.StrankaFormatedOIB_1">  MEĐIMURJE GRADITELJSTVO društvo s ograničenom odgovornošću za graditeljstvo i usluge, OIB 15921860232</derivirana_varijabla>
  </DomainObject.Predmet.StrankaFormatedOIB>
  <DomainObject.Predmet.StrankaFormatedWithAdress>
    <izvorni_sadrzaj> MEĐIMURJE GRADITELJSTVO društvo s ograničenom odgovornošću za graditeljstvo i usluge, Zagrebačka 42/a, 40000 Čakovec</izvorni_sadrzaj>
    <derivirana_varijabla naziv="DomainObject.Predmet.StrankaFormatedWithAdress_1"> MEĐIMURJE GRADITELJSTVO društvo s ograničenom odgovornošću za graditeljstvo i usluge, Zagrebačka 42/a, 40000 Čakovec</derivirana_varijabla>
  </DomainObject.Predmet.StrankaFormatedWithAdress>
  <DomainObject.Predmet.StrankaFormatedWithAdressOIB>
    <izvorni_sadrzaj> MEĐIMURJE GRADITELJSTVO društvo s ograničenom odgovornošću za graditeljstvo i usluge, OIB 15921860232, Zagrebačka 42/a, 40000 Čakovec</izvorni_sadrzaj>
    <derivirana_varijabla naziv="DomainObject.Predmet.StrankaFormatedWithAdressOIB_1"> MEĐIMURJE GRADITELJSTVO društvo s ograničenom odgovornošću za graditeljstvo i usluge, OIB 15921860232, Zagrebačka 42/a, 40000 Čakovec</derivirana_varijabla>
  </DomainObject.Predmet.StrankaFormatedWithAdressOIB>
  <DomainObject.Predmet.StrankaWithAdress>
    <izvorni_sadrzaj>MEĐIMURJE GRADITELJSTVO društvo s ograničenom odgovornošću za graditeljstvo i usluge Zagrebačka 42/a,40000 Čakovec</izvorni_sadrzaj>
    <derivirana_varijabla naziv="DomainObject.Predmet.StrankaWithAdress_1">MEĐIMURJE GRADITELJSTVO društvo s ograničenom odgovornošću za graditeljstvo i usluge Zagrebačka 42/a,40000 Čakovec</derivirana_varijabla>
  </DomainObject.Predmet.StrankaWithAdress>
  <DomainObject.Predmet.StrankaWithAdressOIB>
    <izvorni_sadrzaj>MEĐIMURJE GRADITELJSTVO društvo s ograničenom odgovornošću za graditeljstvo i usluge, OIB 15921860232, Zagrebačka 42/a,40000 Čakovec</izvorni_sadrzaj>
    <derivirana_varijabla naziv="DomainObject.Predmet.StrankaWithAdressOIB_1">MEĐIMURJE GRADITELJSTVO društvo s ograničenom odgovornošću za graditeljstvo i usluge, OIB 15921860232, Zagrebačka 42/a,40000 Čakovec</derivirana_varijabla>
  </DomainObject.Predmet.StrankaWithAdressOIB>
  <DomainObject.Predmet.StrankaNazivFormated>
    <izvorni_sadrzaj>MEĐIMURJE GRADITELJSTVO društvo s ograničenom odgovornošću za graditeljstvo i usluge</izvorni_sadrzaj>
    <derivirana_varijabla naziv="DomainObject.Predmet.StrankaNazivFormated_1">MEĐIMURJE GRADITELJSTVO društvo s ograničenom odgovornošću za graditeljstvo i usluge</derivirana_varijabla>
  </DomainObject.Predmet.StrankaNazivFormated>
  <DomainObject.Predmet.StrankaNazivFormatedOIB>
    <izvorni_sadrzaj>MEĐIMURJE GRADITELJSTVO društvo s ograničenom odgovornošću za graditeljstvo i usluge, OIB 15921860232</izvorni_sadrzaj>
    <derivirana_varijabla naziv="DomainObject.Predmet.StrankaNazivFormatedOIB_1">MEĐIMURJE GRADITELJSTVO društvo s ograničenom odgovornošću za graditeljstvo i usluge, OIB 15921860232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61014105.63</izvorni_sadrzaj>
    <derivirana_varijabla naziv="DomainObject.Predmet.TrenutnaVrijednost_1">61014105.63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MEĐIMURJE GRADITELJSTVO društvo s ograničenom odgovornošću za graditeljstvo i usluge</item>
    </izvorni_sadrzaj>
    <derivirana_varijabla naziv="DomainObject.Predmet.StrankaListFormated_1">
      <item>MEĐIMURJE GRADITELJSTVO društvo s ograničenom odgovornošću za graditeljstvo i usluge</item>
    </derivirana_varijabla>
  </DomainObject.Predmet.StrankaListFormated>
  <DomainObject.Predmet.StrankaListFormatedOIB>
    <izvorni_sadrzaj>
      <item>MEĐIMURJE GRADITELJSTVO društvo s ograničenom odgovornošću za graditeljstvo i usluge, OIB 15921860232</item>
    </izvorni_sadrzaj>
    <derivirana_varijabla naziv="DomainObject.Predmet.StrankaListFormatedOIB_1">
      <item>MEĐIMURJE GRADITELJSTVO društvo s ograničenom odgovornošću za graditeljstvo i usluge, OIB 15921860232</item>
    </derivirana_varijabla>
  </DomainObject.Predmet.StrankaListFormatedOIB>
  <DomainObject.Predmet.StrankaListFormatedWithAdress>
    <izvorni_sadrzaj>
      <item>MEĐIMURJE GRADITELJSTVO društvo s ograničenom odgovornošću za graditeljstvo i usluge, Zagrebačka 42/a, 40000 Čakovec</item>
    </izvorni_sadrzaj>
    <derivirana_varijabla naziv="DomainObject.Predmet.StrankaListFormatedWithAdress_1">
      <item>MEĐIMURJE GRADITELJSTVO društvo s ograničenom odgovornošću za graditeljstvo i usluge, Zagrebačka 42/a, 40000 Čakovec</item>
    </derivirana_varijabla>
  </DomainObject.Predmet.StrankaListFormatedWithAdress>
  <DomainObject.Predmet.StrankaListFormatedWithAdressOIB>
    <izvorni_sadrzaj>
      <item>MEĐIMURJE GRADITELJSTVO društvo s ograničenom odgovornošću za graditeljstvo i usluge, OIB 15921860232, Zagrebačka 42/a, 40000 Čakovec</item>
    </izvorni_sadrzaj>
    <derivirana_varijabla naziv="DomainObject.Predmet.StrankaListFormatedWithAdressOIB_1">
      <item>MEĐIMURJE GRADITELJSTVO društvo s ograničenom odgovornošću za graditeljstvo i usluge, OIB 15921860232, Zagrebačka 42/a, 40000 Čakovec</item>
    </derivirana_varijabla>
  </DomainObject.Predmet.StrankaListFormatedWithAdressOIB>
  <DomainObject.Predmet.StrankaListNazivFormated>
    <izvorni_sadrzaj>
      <item>MEĐIMURJE GRADITELJSTVO društvo s ograničenom odgovornošću za graditeljstvo i usluge</item>
    </izvorni_sadrzaj>
    <derivirana_varijabla naziv="DomainObject.Predmet.StrankaListNazivFormated_1">
      <item>MEĐIMURJE GRADITELJSTVO društvo s ograničenom odgovornošću za graditeljstvo i usluge</item>
    </derivirana_varijabla>
  </DomainObject.Predmet.StrankaListNazivFormated>
  <DomainObject.Predmet.StrankaListNazivFormatedOIB>
    <izvorni_sadrzaj>
      <item>MEĐIMURJE GRADITELJSTVO društvo s ograničenom odgovornošću za graditeljstvo i usluge, OIB 15921860232</item>
    </izvorni_sadrzaj>
    <derivirana_varijabla naziv="DomainObject.Predmet.StrankaListNazivFormatedOIB_1">
      <item>MEĐIMURJE GRADITELJSTVO društvo s ograničenom odgovornošću za graditeljstvo i usluge, OIB 15921860232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Financijska agencija</item>
      <item>Tomislav Đuričin</item>
    </izvorni_sadrzaj>
    <derivirana_varijabla naziv="DomainObject.Predmet.OstaliListFormated_1">
      <item>Sudski registar</item>
      <item>e-Oglasna</item>
      <item>Financijska agencija</item>
      <item>Tomislav Đuričin</item>
    </derivirana_varijabla>
  </DomainObject.Predmet.OstaliListFormated>
  <DomainObject.Predmet.OstaliListFormatedOIB>
    <izvorni_sadrzaj>
      <item>Sudski registar</item>
      <item>e-Oglasna</item>
      <item>Financijska agencija, OIB 85821130368</item>
      <item>Tomislav Đuričin, OIB 01733609458</item>
    </izvorni_sadrzaj>
    <derivirana_varijabla naziv="DomainObject.Predmet.OstaliListFormatedOIB_1">
      <item>Sudski registar</item>
      <item>e-Oglasna</item>
      <item>Financijska agencija, OIB 85821130368</item>
      <item>Tomislav Đuričin, OIB 01733609458</item>
    </derivirana_varijabla>
  </DomainObject.Predmet.OstaliListFormatedOIB>
  <DomainObject.Predmet.OstaliListFormatedWithAdress>
    <izvorni_sadrzaj>
      <item>Sudski registar</item>
      <item>e-Oglasna</item>
      <item>Financijska agencija, Ulica grada Vukovara 70, 10000 Zagreb</item>
      <item>Tomislav Đuričin, Dravska Poljana 1, 42000 Varaždin</item>
    </izvorni_sadrzaj>
    <derivirana_varijabla naziv="DomainObject.Predmet.OstaliListFormatedWithAdress_1">
      <item>Sudski registar</item>
      <item>e-Oglasna</item>
      <item>Financijska agencija, Ulica grada Vukovara 70, 10000 Zagreb</item>
      <item>Tomislav Đuričin, Dravska Poljana 1, 42000 Varaždin</item>
    </derivirana_varijabla>
  </DomainObject.Predmet.OstaliListFormatedWithAdress>
  <DomainObject.Predmet.OstaliListFormatedWithAdressOIB>
    <izvorni_sadrzaj>
      <item>Sudski registar</item>
      <item>e-Oglasna</item>
      <item>Financijska agencija, OIB 85821130368, Ulica grada Vukovara 70, 10000 Zagreb</item>
      <item>Tomislav Đuričin, OIB 01733609458, Dravska Poljana 1, 42000 Varaždin</item>
    </izvorni_sadrzaj>
    <derivirana_varijabla naziv="DomainObject.Predmet.OstaliListFormatedWithAdressOIB_1">
      <item>Sudski registar</item>
      <item>e-Oglasna</item>
      <item>Financijska agencija, OIB 85821130368, Ulica grada Vukovara 70,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e-Oglasna</item>
      <item>Financijska agencija</item>
      <item>Tomislav Đuričin</item>
    </izvorni_sadrzaj>
    <derivirana_varijabla naziv="DomainObject.Predmet.OstaliListNazivFormated_1">
      <item>Sudski registar</item>
      <item>e-Oglasna</item>
      <item>Financijska agencija</item>
      <item>Tomislav Đuričin</item>
    </derivirana_varijabla>
  </DomainObject.Predmet.OstaliListNazivFormated>
  <DomainObject.Predmet.OstaliListNazivFormatedOIB>
    <izvorni_sadrzaj>
      <item>Sudski registar</item>
      <item>e-Oglasna</item>
      <item>Financijska agencija, OIB 85821130368</item>
      <item>Tomislav Đuričin, OIB 01733609458</item>
    </izvorni_sadrzaj>
    <derivirana_varijabla naziv="DomainObject.Predmet.OstaliListNazivFormatedOIB_1">
      <item>Sudski registar</item>
      <item>e-Oglasna</item>
      <item>Financijska agencija, OIB 85821130368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St-1112/2016-3</izvorni_sadrzaj>
    <derivirana_varijabla naziv="DomainObject.PoslovniBrojDokumenta_1">St-1112/2016-3</derivirana_varijabla>
  </DomainObject.PoslovniBrojDokumenta>
  <DomainObject.Predmet.StrankaIDrugi>
    <izvorni_sadrzaj>MEĐIMURJE GRADITELJSTVO društvo s ograničenom odgovornošću za graditeljstvo i usluge</izvorni_sadrzaj>
    <derivirana_varijabla naziv="DomainObject.Predmet.StrankaIDrugi_1">MEĐIMURJE GRADITELJSTVO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MEĐIMURJE GRADITELJSTVO društvo s ograničenom odgovornošću za graditeljstvo i usluge, OIB 15921860232, Zagrebačka 42/a, 40000 Čakovec</izvorni_sadrzaj>
    <derivirana_varijabla naziv="DomainObject.Predmet.StrankaIDrugiAdressOIB_1">MEĐIMURJE GRADITELJSTVO društvo s ograničenom odgovornošću za graditeljstvo i usluge, OIB 15921860232, Zagrebačka 42/a,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GRADITELJSTVO društvo s ograničenom odgovornošću za graditeljstvo i usluge</item>
      <item>Sudski registar</item>
      <item>e-Oglasna</item>
      <item>Financijska agencija</item>
      <item>Tomislav Đuričin</item>
    </izvorni_sadrzaj>
    <derivirana_varijabla naziv="DomainObject.Predmet.SudioniciListNaziv_1">
      <item>MEĐIMURJE GRADITELJSTVO društvo s ograničenom odgovornošću za graditeljstvo i usluge</item>
      <item>Sudski registar</item>
      <item>e-Oglasna</item>
      <item>Financijska agencija</item>
      <item>Tomislav Đuričin</item>
    </derivirana_varijabla>
  </DomainObject.Predmet.SudioniciListNaziv>
  <DomainObject.Predmet.SudioniciListAdressOIB>
    <izvorni_sadrzaj>
      <item>MEĐIMURJE GRADITELJSTVO društvo s ograničenom odgovornošću za graditeljstvo i usluge, OIB 15921860232, Zagrebačka 42/a,40000 Čakovec</item>
      <item>Sudski registar</item>
      <item>e-Oglasna</item>
      <item>Financijska agencija, OIB 85821130368, Ulica grada Vukovara 70,10000 Zagreb</item>
      <item>Tomislav Đuričin, OIB 01733609458, Dravska Poljana 1,42000 Varaždin</item>
    </izvorni_sadrzaj>
    <derivirana_varijabla naziv="DomainObject.Predmet.SudioniciListAdressOIB_1">
      <item>MEĐIMURJE GRADITELJSTVO društvo s ograničenom odgovornošću za graditeljstvo i usluge, OIB 15921860232, Zagrebačka 42/a,40000 Čakovec</item>
      <item>Sudski registar</item>
      <item>e-Oglasna</item>
      <item>Financijska agencija, OIB 85821130368, Ulica grada Vukovara 70,10000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9839B-77F1-4081-A767-9A43070C2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992</properties:Characters>
  <properties:Lines>44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2016-11-22T12:00:00Z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