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f059" w14:paraId="80cf059" w:rsidRDefault="009A2D22" w:rsidP="009A2D22" w:rsidR="009A2D2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2D22" w:rsidP="009A2D22" w:rsidR="009A2D2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A2D22" w:rsidP="009A2D22" w:rsidR="009A2D2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A2D22" w:rsidP="009A2D22" w:rsidR="009A2D2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A2D22" w:rsidP="009A2D22" w:rsidR="009A2D2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A2D22" w:rsidP="009A2D22" w:rsidR="009A2D2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A2D22" w:rsidP="009A2D22" w:rsidR="009A2D22" w:rsidRPr="005D578C">
      <w:pPr>
        <w:jc w:val="center"/>
        <w:rPr>
          <w:rFonts w:cs="Times New Roman" w:eastAsia="Times New Roman"/>
          <w:szCs w:val="24"/>
        </w:rPr>
      </w:pPr>
    </w:p>
    <w:p w:rsidRDefault="009A2D22" w:rsidP="009A2D22" w:rsidR="009A2D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A2D22" w:rsidP="009A2D22" w:rsidR="009A2D22" w:rsidRPr="005D578C">
      <w:pPr>
        <w:rPr>
          <w:rFonts w:cs="Times New Roman" w:eastAsia="Times New Roman"/>
          <w:szCs w:val="24"/>
        </w:rPr>
      </w:pPr>
    </w:p>
    <w:p w:rsidRDefault="009A2D22" w:rsidP="009A2D22" w:rsidR="009A2D2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SOLARIS VENTUS d. o. o. Umag, Obala J. B. Tita 3, OIB </w:t>
      </w:r>
      <w:r w:rsidRPr="009A2D22">
        <w:rPr>
          <w:rFonts w:cs="Times New Roman" w:eastAsia="Times New Roman"/>
          <w:szCs w:val="24"/>
        </w:rPr>
        <w:t>94369541797</w:t>
      </w:r>
      <w:r>
        <w:rPr>
          <w:rFonts w:cs="Times New Roman" w:eastAsia="Times New Roman"/>
          <w:szCs w:val="24"/>
        </w:rPr>
        <w:t xml:space="preserve">, MBS </w:t>
      </w:r>
      <w:r w:rsidRPr="009A2D22">
        <w:rPr>
          <w:rFonts w:cs="Times New Roman" w:eastAsia="Times New Roman"/>
          <w:szCs w:val="24"/>
        </w:rPr>
        <w:t>040317876</w:t>
      </w:r>
      <w:r>
        <w:rPr>
          <w:rFonts w:cs="Times New Roman" w:eastAsia="Times New Roman"/>
          <w:szCs w:val="24"/>
        </w:rPr>
        <w:t>, 8. lipnja 2018.</w:t>
      </w:r>
    </w:p>
    <w:p w:rsidRDefault="009A2D22" w:rsidP="009A2D22" w:rsidR="009A2D22" w:rsidRPr="005D578C">
      <w:pPr>
        <w:rPr>
          <w:rFonts w:cs="Times New Roman" w:eastAsia="Times New Roman"/>
          <w:szCs w:val="24"/>
        </w:rPr>
      </w:pPr>
    </w:p>
    <w:p w:rsidRDefault="009A2D22" w:rsidP="009A2D22" w:rsidR="009A2D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A2D22" w:rsidP="009A2D22" w:rsidR="009A2D22" w:rsidRPr="005D578C">
      <w:pPr>
        <w:rPr>
          <w:rFonts w:cs="Times New Roman" w:eastAsia="Times New Roman"/>
          <w:szCs w:val="24"/>
        </w:rPr>
      </w:pPr>
    </w:p>
    <w:p w:rsidRDefault="009A2D22" w:rsidP="009A2D22" w:rsidR="009A2D2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SOLARIS VENTUS d. o. o. Umag, Obala J. B. Tita 3, OIB </w:t>
      </w:r>
      <w:r w:rsidRPr="009A2D22">
        <w:rPr>
          <w:rFonts w:cs="Times New Roman" w:eastAsia="Times New Roman"/>
          <w:szCs w:val="24"/>
        </w:rPr>
        <w:t>94369541797</w:t>
      </w:r>
      <w:r>
        <w:rPr>
          <w:rFonts w:cs="Times New Roman" w:eastAsia="Times New Roman"/>
          <w:szCs w:val="24"/>
        </w:rPr>
        <w:t xml:space="preserve">, MBS </w:t>
      </w:r>
      <w:r w:rsidRPr="009A2D22">
        <w:rPr>
          <w:rFonts w:cs="Times New Roman" w:eastAsia="Times New Roman"/>
          <w:szCs w:val="24"/>
        </w:rPr>
        <w:t>040317876</w:t>
      </w:r>
      <w:r>
        <w:rPr>
          <w:rFonts w:cs="Times New Roman" w:eastAsia="Times New Roman"/>
          <w:szCs w:val="24"/>
        </w:rPr>
        <w:t>.</w:t>
      </w:r>
    </w:p>
    <w:p w:rsidRDefault="009A2D22" w:rsidP="009A2D22" w:rsidR="009A2D22" w:rsidRPr="005D578C">
      <w:pPr>
        <w:rPr>
          <w:rFonts w:cs="Times New Roman" w:eastAsia="Times New Roman"/>
          <w:szCs w:val="24"/>
        </w:rPr>
      </w:pPr>
    </w:p>
    <w:p w:rsidRDefault="009A2D22" w:rsidP="009A2D22" w:rsidR="009A2D22" w:rsidRPr="009422EB">
      <w:pPr>
        <w:ind w:firstLine="708"/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II. </w:t>
      </w:r>
      <w:r w:rsidRPr="009422EB">
        <w:rPr>
          <w:rFonts w:cs="Times New Roman" w:eastAsia="Times New Roman"/>
          <w:szCs w:val="20"/>
        </w:rPr>
        <w:t xml:space="preserve">Za stečajnog upravitelja imenuje se </w:t>
      </w:r>
      <w:r w:rsidR="00A1026F">
        <w:t>Anamarija Murtezani iz Zagreba, Sunčane Škrinjarić 1, OIB 54031780904</w:t>
      </w:r>
      <w:r>
        <w:t>.</w:t>
      </w:r>
    </w:p>
    <w:p w:rsidRDefault="009A2D22" w:rsidP="009A2D22" w:rsidR="009A2D22">
      <w:pPr>
        <w:rPr>
          <w:rFonts w:cs="Times New Roman" w:eastAsia="Times New Roman"/>
          <w:szCs w:val="20"/>
        </w:rPr>
      </w:pPr>
    </w:p>
    <w:p w:rsidRDefault="009A2D22" w:rsidP="009A2D22" w:rsidR="009A2D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SOLARIS VENTUS d. o. o. Umag, Obala J. B. Tita 3, OIB </w:t>
      </w:r>
      <w:r w:rsidRPr="009A2D22">
        <w:rPr>
          <w:rFonts w:cs="Times New Roman" w:eastAsia="Times New Roman"/>
          <w:szCs w:val="24"/>
        </w:rPr>
        <w:t>94369541797</w:t>
      </w:r>
      <w:r>
        <w:rPr>
          <w:rFonts w:cs="Times New Roman" w:eastAsia="Times New Roman"/>
          <w:szCs w:val="24"/>
        </w:rPr>
        <w:t xml:space="preserve">, MBS </w:t>
      </w:r>
      <w:r w:rsidRPr="009A2D22">
        <w:rPr>
          <w:rFonts w:cs="Times New Roman" w:eastAsia="Times New Roman"/>
          <w:szCs w:val="24"/>
        </w:rPr>
        <w:t>040317876</w:t>
      </w:r>
      <w:r>
        <w:rPr>
          <w:rFonts w:cs="Times New Roman" w:eastAsia="Times New Roman"/>
          <w:szCs w:val="24"/>
        </w:rPr>
        <w:t>.</w:t>
      </w:r>
    </w:p>
    <w:p w:rsidRDefault="009A2D22" w:rsidP="009A2D22" w:rsidR="009A2D22">
      <w:pPr>
        <w:ind w:firstLine="709"/>
        <w:rPr>
          <w:rFonts w:cs="Times New Roman" w:eastAsia="Times New Roman"/>
          <w:szCs w:val="24"/>
        </w:rPr>
      </w:pPr>
    </w:p>
    <w:p w:rsidRDefault="009A2D22" w:rsidP="009A2D22" w:rsidR="009A2D22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SOLARIS VENTUS d. o. o. Umag, Obala J. B. Tita 3, OIB </w:t>
      </w:r>
      <w:r w:rsidRPr="009A2D22">
        <w:rPr>
          <w:rFonts w:cs="Times New Roman" w:eastAsia="Times New Roman"/>
          <w:szCs w:val="24"/>
        </w:rPr>
        <w:t>94369541797</w:t>
      </w:r>
      <w:r>
        <w:rPr>
          <w:rFonts w:cs="Times New Roman" w:eastAsia="Times New Roman"/>
          <w:szCs w:val="24"/>
        </w:rPr>
        <w:t xml:space="preserve">, MBS </w:t>
      </w:r>
      <w:r w:rsidRPr="009A2D22">
        <w:rPr>
          <w:rFonts w:cs="Times New Roman" w:eastAsia="Times New Roman"/>
          <w:szCs w:val="24"/>
        </w:rPr>
        <w:t>040317876</w:t>
      </w:r>
      <w:r>
        <w:rPr>
          <w:rFonts w:cs="Times New Roman" w:eastAsia="Times New Roman"/>
        </w:rPr>
        <w:t>.</w:t>
      </w:r>
    </w:p>
    <w:p w:rsidRDefault="009A2D22" w:rsidP="009A2D22" w:rsidR="009A2D22" w:rsidRPr="005D578C">
      <w:pPr>
        <w:ind w:firstLine="709"/>
        <w:rPr>
          <w:rFonts w:cs="Times New Roman" w:eastAsia="Times New Roman"/>
          <w:szCs w:val="24"/>
        </w:rPr>
      </w:pPr>
    </w:p>
    <w:p w:rsidRDefault="009A2D22" w:rsidP="009A2D22" w:rsidR="009A2D2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A2D22" w:rsidP="009A2D22" w:rsidR="009A2D22">
      <w:pPr>
        <w:ind w:firstLine="708"/>
        <w:rPr>
          <w:rFonts w:cs="Times New Roman" w:eastAsia="Times New Roman"/>
          <w:szCs w:val="24"/>
        </w:rPr>
      </w:pPr>
    </w:p>
    <w:p w:rsidRDefault="009A2D22" w:rsidP="009A2D22" w:rsidR="009A2D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23. ožujka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SOLARIS VENTUS d. o. o. Umag.</w:t>
      </w:r>
    </w:p>
    <w:p w:rsidRDefault="009A2D22" w:rsidP="009A2D22" w:rsidR="009A2D2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ožujka 2018. imao neizvršene osnove za plaćanje u neprekinutom razdoblju od 120 dana u ukupnom iznosu 6.895,03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5. travnja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St-96/2018-3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A2D22" w:rsidP="009A2D22" w:rsidR="009A2D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A2D22" w:rsidP="009A2D22" w:rsidR="009A2D2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9A2D22" w:rsidP="009A2D22" w:rsidR="009A2D22" w:rsidRPr="005D578C">
      <w:pPr>
        <w:rPr>
          <w:rFonts w:cs="Times New Roman" w:eastAsia="Times New Roman"/>
          <w:szCs w:val="24"/>
        </w:rPr>
      </w:pPr>
    </w:p>
    <w:p w:rsidRDefault="009A2D22" w:rsidP="009A2D22" w:rsidR="009A2D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8. lipnja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A2D22" w:rsidP="009A2D22" w:rsidR="009A2D22">
      <w:pPr>
        <w:rPr>
          <w:rFonts w:cs="Times New Roman" w:eastAsia="Times New Roman"/>
          <w:szCs w:val="24"/>
        </w:rPr>
      </w:pPr>
    </w:p>
    <w:p w:rsidRDefault="009A2D22" w:rsidP="009A2D22" w:rsidR="009A2D2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9A2D22" w:rsidP="009A2D22" w:rsidR="009A2D2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F7889">
        <w:rPr>
          <w:rFonts w:cs="Times New Roman" w:eastAsia="Times New Roman"/>
          <w:szCs w:val="24"/>
        </w:rPr>
        <w:t xml:space="preserve">, v. r. </w:t>
      </w:r>
    </w:p>
    <w:p w:rsidRDefault="009A2D22" w:rsidP="009A2D22" w:rsidR="009A2D22">
      <w:pPr>
        <w:jc w:val="left"/>
        <w:rPr>
          <w:rFonts w:cs="Times New Roman" w:eastAsia="Times New Roman"/>
          <w:szCs w:val="24"/>
        </w:rPr>
      </w:pPr>
    </w:p>
    <w:p w:rsidRDefault="009A2D22" w:rsidP="009A2D22" w:rsidR="009A2D22" w:rsidRPr="005D578C">
      <w:pPr>
        <w:jc w:val="left"/>
        <w:rPr>
          <w:rFonts w:cs="Times New Roman" w:eastAsia="Times New Roman"/>
          <w:szCs w:val="24"/>
        </w:rPr>
      </w:pPr>
    </w:p>
    <w:p w:rsidRDefault="009A2D22" w:rsidP="009A2D22" w:rsidR="009A2D2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A2D22" w:rsidP="009A2D22" w:rsidR="009A2D2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A2D22" w:rsidP="009A2D22" w:rsidR="009A2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A2D22" w:rsidP="009A2D22" w:rsidR="009A2D22">
      <w:pPr>
        <w:rPr>
          <w:rFonts w:cs="Times New Roman" w:eastAsia="Times New Roman"/>
          <w:szCs w:val="24"/>
        </w:rPr>
      </w:pPr>
    </w:p>
    <w:p w:rsidRDefault="009A2D22" w:rsidP="009A2D22" w:rsidR="009A2D22" w:rsidRPr="005D578C">
      <w:pPr>
        <w:rPr>
          <w:rFonts w:cs="Times New Roman" w:eastAsia="Times New Roman"/>
          <w:szCs w:val="24"/>
        </w:rPr>
      </w:pPr>
    </w:p>
    <w:p w:rsidRDefault="009A2D22" w:rsidP="009A2D22" w:rsidR="009A2D2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A2D22" w:rsidP="009A2D22" w:rsidR="009A2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A2D22" w:rsidP="009A2D22" w:rsidR="009A2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SOLARIS VENTUS d. o. o. Umag, Obala J. B. Tita 3</w:t>
      </w:r>
      <w:r>
        <w:rPr>
          <w:rFonts w:cs="Times New Roman" w:eastAsia="Times New Roman"/>
        </w:rPr>
        <w:t>,</w:t>
      </w:r>
    </w:p>
    <w:p w:rsidRDefault="009A2D22" w:rsidP="009A2D22" w:rsidR="009A2D2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9A2D22" w:rsidP="009A2D22" w:rsidR="009A2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A2D22" w:rsidP="009A2D22" w:rsidR="009A2D22" w:rsidRPr="009422EB">
      <w:pPr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5. stečajni upravitelj </w:t>
      </w:r>
      <w:r w:rsidR="00A1026F">
        <w:t>Anamarija Murtezani, Zagreb</w:t>
      </w:r>
      <w:r>
        <w:t>, Sunčane Škrinjarić 1</w:t>
      </w:r>
      <w:r w:rsidRPr="009422EB">
        <w:t xml:space="preserve">, </w:t>
      </w:r>
    </w:p>
    <w:p w:rsidRDefault="009A2D22" w:rsidP="009A2D22" w:rsidR="009A2D2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A2D22" w:rsidP="009A2D22" w:rsidR="009A2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A2D22" w:rsidP="009A2D22" w:rsidR="009A2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A2D22" w:rsidP="009A2D22" w:rsidR="009A2D22"/>
    <w:p w:rsidRDefault="009A2D22" w:rsidP="009A2D22" w:rsidR="009A2D22"/>
    <w:p w:rsidRDefault="009A2D22" w:rsidP="009A2D22" w:rsidR="009A2D22"/>
    <w:p w:rsidRDefault="009F7889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D22" w:rsidP="009A2D22" w:rsidR="009A2D22">
      <w:r>
        <w:separator/>
      </w:r>
    </w:p>
  </w:endnote>
  <w:endnote w:id="0" w:type="continuationSeparator">
    <w:p w:rsidRDefault="009A2D22" w:rsidP="009A2D22" w:rsidR="009A2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D22" w:rsidP="009A2D22" w:rsidR="009A2D22">
      <w:r>
        <w:separator/>
      </w:r>
    </w:p>
  </w:footnote>
  <w:footnote w:id="0" w:type="continuationSeparator">
    <w:p w:rsidRDefault="009A2D22" w:rsidP="009A2D22" w:rsidR="009A2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026F" w:rsidP="009A2D22" w:rsidR="009A2D2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F788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9A2D22">
      <w:rPr>
        <w:szCs w:val="24"/>
      </w:rPr>
      <w:t>11 St-96/2018-4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026F" w:rsidP="00C011A6" w:rsidR="00C011A6" w:rsidRPr="00970AE0">
    <w:pPr>
      <w:pStyle w:val="Zaglavlje"/>
      <w:jc w:val="right"/>
    </w:pPr>
    <w:r>
      <w:rPr>
        <w:szCs w:val="24"/>
      </w:rPr>
      <w:t>11 St-</w:t>
    </w:r>
    <w:r w:rsidR="009A2D22">
      <w:rPr>
        <w:szCs w:val="24"/>
      </w:rPr>
      <w:t>96</w:t>
    </w:r>
    <w:r>
      <w:rPr>
        <w:szCs w:val="24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0CA"/>
    <w:rsid w:val="0004674C"/>
    <w:rsid w:val="000C1B8E"/>
    <w:rsid w:val="001F5509"/>
    <w:rsid w:val="002A0151"/>
    <w:rsid w:val="0047136B"/>
    <w:rsid w:val="00561B59"/>
    <w:rsid w:val="00965430"/>
    <w:rsid w:val="009A2D22"/>
    <w:rsid w:val="009F7889"/>
    <w:rsid w:val="00A1026F"/>
    <w:rsid w:val="00DE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2D2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2D2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A2D2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2D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2D2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2D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2D2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7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88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788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78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78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2D2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2D2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A2D2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2D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2D2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2D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2D2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7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88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788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78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78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SOLARIS VENTUS d.o.o. UMAG</izvorni_sadrzaj>
    <derivirana_varijabla naziv="DomainObject.Predmet.ProtustrankaFormated_1">  SOLARIS VENTUS d.o.o. UMAG</derivirana_varijabla>
  </DomainObject.Predmet.ProtustrankaFormated>
  <DomainObject.Predmet.ProtustrankaFormatedOIB>
    <izvorni_sadrzaj>  SOLARIS VENTUS d.o.o. UMAG, OIB 94369541797</izvorni_sadrzaj>
    <derivirana_varijabla naziv="DomainObject.Predmet.ProtustrankaFormatedOIB_1">  SOLARIS VENTUS d.o.o. UMAG, OIB 94369541797</derivirana_varijabla>
  </DomainObject.Predmet.ProtustrankaFormatedOIB>
  <DomainObject.Predmet.ProtustrankaFormatedWithAdress>
    <izvorni_sadrzaj> SOLARIS VENTUS d.o.o. UMAG, Obala J. B. Tita 3, 52470 Umag</izvorni_sadrzaj>
    <derivirana_varijabla naziv="DomainObject.Predmet.ProtustrankaFormatedWithAdress_1"> SOLARIS VENTUS d.o.o. UMAG, Obala J. B. Tita 3, 52470 Umag</derivirana_varijabla>
  </DomainObject.Predmet.ProtustrankaFormatedWithAdress>
  <DomainObject.Predmet.ProtustrankaFormatedWithAdressOIB>
    <izvorni_sadrzaj> SOLARIS VENTUS d.o.o. UMAG, OIB 94369541797, Obala J. B. Tita 3, 52470 Umag</izvorni_sadrzaj>
    <derivirana_varijabla naziv="DomainObject.Predmet.ProtustrankaFormatedWithAdressOIB_1"> SOLARIS VENTUS d.o.o. UMAG, OIB 94369541797, Obala J. B. Tita 3, 52470 Umag</derivirana_varijabla>
  </DomainObject.Predmet.ProtustrankaFormatedWithAdressOIB>
  <DomainObject.Predmet.ProtustrankaWithAdress>
    <izvorni_sadrzaj>SOLARIS VENTUS d.o.o. UMAG Obala J. B. Tita 3, 52470 Umag</izvorni_sadrzaj>
    <derivirana_varijabla naziv="DomainObject.Predmet.ProtustrankaWithAdress_1">SOLARIS VENTUS d.o.o. UMAG Obala J. B. Tita 3, 52470 Umag</derivirana_varijabla>
  </DomainObject.Predmet.ProtustrankaWithAdress>
  <DomainObject.Predmet.ProtustrankaWithAdressOIB>
    <izvorni_sadrzaj>SOLARIS VENTUS d.o.o. UMAG, OIB 94369541797, Obala J. B. Tita 3, 52470 Umag</izvorni_sadrzaj>
    <derivirana_varijabla naziv="DomainObject.Predmet.ProtustrankaWithAdressOIB_1">SOLARIS VENTUS d.o.o. UMAG, OIB 94369541797, Obala J. B. Tita 3, 52470 Umag</derivirana_varijabla>
  </DomainObject.Predmet.ProtustrankaWithAdressOIB>
  <DomainObject.Predmet.ProtustrankaNazivFormated>
    <izvorni_sadrzaj>SOLARIS VENTUS d.o.o. UMAG</izvorni_sadrzaj>
    <derivirana_varijabla naziv="DomainObject.Predmet.ProtustrankaNazivFormated_1">SOLARIS VENTUS d.o.o. UMAG</derivirana_varijabla>
  </DomainObject.Predmet.ProtustrankaNazivFormated>
  <DomainObject.Predmet.ProtustrankaNazivFormatedOIB>
    <izvorni_sadrzaj>SOLARIS VENTUS d.o.o. UMAG, OIB 94369541797</izvorni_sadrzaj>
    <derivirana_varijabla naziv="DomainObject.Predmet.ProtustrankaNazivFormatedOIB_1">SOLARIS VENTUS d.o.o. UMAG, OIB 94369541797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6895.03</izvorni_sadrzaj>
    <derivirana_varijabla naziv="DomainObject.Predmet.TrenutnaVrijednost_1">6895.03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SOLARIS VENTUS d.o.o. UMAG</item>
    </izvorni_sadrzaj>
    <derivirana_varijabla naziv="DomainObject.Predmet.ProtuStrankaListFormated_1">
      <item>SOLARIS VENTUS d.o.o. UMAG</item>
    </derivirana_varijabla>
  </DomainObject.Predmet.ProtuStrankaListFormated>
  <DomainObject.Predmet.ProtuStrankaListFormatedOIB>
    <izvorni_sadrzaj>
      <item>SOLARIS VENTUS d.o.o. UMAG, OIB 94369541797</item>
    </izvorni_sadrzaj>
    <derivirana_varijabla naziv="DomainObject.Predmet.ProtuStrankaListFormatedOIB_1">
      <item>SOLARIS VENTUS d.o.o. UMAG, OIB 94369541797</item>
    </derivirana_varijabla>
  </DomainObject.Predmet.ProtuStrankaListFormatedOIB>
  <DomainObject.Predmet.ProtuStrankaListFormatedWithAdress>
    <izvorni_sadrzaj>
      <item>SOLARIS VENTUS d.o.o. UMAG, Obala J. B. Tita 3, 52470 Umag</item>
    </izvorni_sadrzaj>
    <derivirana_varijabla naziv="DomainObject.Predmet.ProtuStrankaListFormatedWithAdress_1">
      <item>SOLARIS VENTUS d.o.o. UMAG, Obala J. B. Tita 3, 52470 Umag</item>
    </derivirana_varijabla>
  </DomainObject.Predmet.ProtuStrankaListFormatedWithAdress>
  <DomainObject.Predmet.ProtuStrankaListFormatedWithAdressOIB>
    <izvorni_sadrzaj>
      <item>SOLARIS VENTUS d.o.o. UMAG, OIB 94369541797, Obala J. B. Tita 3, 52470 Umag</item>
    </izvorni_sadrzaj>
    <derivirana_varijabla naziv="DomainObject.Predmet.ProtuStrankaListFormatedWithAdressOIB_1">
      <item>SOLARIS VENTUS d.o.o. UMAG, OIB 94369541797, Obala J. B. Tita 3, 52470 Umag</item>
    </derivirana_varijabla>
  </DomainObject.Predmet.ProtuStrankaListFormatedWithAdressOIB>
  <DomainObject.Predmet.ProtuStrankaListNazivFormated>
    <izvorni_sadrzaj>
      <item>SOLARIS VENTUS d.o.o. UMAG</item>
    </izvorni_sadrzaj>
    <derivirana_varijabla naziv="DomainObject.Predmet.ProtuStrankaListNazivFormated_1">
      <item>SOLARIS VENTUS d.o.o. UMAG</item>
    </derivirana_varijabla>
  </DomainObject.Predmet.ProtuStrankaListNazivFormated>
  <DomainObject.Predmet.ProtuStrankaListNazivFormatedOIB>
    <izvorni_sadrzaj>
      <item>SOLARIS VENTUS d.o.o. UMAG, OIB 94369541797</item>
    </izvorni_sadrzaj>
    <derivirana_varijabla naziv="DomainObject.Predmet.ProtuStrankaListNazivFormatedOIB_1">
      <item>SOLARIS VENTUS d.o.o. UMAG, OIB 94369541797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SOLARIS VENTUS d.o.o. UMAG</izvorni_sadrzaj>
    <derivirana_varijabla naziv="DomainObject.Predmet.ProtustrankaIDrugi_1">SOLARIS VENTUS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SOLARIS VENTUS d.o.o. UMAG, OIB 94369541797, Obala J. B. Tita 3, 52470 Umag</izvorni_sadrzaj>
    <derivirana_varijabla naziv="DomainObject.Predmet.ProtustrankaIDrugiAdressOIB_1">SOLARIS VENTUS d.o.o. UMAG, OIB 94369541797, Obala J. B. Tita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SOLARIS VENTUS d.o.o. UMAG</item>
    </izvorni_sadrzaj>
    <derivirana_varijabla naziv="DomainObject.Predmet.SudioniciListNaziv_1">
      <item>FINANCIJSKA AGENCIJA, RC RIJEKA, PODRUŽNICA PULA, PULA</item>
      <item>SOLARIS VENTUS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SOLARIS VENTUS d.o.o. UMAG, OIB 94369541797, Obala J. B. Tita 3,52470 Umag</item>
    </izvorni_sadrzaj>
    <derivirana_varijabla naziv="DomainObject.Predmet.SudioniciListAdressOIB_1">
      <item>FINANCIJSKA AGENCIJA, RC RIJEKA, PODRUŽNICA PULA, PULA, OIB 85821130368, F. Kurelca 8,51000 Rijeka</item>
      <item>SOLARIS VENTUS d.o.o. UMAG, OIB 94369541797, Obala J. B. Tita 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94369541797</item>
    </izvorni_sadrzaj>
    <derivirana_varijabla naziv="DomainObject.Predmet.SudioniciListNazivOIB_1">
      <item>, OIB 85821130368</item>
      <item>, OIB 94369541797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3640</properties:Characters>
  <properties:Lines>87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2018-06-07T10:15:00Z</dcterms:created>
  <dc:creator>Morena Brajuha</dc:creator>
  <dc:description/>
  <cp:keywords/>
  <cp:lastModifiedBy>Morena Brajuha</cp:lastModifiedBy>
  <cp:lastPrinted>2018-06-08T07:59:00Z</cp:lastPrinted>
  <dcterms:modified xmlns:xsi="http://www.w3.org/2001/XMLSchema-instance" xsi:type="dcterms:W3CDTF">2018-06-08T07:59:00Z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(St-96-18 Solaris ventus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