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ba21" w14:paraId="d6eba21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813622">
        <w:t>4</w:t>
      </w:r>
      <w:r w:rsidR="003C4994">
        <w:t>507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12159">
        <w:t>4</w:t>
      </w:r>
      <w:r w:rsidR="003C4994">
        <w:t>507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3C4994">
        <w:t xml:space="preserve">BUBIKO GRADNJA d.o.o., OIB 12479187916, Zagreb, </w:t>
      </w:r>
      <w:proofErr w:type="spellStart"/>
      <w:r w:rsidR="003C4994">
        <w:t>Strmečka</w:t>
      </w:r>
      <w:proofErr w:type="spellEnd"/>
      <w:r w:rsidR="003C4994">
        <w:t xml:space="preserve"> cesta 14A</w:t>
      </w:r>
      <w:r w:rsidR="00A053FB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3C4994">
        <w:t>1.675.638,75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B428A"/>
    <w:rsid w:val="00215918"/>
    <w:rsid w:val="002E7A51"/>
    <w:rsid w:val="00312159"/>
    <w:rsid w:val="003A1D14"/>
    <w:rsid w:val="003A2AE4"/>
    <w:rsid w:val="003C4994"/>
    <w:rsid w:val="004B4B7E"/>
    <w:rsid w:val="00524D3D"/>
    <w:rsid w:val="006156D0"/>
    <w:rsid w:val="0064498B"/>
    <w:rsid w:val="00690733"/>
    <w:rsid w:val="006D3911"/>
    <w:rsid w:val="00726015"/>
    <w:rsid w:val="00750B6E"/>
    <w:rsid w:val="007D6D1C"/>
    <w:rsid w:val="00813622"/>
    <w:rsid w:val="008C31DE"/>
    <w:rsid w:val="00916F5B"/>
    <w:rsid w:val="009A248B"/>
    <w:rsid w:val="00A053FB"/>
    <w:rsid w:val="00A9783B"/>
    <w:rsid w:val="00AF31FC"/>
    <w:rsid w:val="00B00AAF"/>
    <w:rsid w:val="00B37548"/>
    <w:rsid w:val="00BC1743"/>
    <w:rsid w:val="00C33CA7"/>
    <w:rsid w:val="00C445F4"/>
    <w:rsid w:val="00D660C0"/>
    <w:rsid w:val="00D970B2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4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2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2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2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2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4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2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2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2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2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4507</izvorni_sadrzaj>
    <derivirana_varijabla naziv="DomainObject.Predmet.Broj_1">4507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St-4507/2015</izvorni_sadrzaj>
    <derivirana_varijabla naziv="DomainObject.Predmet.OznakaBroj_1">St-4507/2015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BUBIKO GRADNJA d.o.o. zastupanog po punomoćniku Zdravko Bubnić</izvorni_sadrzaj>
    <derivirana_varijabla naziv="DomainObject.Predmet.ProtustrankaFormated_1">  BUBIKO GRADNJA d.o.o. zastupanog po punomoćniku Zdravko Bubnić</derivirana_varijabla>
  </DomainObject.Predmet.ProtustrankaFormated>
  <DomainObject.Predmet.ProtustrankaFormatedOIB>
    <izvorni_sadrzaj>  BUBIKO GRADNJA d.o.o., OIB 12479187916 zastupanog po punomoćniku Zdravko Bubnić</izvorni_sadrzaj>
    <derivirana_varijabla naziv="DomainObject.Predmet.ProtustrankaFormatedOIB_1">  BUBIKO GRADNJA d.o.o., OIB 12479187916 zastupanog po punomoćniku Zdravko Bubnić</derivirana_varijabla>
  </DomainObject.Predmet.ProtustrankaFormatedOIB>
  <DomainObject.Predmet.ProtustrankaFormatedWithAdress>
    <izvorni_sadrzaj> BUBIKO GRADNJA d.o.o., Strmečka cesta 14/A, 10000 Zagreb zastupanog po punomoćniku Zdravko Bubnić</izvorni_sadrzaj>
    <derivirana_varijabla naziv="DomainObject.Predmet.ProtustrankaFormatedWithAdress_1"> BUBIKO GRADNJA d.o.o., Strmečka cesta 14/A, 10000 Zagreb zastupanog po punomoćniku Zdravko Bubnić</derivirana_varijabla>
  </DomainObject.Predmet.ProtustrankaFormatedWithAdress>
  <DomainObject.Predmet.ProtustrankaFormatedWithAdressOIB>
    <izvorni_sadrzaj> BUBIKO GRADNJA d.o.o., OIB 12479187916, Strmečka cesta 14/A, 10000 Zagreb zastupanog po punomoćniku Zdravko Bubnić</izvorni_sadrzaj>
    <derivirana_varijabla naziv="DomainObject.Predmet.ProtustrankaFormatedWithAdressOIB_1"> BUBIKO GRADNJA d.o.o., OIB 12479187916, Strmečka cesta 14/A, 10000 Zagreb zastupanog po punomoćniku Zdravko Bubnić</derivirana_varijabla>
  </DomainObject.Predmet.ProtustrankaFormatedWithAdressOIB>
  <DomainObject.Predmet.ProtustrankaWithAdress>
    <izvorni_sadrzaj>BUBIKO GRADNJA d.o.o. Strmečka cesta 14/A, 10000 Zagreb</izvorni_sadrzaj>
    <derivirana_varijabla naziv="DomainObject.Predmet.ProtustrankaWithAdress_1">BUBIKO GRADNJA d.o.o. Strmečka cesta 14/A, 10000 Zagreb</derivirana_varijabla>
  </DomainObject.Predmet.ProtustrankaWithAdress>
  <DomainObject.Predmet.ProtustrankaWithAdressOIB>
    <izvorni_sadrzaj>BUBIKO GRADNJA d.o.o., OIB 12479187916, Strmečka cesta 14/A, 10000 Zagreb</izvorni_sadrzaj>
    <derivirana_varijabla naziv="DomainObject.Predmet.ProtustrankaWithAdressOIB_1">BUBIKO GRADNJA d.o.o., OIB 12479187916, Strmečka cesta 14/A, 10000 Zagreb</derivirana_varijabla>
  </DomainObject.Predmet.ProtustrankaWithAdressOIB>
  <DomainObject.Predmet.ProtustrankaNazivFormated>
    <izvorni_sadrzaj>BUBIKO GRADNJA d.o.o.</izvorni_sadrzaj>
    <derivirana_varijabla naziv="DomainObject.Predmet.ProtustrankaNazivFormated_1">BUBIKO GRADNJA d.o.o.</derivirana_varijabla>
  </DomainObject.Predmet.ProtustrankaNazivFormated>
  <DomainObject.Predmet.ProtustrankaNazivFormatedOIB>
    <izvorni_sadrzaj>BUBIKO GRADNJA d.o.o., OIB 12479187916</izvorni_sadrzaj>
    <derivirana_varijabla naziv="DomainObject.Predmet.ProtustrankaNazivFormatedOIB_1">BUBIKO GRADNJA d.o.o., OIB 12479187916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BUBIKO GRADNJA d.o.o. zastupanog po punomoćniku Zdravko Bubnić</item>
    </izvorni_sadrzaj>
    <derivirana_varijabla naziv="DomainObject.Predmet.ProtuStrankaListFormated_1">
      <item>BUBIKO GRADNJA d.o.o. zastupanog po punomoćniku Zdravko Bubnić</item>
    </derivirana_varijabla>
  </DomainObject.Predmet.ProtuStrankaListFormated>
  <DomainObject.Predmet.ProtuStrankaListFormatedOIB>
    <izvorni_sadrzaj>
      <item>BUBIKO GRADNJA d.o.o., OIB 12479187916 zastupanog po punomoćniku Zdravko Bubnić</item>
    </izvorni_sadrzaj>
    <derivirana_varijabla naziv="DomainObject.Predmet.ProtuStrankaListFormatedOIB_1">
      <item>BUBIKO GRADNJA d.o.o., OIB 12479187916 zastupanog po punomoćniku Zdravko Bubnić</item>
    </derivirana_varijabla>
  </DomainObject.Predmet.ProtuStrankaListFormatedOIB>
  <DomainObject.Predmet.ProtuStrankaListFormatedWithAdress>
    <izvorni_sadrzaj>
      <item>BUBIKO GRADNJA d.o.o., Strmečka cesta 14/A, 10000 Zagreb zastupanog po punomoćniku Zdravko Bubnić</item>
    </izvorni_sadrzaj>
    <derivirana_varijabla naziv="DomainObject.Predmet.ProtuStrankaListFormatedWithAdress_1">
      <item>BUBIKO GRADNJA d.o.o., Strmečka cesta 14/A, 10000 Zagreb zastupanog po punomoćniku Zdravko Bubnić</item>
    </derivirana_varijabla>
  </DomainObject.Predmet.ProtuStrankaListFormatedWithAdress>
  <DomainObject.Predmet.ProtuStrankaListFormatedWithAdressOIB>
    <izvorni_sadrzaj>
      <item>BUBIKO GRADNJA d.o.o., OIB 12479187916, Strmečka cesta 14/A, 10000 Zagreb zastupanog po punomoćniku Zdravko Bubnić</item>
    </izvorni_sadrzaj>
    <derivirana_varijabla naziv="DomainObject.Predmet.ProtuStrankaListFormatedWithAdressOIB_1">
      <item>BUBIKO GRADNJA d.o.o., OIB 12479187916, Strmečka cesta 14/A, 10000 Zagreb zastupanog po punomoćniku Zdravko Bubnić</item>
    </derivirana_varijabla>
  </DomainObject.Predmet.ProtuStrankaListFormatedWithAdressOIB>
  <DomainObject.Predmet.ProtuStrankaListNazivFormated>
    <izvorni_sadrzaj>
      <item>BUBIKO GRADNJA d.o.o.</item>
    </izvorni_sadrzaj>
    <derivirana_varijabla naziv="DomainObject.Predmet.ProtuStrankaListNazivFormated_1">
      <item>BUBIKO GRADNJA d.o.o.</item>
    </derivirana_varijabla>
  </DomainObject.Predmet.ProtuStrankaListNazivFormated>
  <DomainObject.Predmet.ProtuStrankaListNazivFormatedOIB>
    <izvorni_sadrzaj>
      <item>BUBIKO GRADNJA d.o.o., OIB 12479187916</item>
    </izvorni_sadrzaj>
    <derivirana_varijabla naziv="DomainObject.Predmet.ProtuStrankaListNazivFormatedOIB_1">
      <item>BUBIKO GRADNJA d.o.o., OIB 12479187916</item>
    </derivirana_varijabla>
  </DomainObject.Predmet.ProtuStrankaListNazivFormatedOIB>
  <DomainObject.Predmet.OstaliListFormated>
    <izvorni_sadrzaj>
      <item>Zdravko Bubnić punomoćnik sudionika u postupku BUBIKO GRADNJA d.o.o.</item>
    </izvorni_sadrzaj>
    <derivirana_varijabla naziv="DomainObject.Predmet.OstaliListFormated_1">
      <item>Zdravko Bubnić punomoćnik sudionika u postupku BUBIKO GRADNJA d.o.o.</item>
    </derivirana_varijabla>
  </DomainObject.Predmet.OstaliListFormated>
  <DomainObject.Predmet.OstaliListFormatedOIB>
    <izvorni_sadrzaj>
      <item>Zdravko Bubnić, OIB 24907629343 punomoćnik sudionika u postupku BUBIKO GRADNJA d.o.o.</item>
    </izvorni_sadrzaj>
    <derivirana_varijabla naziv="DomainObject.Predmet.OstaliListFormatedOIB_1">
      <item>Zdravko Bubnić, OIB 24907629343 punomoćnik sudionika u postupku BUBIKO GRADNJA d.o.o.</item>
    </derivirana_varijabla>
  </DomainObject.Predmet.OstaliListFormatedOIB>
  <DomainObject.Predmet.OstaliListFormatedWithAdress>
    <izvorni_sadrzaj>
      <item>Zdravko Bubnić, Strmec Odranski 14/a, 10000 Zagreb punomoćnik sudionika u postupku BUBIKO GRADNJA d.o.o.</item>
    </izvorni_sadrzaj>
    <derivirana_varijabla naziv="DomainObject.Predmet.OstaliListFormatedWithAdress_1">
      <item>Zdravko Bubnić, Strmec Odranski 14/a, 10000 Zagreb punomoćnik sudionika u postupku BUBIKO GRADNJA d.o.o.</item>
    </derivirana_varijabla>
  </DomainObject.Predmet.OstaliListFormatedWithAdress>
  <DomainObject.Predmet.OstaliListFormatedWithAdressOIB>
    <izvorni_sadrzaj>
      <item>Zdravko Bubnić, OIB 24907629343, Strmec Odranski 14/a, 10000 Zagreb punomoćnik sudionika u postupku BUBIKO GRADNJA d.o.o.</item>
    </izvorni_sadrzaj>
    <derivirana_varijabla naziv="DomainObject.Predmet.OstaliListFormatedWithAdressOIB_1">
      <item>Zdravko Bubnić, OIB 24907629343, Strmec Odranski 14/a, 10000 Zagreb punomoćnik sudionika u postupku BUBIKO GRADNJA d.o.o.</item>
    </derivirana_varijabla>
  </DomainObject.Predmet.OstaliListFormatedWithAdressOIB>
  <DomainObject.Predmet.OstaliListNazivFormated>
    <izvorni_sadrzaj>
      <item>Zdravko Bubnić</item>
    </izvorni_sadrzaj>
    <derivirana_varijabla naziv="DomainObject.Predmet.OstaliListNazivFormated_1">
      <item>Zdravko Bubnić</item>
    </derivirana_varijabla>
  </DomainObject.Predmet.OstaliListNazivFormated>
  <DomainObject.Predmet.OstaliListNazivFormatedOIB>
    <izvorni_sadrzaj>
      <item>Zdravko Bubnić, OIB 24907629343</item>
    </izvorni_sadrzaj>
    <derivirana_varijabla naziv="DomainObject.Predmet.OstaliListNazivFormatedOIB_1">
      <item>Zdravko Bubnić, OIB 24907629343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BUBIKO GRADNJA d.o.o.</izvorni_sadrzaj>
    <derivirana_varijabla naziv="DomainObject.Predmet.ProtustrankaIDrugi_1">BUBIKO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BUBIKO GRADNJA d.o.o., OIB 12479187916, Strmečka cesta 14/A, 10000 Zagreb</izvorni_sadrzaj>
    <derivirana_varijabla naziv="DomainObject.Predmet.ProtustrankaIDrugiAdressOIB_1">BUBIKO GRADNJA d.o.o., OIB 12479187916, Strmečka cesta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BUBIKO GRADNJA d.o.o.</item>
      <item>FINA Regionalni centar Zagreb</item>
      <item>Zdravko Bubnić</item>
    </izvorni_sadrzaj>
    <derivirana_varijabla naziv="DomainObject.Predmet.SudioniciListNaziv_1">
      <item>BUBIKO GRADNJA d.o.o.</item>
      <item>FINA Regionalni centar Zagreb</item>
      <item>Zdravko Bubnić</item>
    </derivirana_varijabla>
  </DomainObject.Predmet.SudioniciListNaziv>
  <DomainObject.Predmet.SudioniciListAdressOIB>
    <izvorni_sadrzaj>
      <item>BUBIKO GRADNJA d.o.o., OIB 12479187916, Strmečka cesta 14/A,10000 Zagreb</item>
      <item>FINA Regionalni centar Zagreb, OIB 85821130368, Trg svibanjskih žrtava 1995. 1,10000 Zagreb</item>
      <item>Zdravko Bubnić, OIB 24907629343, Strmec Odranski 14/a,10000 Zagreb</item>
    </izvorni_sadrzaj>
    <derivirana_varijabla naziv="DomainObject.Predmet.SudioniciListAdressOIB_1">
      <item>BUBIKO GRADNJA d.o.o., OIB 12479187916, Strmečka cesta 14/A,10000 Zagreb</item>
      <item>FINA Regionalni centar Zagreb, OIB 85821130368, Trg svibanjskih žrtava 1995. 1,10000 Zagreb</item>
      <item>Zdravko Bubnić, OIB 24907629343, Strmec Odranski 14/a,10000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12479187916</item>
      <item>, OIB 85821130368</item>
      <item>, OIB 24907629343</item>
    </izvorni_sadrzaj>
    <derivirana_varijabla naziv="DomainObject.Predmet.SudioniciListNazivOIB_1">
      <item>, OIB 12479187916</item>
      <item>, OIB 85821130368</item>
      <item>, OIB 24907629343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1331</properties:Characters>
  <properties:Lines>48</properties:Lines>
  <properties:Paragraphs>17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2016-01-15T10:18:00Z</cp:lastPrinted>
  <dcterms:modified xmlns:xsi="http://www.w3.org/2001/XMLSchema-instance" xsi:type="dcterms:W3CDTF">2016-01-15T10:18:00Z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