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f336" w14:paraId="3fcf33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017844" w:rsidRPr="00017844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P="00017844" w:rsidR="00017844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881381" w:rsidR="00017844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>u stečajnom predmetu povodom prijedloga predlagatelja</w:t>
      </w:r>
      <w:r w:rsidR="00BF7DBC">
        <w:rPr>
          <w:rFonts w:cs="Times New Roman"/>
        </w:rPr>
        <w:t xml:space="preserve"> Republike Hrvatske, Ministarstva financija, Porezne uprave, Područnog ureda Sjeverna Hrvatska, Ispostave Varaždin, kojeg zastupa Županijsko državno odvjetništvo u Varaždinu, Građansko-upravni odjel, </w:t>
      </w:r>
      <w:r w:rsidR="00BF7DBC" w:rsidRPr="00BA0147">
        <w:rPr>
          <w:rFonts w:cs="Times New Roman"/>
        </w:rPr>
        <w:t>za otvaranje stečajnog postupka nad dužnikom</w:t>
      </w:r>
      <w:r w:rsidR="00BF7DBC">
        <w:rPr>
          <w:rFonts w:cs="Times New Roman"/>
        </w:rPr>
        <w:t xml:space="preserve"> SARA d.o.o. u likvidaciji, Bartolovec, Varaždinska 77 A, Trnovec Bartolovečki, OIB: 70322926838</w:t>
      </w:r>
      <w:r w:rsidR="00881381">
        <w:rPr>
          <w:rFonts w:cs="Times New Roman"/>
        </w:rPr>
        <w:t>, 7</w:t>
      </w:r>
      <w:r w:rsidR="0028758C">
        <w:rPr>
          <w:rFonts w:cs="Times New Roman"/>
        </w:rPr>
        <w:t>. lipnja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28758C" w:rsidP="005F7221" w:rsidR="005F7221" w:rsidRPr="00412CB1">
      <w:pPr>
        <w:jc w:val="center"/>
        <w:rPr>
          <w:b/>
        </w:rPr>
      </w:pPr>
      <w:r>
        <w:rPr>
          <w:b/>
        </w:rPr>
        <w:t>26</w:t>
      </w:r>
      <w:r w:rsidR="00055528">
        <w:rPr>
          <w:b/>
        </w:rPr>
        <w:t>. lipnja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BF7DBC">
        <w:rPr>
          <w:b/>
        </w:rPr>
        <w:t>09,0</w:t>
      </w:r>
      <w:r>
        <w:rPr>
          <w:b/>
        </w:rPr>
        <w:t>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BF7DBC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likvidator</w:t>
      </w:r>
      <w:r w:rsidR="008B6A82">
        <w:t>,</w:t>
      </w:r>
      <w:r w:rsidR="005747A5">
        <w:t xml:space="preserve"> </w:t>
      </w:r>
      <w:r>
        <w:t>Renata Grčić, Bartolovec, Varaždinska 77/A</w:t>
      </w:r>
      <w:r w:rsidR="0028758C">
        <w:t>,</w:t>
      </w:r>
    </w:p>
    <w:p w:rsidRDefault="00BF7DBC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>
        <w:rPr>
          <w:rFonts w:cs="Times New Roman"/>
        </w:rPr>
        <w:t xml:space="preserve">SARA d.o.o. u likvidaciji, Bartolovec, Varaždinska 77 A, Trnovec Bartolovečki,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Financijskoj agenciji, </w:t>
      </w:r>
      <w:r w:rsidRPr="005F7221">
        <w:t>Zagreb, Po</w:t>
      </w:r>
      <w:r>
        <w:t xml:space="preserve">družnica Varaždin, A. Cesarca 2, da u roku od 8 dana dostavi ovome sudu podatak o danima neprekidne blokade računa dužnika </w:t>
      </w:r>
      <w:r w:rsidR="00BF7DBC">
        <w:rPr>
          <w:rFonts w:cs="Times New Roman"/>
        </w:rPr>
        <w:t xml:space="preserve">SARA d.o.o. u likvidaciji, Bartolovec, Varaždinska 77 A, Trnovec Bartolovečki, OIB: 70322926838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881381" w:rsidR="00881381" w:rsidRPr="00017844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BF7DBC">
        <w:t>Županijskom državnom odvjetništvu u Varaždinu, Građansko-uprav</w:t>
      </w:r>
      <w:r w:rsidR="00017844">
        <w:t>nom</w:t>
      </w:r>
      <w:r w:rsidR="00BF7DBC">
        <w:t xml:space="preserve"> odjel</w:t>
      </w:r>
      <w:r w:rsidR="00017844">
        <w:t>u</w:t>
      </w:r>
      <w:r w:rsidR="00BF7DBC">
        <w:t>, Varaždin, B. Radić 2</w:t>
      </w:r>
      <w:r w:rsidR="00CC67FF">
        <w:t>,</w:t>
      </w:r>
      <w:r w:rsidR="005F7221">
        <w:t xml:space="preserve"> </w:t>
      </w:r>
      <w:r w:rsidR="005F7221" w:rsidRPr="00412CB1">
        <w:t xml:space="preserve">da </w:t>
      </w:r>
      <w:r w:rsidR="00017844">
        <w:t>dostavi u spis izvatke iz zemljišnih knjiga za nekretnine za koje tvrdi da ih dužnik ima u vlasništvu, s obzirom da u prokaznom popisu imovine dužnik nije naveo da ima bilo kakvu imovinu, te da dostavi dokaz o vlasništvu motornog vozila od dužnika jer niti to motorno vozilo koje je navedeno u prijedlogu za otvaranje stečajnog postupka nije navedeno u prokaznom popisu imovine dužnika.</w:t>
      </w: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81381">
        <w:rPr>
          <w:rFonts w:cs="Times New Roman"/>
        </w:rPr>
        <w:t>7</w:t>
      </w:r>
      <w:r w:rsidR="0028758C">
        <w:rPr>
          <w:rFonts w:cs="Times New Roman"/>
        </w:rPr>
        <w:t>. lipnja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9E32A8" w:rsidP="009E32A8" w:rsidR="009E32A8">
      <w:pPr>
        <w:ind w:firstLine="708" w:left="5664"/>
        <w:jc w:val="both"/>
      </w:pPr>
      <w:r w:rsidRPr="007A26C1">
        <w:t>S</w:t>
      </w:r>
      <w:r>
        <w:t>UDAC</w:t>
      </w:r>
    </w:p>
    <w:p w:rsidRDefault="006F6EE5" w:rsidP="009E32A8" w:rsidR="006F6EE5">
      <w:pPr>
        <w:ind w:firstLine="708" w:left="5664"/>
        <w:jc w:val="both"/>
      </w:pPr>
    </w:p>
    <w:p w:rsidRDefault="006F6EE5" w:rsidP="009E32A8" w:rsidR="006F6EE5">
      <w:pPr>
        <w:ind w:firstLine="708" w:left="5664"/>
        <w:jc w:val="both"/>
      </w:pPr>
    </w:p>
    <w:p w:rsidRDefault="009E32A8" w:rsidP="009E32A8" w:rsidR="009E32A8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C42207" w:rsidP="00C42207" w:rsidR="00C42207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017844">
        <w:rPr>
          <w:rFonts w:cs="Times New Roman"/>
        </w:rPr>
        <w:t>SARA d.o.o. u likvidaciji, Bartolovec, Varaždinska 77 A, Trnovec Bartolovečki,</w:t>
      </w:r>
    </w:p>
    <w:p w:rsidRDefault="00017844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Likvidator</w:t>
      </w:r>
      <w:r w:rsidR="00D27615">
        <w:t>,</w:t>
      </w:r>
      <w:r w:rsidR="00CC67FF">
        <w:rPr>
          <w:rFonts w:cs="Times New Roman"/>
        </w:rPr>
        <w:t xml:space="preserve"> </w:t>
      </w:r>
      <w:r>
        <w:t>Renata Grčić, Bartolovec, Varaždinska 77/A,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  <w:r w:rsidR="00017844">
        <w:t xml:space="preserve"> uz preslik prokaznog popisa imovine dužnika,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9E32A8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881381">
        <w:rPr>
          <w:rFonts w:cs="Times New Roman"/>
        </w:rPr>
        <w:t xml:space="preserve"> 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1D6" w:rsidP="00BA0147" w:rsidR="000561D6">
      <w:r>
        <w:separator/>
      </w:r>
    </w:p>
  </w:endnote>
  <w:endnote w:id="0" w:type="continuationSeparator">
    <w:p w:rsidRDefault="000561D6" w:rsidP="00BA0147" w:rsidR="00056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1D6" w:rsidP="00BA0147" w:rsidR="000561D6">
      <w:r>
        <w:separator/>
      </w:r>
    </w:p>
  </w:footnote>
  <w:footnote w:id="0" w:type="continuationSeparator">
    <w:p w:rsidRDefault="000561D6" w:rsidP="00BA0147" w:rsidR="00056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161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BF7DBC">
      <w:t>290/17-</w:t>
    </w:r>
    <w:r w:rsidR="00881381">
      <w:t>8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BF7DBC">
      <w:t>290/17-</w:t>
    </w:r>
    <w:r w:rsidR="00881381">
      <w:t>8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7844"/>
    <w:rsid w:val="000531BB"/>
    <w:rsid w:val="00055528"/>
    <w:rsid w:val="000561D6"/>
    <w:rsid w:val="000B2748"/>
    <w:rsid w:val="000B44AC"/>
    <w:rsid w:val="000C472A"/>
    <w:rsid w:val="000F55DF"/>
    <w:rsid w:val="001B1614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C5444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6F6EE5"/>
    <w:rsid w:val="00720601"/>
    <w:rsid w:val="0072529F"/>
    <w:rsid w:val="0076577E"/>
    <w:rsid w:val="00777B5B"/>
    <w:rsid w:val="0079114C"/>
    <w:rsid w:val="007D470A"/>
    <w:rsid w:val="0080270A"/>
    <w:rsid w:val="00806764"/>
    <w:rsid w:val="008458D5"/>
    <w:rsid w:val="0084747B"/>
    <w:rsid w:val="00881381"/>
    <w:rsid w:val="008B385D"/>
    <w:rsid w:val="008B5950"/>
    <w:rsid w:val="008B6A82"/>
    <w:rsid w:val="00926C33"/>
    <w:rsid w:val="00954D7B"/>
    <w:rsid w:val="009668AE"/>
    <w:rsid w:val="00970E9C"/>
    <w:rsid w:val="009C0AFE"/>
    <w:rsid w:val="009D7559"/>
    <w:rsid w:val="009E32A8"/>
    <w:rsid w:val="009F187F"/>
    <w:rsid w:val="009F4456"/>
    <w:rsid w:val="009F4BEF"/>
    <w:rsid w:val="00A04B28"/>
    <w:rsid w:val="00A91E2B"/>
    <w:rsid w:val="00A97D02"/>
    <w:rsid w:val="00AC55E9"/>
    <w:rsid w:val="00B520A6"/>
    <w:rsid w:val="00BA0147"/>
    <w:rsid w:val="00BB39F6"/>
    <w:rsid w:val="00BB7851"/>
    <w:rsid w:val="00BE5D64"/>
    <w:rsid w:val="00BF7DBC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B1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B1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provedbustečajnoga postupka</izvorni_sadrzaj>
    <derivirana_varijabla naziv="DomainObject.Predmet.Opis_1">Zahtjev za provedbustečajnoga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SARA, uvoz i izvoz, trgovina i transport d.o.o. u likvidaciji</izvorni_sadrzaj>
    <derivirana_varijabla naziv="DomainObject.Predmet.ProtustrankaFormated_1">  SARA, uvoz i izvoz, trgovina i transport d.o.o. u likvidaciji</derivirana_varijabla>
  </DomainObject.Predmet.ProtustrankaFormated>
  <DomainObject.Predmet.ProtustrankaFormatedOIB>
    <izvorni_sadrzaj>  SARA, uvoz i izvoz, trgovina i transport d.o.o. u likvidaciji, OIB 70322926838</izvorni_sadrzaj>
    <derivirana_varijabla naziv="DomainObject.Predmet.ProtustrankaFormatedOIB_1">  SARA, uvoz i izvoz, trgovina i transport d.o.o. u likvidaciji, OIB 70322926838</derivirana_varijabla>
  </DomainObject.Predmet.ProtustrankaFormatedOIB>
  <DomainObject.Predmet.ProtustrankaFormatedWithAdress>
    <izvorni_sadrzaj> SARA, uvoz i izvoz, trgovina i transport d.o.o. u likvidaciji, Varaždinska 77 A, 42202 Bartolovec</izvorni_sadrzaj>
    <derivirana_varijabla naziv="DomainObject.Predmet.ProtustrankaFormatedWithAdress_1"> SARA, uvoz i izvoz, trgovina i transport d.o.o. u likvidaciji, Varaždinska 77 A, 42202 Bartolovec</derivirana_varijabla>
  </DomainObject.Predmet.ProtustrankaFormatedWithAdress>
  <DomainObject.Predmet.ProtustrankaFormatedWithAdressOIB>
    <izvorni_sadrzaj> SARA, uvoz i izvoz, trgovina i transport d.o.o. u likvidaciji, OIB 70322926838, Varaždinska 77 A, 42202 Bartolovec</izvorni_sadrzaj>
    <derivirana_varijabla naziv="DomainObject.Predmet.ProtustrankaFormatedWithAdressOIB_1"> SARA, uvoz i izvoz, trgovina i transport d.o.o. u likvidaciji, OIB 70322926838, Varaždinska 77 A, 42202 Bartolovec</derivirana_varijabla>
  </DomainObject.Predmet.ProtustrankaFormatedWithAdressOIB>
  <DomainObject.Predmet.ProtustrankaWithAdress>
    <izvorni_sadrzaj>SARA, uvoz i izvoz, trgovina i transport d.o.o. u likvidaciji Varaždinska 77 A, 42202 Bartolovec</izvorni_sadrzaj>
    <derivirana_varijabla naziv="DomainObject.Predmet.ProtustrankaWithAdress_1">SARA, uvoz i izvoz, trgovina i transport d.o.o. u likvidaciji Varaždinska 77 A, 42202 Bartolovec</derivirana_varijabla>
  </DomainObject.Predmet.ProtustrankaWithAdress>
  <DomainObject.Predmet.ProtustrankaWithAdressOIB>
    <izvorni_sadrzaj>SARA, uvoz i izvoz, trgovina i transport d.o.o. u likvidaciji, OIB 70322926838, Varaždinska 77 A, 42202 Bartolovec</izvorni_sadrzaj>
    <derivirana_varijabla naziv="DomainObject.Predmet.ProtustrankaWithAdressOIB_1">SARA, uvoz i izvoz, trgovina i transport d.o.o. u likvidaciji, OIB 70322926838, Varaždinska 77 A, 42202 Bartolovec</derivirana_varijabla>
  </DomainObject.Predmet.ProtustrankaWithAdressOIB>
  <DomainObject.Predmet.ProtustrankaNazivFormated>
    <izvorni_sadrzaj>SARA, uvoz i izvoz, trgovina i transport d.o.o. u likvidaciji</izvorni_sadrzaj>
    <derivirana_varijabla naziv="DomainObject.Predmet.ProtustrankaNazivFormated_1">SARA, uvoz i izvoz, trgovina i transport d.o.o. u likvidaciji</derivirana_varijabla>
  </DomainObject.Predmet.ProtustrankaNazivFormated>
  <DomainObject.Predmet.ProtustrankaNazivFormatedOIB>
    <izvorni_sadrzaj>SARA, uvoz i izvoz, trgovina i transport d.o.o. u likvidaciji, OIB 70322926838</izvorni_sadrzaj>
    <derivirana_varijabla naziv="DomainObject.Predmet.ProtustrankaNazivFormatedOIB_1">SARA, uvoz i izvoz, trgovina i transport d.o.o. u likvidaciji, OIB 70322926838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</izvorni_sadrzaj>
    <derivirana_varijabla naziv="DomainObject.Predmet.StrankaFormated_1">  Financijska agencija; RH MF - Porezna uprava, Područni ured sjeverna Hrvatska</derivirana_varijabla>
  </DomainObject.Predmet.StrankaFormated>
  <DomainObject.Predmet.StrankaFormatedOIB>
    <izvorni_sadrzaj>  Financijska agencija, OIB 85821130368; RH MF - Porezna uprava, Područni ured sjeverna Hrvatska, OIB 18683136487</izvorni_sadrzaj>
    <derivirana_varijabla naziv="DomainObject.Predmet.StrankaFormatedOIB_1">  Financijska agencija, OIB 85821130368; RH MF - Porezna uprava, Područni ured sjeverna Hrvatska, OIB 18683136487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</izvorni_sadrzaj>
    <derivirana_varijabla naziv="DomainObject.Predmet.StrankaFormatedWithAdress_1"> Financijska agencija, Ulica grada Vukovara 70, 10000 Zagreb; RH MF - Porezna uprava, Područni ured sjeverna Hrvatska, Graberje 1, 42000 Varaždin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19573.89</izvorni_sadrzaj>
    <derivirana_varijabla naziv="DomainObject.Predmet.TrenutnaVrijednost_1">19573.89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</item>
    </izvorni_sadrzaj>
    <derivirana_varijabla naziv="DomainObject.Predmet.StrankaListFormated_1">
      <item>Financijska agencija</item>
      <item>RH MF - Porezna uprava, Područni ured sjeverna Hrvatska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</item>
    </izvorni_sadrzaj>
    <derivirana_varijabla naziv="DomainObject.Predmet.StrankaListFormatedOIB_1">
      <item>Financijska agencija, OIB 85821130368</item>
      <item>RH MF - Porezna uprava, Područni ured sjeverna Hrvatska, OIB 18683136487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SARA, uvoz i izvoz, trgovina i transport d.o.o. u likvidaciji</item>
    </izvorni_sadrzaj>
    <derivirana_varijabla naziv="DomainObject.Predmet.ProtuStrankaListFormated_1">
      <item>SARA, uvoz i izvoz, trgovina i transport d.o.o. u likvidaciji</item>
    </derivirana_varijabla>
  </DomainObject.Predmet.ProtuStrankaListFormated>
  <DomainObject.Predmet.ProtuStrankaListFormatedOIB>
    <izvorni_sadrzaj>
      <item>SARA, uvoz i izvoz, trgovina i transport d.o.o. u likvidaciji, OIB 70322926838</item>
    </izvorni_sadrzaj>
    <derivirana_varijabla naziv="DomainObject.Predmet.ProtuStrankaListFormatedOIB_1">
      <item>SARA, uvoz i izvoz, trgovina i transport d.o.o. u likvidaciji, OIB 70322926838</item>
    </derivirana_varijabla>
  </DomainObject.Predmet.ProtuStrankaListFormatedOIB>
  <DomainObject.Predmet.ProtuStrankaListFormatedWithAdress>
    <izvorni_sadrzaj>
      <item>SARA, uvoz i izvoz, trgovina i transport d.o.o. u likvidaciji, Varaždinska 77 A, 42202 Bartolovec</item>
    </izvorni_sadrzaj>
    <derivirana_varijabla naziv="DomainObject.Predmet.ProtuStrankaListFormatedWithAdress_1">
      <item>SARA, uvoz i izvoz, trgovina i transport d.o.o. u likvidaciji, Varaždinska 77 A, 42202 Bartolovec</item>
    </derivirana_varijabla>
  </DomainObject.Predmet.ProtuStrankaListFormatedWithAdress>
  <DomainObject.Predmet.ProtuStrankaListFormatedWithAdressOIB>
    <izvorni_sadrzaj>
      <item>SARA, uvoz i izvoz, trgovina i transport d.o.o. u likvidaciji, OIB 70322926838, Varaždinska 77 A, 42202 Bartolovec</item>
    </izvorni_sadrzaj>
    <derivirana_varijabla naziv="DomainObject.Predmet.ProtuStrankaListFormatedWithAdressOIB_1">
      <item>SARA, uvoz i izvoz, trgovina i transport d.o.o. u likvidaciji, OIB 70322926838, Varaždinska 77 A, 42202 Bartolovec</item>
    </derivirana_varijabla>
  </DomainObject.Predmet.ProtuStrankaListFormatedWithAdressOIB>
  <DomainObject.Predmet.ProtuStrankaListNazivFormated>
    <izvorni_sadrzaj>
      <item>SARA, uvoz i izvoz, trgovina i transport d.o.o. u likvidaciji</item>
    </izvorni_sadrzaj>
    <derivirana_varijabla naziv="DomainObject.Predmet.ProtuStrankaListNazivFormated_1">
      <item>SARA, uvoz i izvoz, trgovina i transport d.o.o. u likvidaciji</item>
    </derivirana_varijabla>
  </DomainObject.Predmet.ProtuStrankaListNazivFormated>
  <DomainObject.Predmet.ProtuStrankaListNazivFormatedOIB>
    <izvorni_sadrzaj>
      <item>SARA, uvoz i izvoz, trgovina i transport d.o.o. u likvidaciji, OIB 70322926838</item>
    </izvorni_sadrzaj>
    <derivirana_varijabla naziv="DomainObject.Predmet.ProtuStrankaListNazivFormatedOIB_1">
      <item>SARA, uvoz i izvoz, trgovina i transport d.o.o. u likvidaciji, OIB 70322926838</item>
    </derivirana_varijabla>
  </DomainObject.Predmet.ProtuStrankaListNazivFormatedOIB>
  <DomainObject.Predmet.OstaliListFormated>
    <izvorni_sadrzaj>
      <item>RH Županijsko državno odvjetništvo u Varaždinu</item>
    </izvorni_sadrzaj>
    <derivirana_varijabla naziv="DomainObject.Predmet.OstaliListFormated_1">
      <item>RH Županijsko državno odvjetništvo u Varaždinu</item>
    </derivirana_varijabla>
  </DomainObject.Predmet.OstaliListFormated>
  <DomainObject.Predmet.OstaliListFormatedOIB>
    <izvorni_sadrzaj>
      <item>RH Županijsko državno odvjetništvo u Varaždinu</item>
    </izvorni_sadrzaj>
    <derivirana_varijabla naziv="DomainObject.Predmet.OstaliListFormatedOIB_1">
      <item>RH Županijsko državno odvjetništvo u Varaždinu</item>
    </derivirana_varijabla>
  </DomainObject.Predmet.OstaliListFormatedOIB>
  <DomainObject.Predmet.OstaliListFormatedWithAdress>
    <izvorni_sadrzaj>
      <item>RH Županijsko državno odvjetništvo u Varaždinu, B.Radića 2, 42000 Varaždin</item>
    </izvorni_sadrzaj>
    <derivirana_varijabla naziv="DomainObject.Predmet.OstaliListFormatedWithAdress_1">
      <item>RH Županijsko državno odvjetništvo u Varaždinu, B.Radića 2, 42000 Varaždin</item>
    </derivirana_varijabla>
  </DomainObject.Predmet.OstaliListFormatedWithAdress>
  <DomainObject.Predmet.OstaliListFormatedWithAdressOIB>
    <izvorni_sadrzaj>
      <item>RH Županijsko državno odvjetništvo u Varaždinu, B.Radića 2, 42000 Varaždin</item>
    </izvorni_sadrzaj>
    <derivirana_varijabla naziv="DomainObject.Predmet.OstaliListFormatedWithAdressOIB_1">
      <item>RH Županijsko državno odvjetništvo u Varaždinu, B.Radića 2, 42000 Varaždin</item>
    </derivirana_varijabla>
  </DomainObject.Predmet.OstaliListFormatedWithAdressOIB>
  <DomainObject.Predmet.OstaliListNazivFormated>
    <izvorni_sadrzaj>
      <item>RH Županijsko državno odvjetništvo u Varaždinu</item>
    </izvorni_sadrzaj>
    <derivirana_varijabla naziv="DomainObject.Predmet.OstaliListNazivFormated_1">
      <item>RH Županijsko državno odvjetništvo u Varaždinu</item>
    </derivirana_varijabla>
  </DomainObject.Predmet.OstaliListNazivFormated>
  <DomainObject.Predmet.OstaliListNazivFormatedOIB>
    <izvorni_sadrzaj>
      <item>RH Županijsko državno odvjetništvo u Varaždinu</item>
    </izvorni_sadrzaj>
    <derivirana_varijabla naziv="DomainObject.Predmet.OstaliListNazivFormatedOIB_1"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SARA, uvoz i izvoz, trgovina i transport d.o.o. u likvidaciji</izvorni_sadrzaj>
    <derivirana_varijabla naziv="DomainObject.Predmet.ProtustrankaIDrugi_1">SARA, uvoz i izvoz, trgovina i transport d.o.o. u likvidaciji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SARA, uvoz i izvoz, trgovina i transport d.o.o. u likvidaciji, OIB 70322926838, Varaždinska 77 A, 42202 Bartolovec</izvorni_sadrzaj>
    <derivirana_varijabla naziv="DomainObject.Predmet.ProtustrankaIDrugiAdressOIB_1">SARA, uvoz i izvoz, trgovina i transport d.o.o. u likvidaciji, OIB 70322926838, Varaždinska 77 A,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SARA, uvoz i izvoz, trgovina i transport d.o.o. u likvidaciji</item>
      <item>RH MF - Porezna uprava, Područni ured sjeverna Hrvatska</item>
      <item>RH Županijsko državno odvjetništvo u Varaždinu</item>
    </izvorni_sadrzaj>
    <derivirana_varijabla naziv="DomainObject.Predmet.SudioniciListNaziv_1">
      <item>Financijska agencija</item>
      <item>SARA, uvoz i izvoz, trgovina i transport d.o.o. u likvidaciji</item>
      <item>RH MF - Porezna uprava, Područni ured sjeverna Hrvatska</item>
      <item>RH 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SARA, uvoz i izvoz, trgovina i transport d.o.o. u likvidaciji, OIB 70322926838, Varaždinska 77 A,42202 Bartolovec</item>
      <item>RH MF - Porezna uprava, Područni ured sjeverna Hrvatska, OIB 18683136487, Graberje 1,42000 Varaždin</item>
      <item>RH Županijsko državno odvjetništvo u Varaždinu, B.Radića 2,42000 Varaždin</item>
    </izvorni_sadrzaj>
    <derivirana_varijabla naziv="DomainObject.Predmet.SudioniciListAdressOIB_1">
      <item>Financijska agencija, OIB 85821130368, Ulica grada Vukovara 70,10000 Zagreb</item>
      <item>SARA, uvoz i izvoz, trgovina i transport d.o.o. u likvidaciji, OIB 70322926838, Varaždinska 77 A,42202 Bartolovec</item>
      <item>RH MF - Porezna uprava, Područni ured sjeverna Hrvatska,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70322926838</item>
      <item>, OIB 18683136487</item>
      <item>, OIB null</item>
    </izvorni_sadrzaj>
    <derivirana_varijabla naziv="DomainObject.Predmet.SudioniciListNazivOIB_1">
      <item>, OIB 85821130368</item>
      <item>, OIB 70322926838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CE550-CB65-4CA6-9960-D492277AB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2266</properties:Characters>
  <properties:Lines>65</properties:Lines>
  <properties:Paragraphs>27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2017-06-07T06:38:00Z</cp:lastPrinted>
  <dcterms:modified xmlns:xsi="http://www.w3.org/2001/XMLSchema-instance" xsi:type="dcterms:W3CDTF">2017-06-07T06:39:00Z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