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4ce7" w14:paraId="01e4ce7" w:rsidRDefault="00355ADF" w:rsidP="005154D1" w:rsidR="00246AF6">
      <w:pPr>
        <w:jc w:val="both"/>
        <w15:collapsed w:val="false"/>
        <w:rPr>
          <w:rFonts w:hAnsi="Times New Roman" w:ascii="Times New Roman"/>
          <w:szCs w:val="24"/>
          <w:lang w:val="pl-PL"/>
        </w:rPr>
      </w:pPr>
      <w:bookmarkStart w:name="_GoBack" w:id="0"/>
      <w:bookmarkEnd w:id="0"/>
      <w:r>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REPUBLIKA HRVATSKA</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TRGOVAČKI SUD U ZAGREBU</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Amruševa 2/II, Zagreb</w:t>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005434B5" w:rsidRPr="008F2FB9">
        <w:rPr>
          <w:rFonts w:hAnsi="Times New Roman" w:ascii="Times New Roman"/>
          <w:szCs w:val="24"/>
          <w:lang w:val="pl-PL"/>
        </w:rPr>
        <w:tab/>
      </w:r>
      <w:r w:rsidRPr="008F2FB9">
        <w:rPr>
          <w:rFonts w:hAnsi="Times New Roman" w:ascii="Times New Roman"/>
          <w:szCs w:val="24"/>
          <w:lang w:val="pl-PL"/>
        </w:rPr>
        <w:t>7 St-</w:t>
      </w:r>
      <w:r w:rsidR="00355ADF">
        <w:rPr>
          <w:rFonts w:hAnsi="Times New Roman" w:ascii="Times New Roman"/>
          <w:szCs w:val="24"/>
          <w:lang w:val="pl-PL"/>
        </w:rPr>
        <w:t>293/15</w:t>
      </w:r>
      <w:r w:rsidR="00E31B79">
        <w:rPr>
          <w:rFonts w:hAnsi="Times New Roman" w:ascii="Times New Roman"/>
          <w:szCs w:val="24"/>
          <w:lang w:val="pl-PL"/>
        </w:rPr>
        <w:t>-94</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p>
    <w:p w:rsidRDefault="00470C7A" w:rsidP="005154D1" w:rsidR="00470C7A">
      <w:pPr>
        <w:jc w:val="center"/>
        <w:rPr>
          <w:rFonts w:hAnsi="Times New Roman" w:ascii="Times New Roman"/>
          <w:szCs w:val="24"/>
          <w:lang w:val="pl-PL"/>
        </w:rPr>
      </w:pPr>
      <w:r>
        <w:rPr>
          <w:rFonts w:hAnsi="Times New Roman" w:ascii="Times New Roman"/>
          <w:szCs w:val="24"/>
          <w:lang w:val="pl-PL"/>
        </w:rPr>
        <w:t>R E P U B L I K A  H R V A T S K A</w:t>
      </w:r>
    </w:p>
    <w:p w:rsidRDefault="007F131A" w:rsidP="005154D1" w:rsidR="005154D1" w:rsidRPr="008F2FB9">
      <w:pPr>
        <w:jc w:val="center"/>
        <w:rPr>
          <w:rFonts w:hAnsi="Times New Roman" w:ascii="Times New Roman"/>
          <w:szCs w:val="24"/>
          <w:lang w:val="pl-PL"/>
        </w:rPr>
      </w:pPr>
      <w:r w:rsidRPr="008F2FB9">
        <w:rPr>
          <w:rFonts w:hAnsi="Times New Roman" w:ascii="Times New Roman"/>
          <w:szCs w:val="24"/>
          <w:lang w:val="pl-PL"/>
        </w:rPr>
        <w:t>R J E Š E N J E</w:t>
      </w:r>
    </w:p>
    <w:p w:rsidRDefault="005154D1" w:rsidP="005154D1" w:rsidR="005154D1" w:rsidRPr="008F2FB9">
      <w:pPr>
        <w:jc w:val="both"/>
        <w:rPr>
          <w:rFonts w:hAnsi="Times New Roman" w:ascii="Times New Roman"/>
          <w:b/>
          <w:szCs w:val="24"/>
          <w:lang w:val="pl-PL"/>
        </w:rPr>
      </w:pP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p>
    <w:p w:rsidRDefault="005154D1" w:rsidP="00B51EC0" w:rsidR="00B51EC0" w:rsidRPr="008F2FB9">
      <w:pPr>
        <w:jc w:val="both"/>
        <w:rPr>
          <w:rFonts w:hAnsi="Times New Roman" w:ascii="Times New Roman"/>
          <w:szCs w:val="24"/>
          <w:lang w:val="pl-PL"/>
        </w:rPr>
      </w:pPr>
      <w:r w:rsidRPr="008F2FB9">
        <w:rPr>
          <w:rFonts w:hAnsi="Times New Roman" w:ascii="Times New Roman"/>
          <w:b/>
          <w:szCs w:val="24"/>
          <w:lang w:val="pl-PL"/>
        </w:rPr>
        <w:tab/>
      </w:r>
      <w:r w:rsidR="00B51EC0" w:rsidRPr="008F2FB9">
        <w:rPr>
          <w:rFonts w:hAnsi="Times New Roman" w:ascii="Times New Roman"/>
          <w:szCs w:val="24"/>
          <w:lang w:val="pl-PL"/>
        </w:rPr>
        <w:t>TRGOVAČKI SUD U ZAGREBU  po sucu pojedincu Vesni Malenica kao stečajnom sucu u prethodnom postupku radi utvrđivanja uvjeta za o</w:t>
      </w:r>
      <w:r w:rsidR="00382599">
        <w:rPr>
          <w:rFonts w:hAnsi="Times New Roman" w:ascii="Times New Roman"/>
          <w:szCs w:val="24"/>
          <w:lang w:val="pl-PL"/>
        </w:rPr>
        <w:t xml:space="preserve">tvaranje stečajnog postupka nad </w:t>
      </w:r>
      <w:r w:rsidR="00E1723D">
        <w:rPr>
          <w:rFonts w:hAnsi="Times New Roman" w:ascii="Times New Roman"/>
          <w:szCs w:val="24"/>
          <w:lang w:val="pl-PL"/>
        </w:rPr>
        <w:t xml:space="preserve">dužnikom </w:t>
      </w:r>
      <w:r w:rsidR="00D33CAF">
        <w:rPr>
          <w:rFonts w:hAnsi="Times New Roman" w:ascii="Times New Roman"/>
          <w:szCs w:val="24"/>
        </w:rPr>
        <w:t>SUNČANA STAZA ZAGREB d. o. o., Jankomir 27, Zagreb, OIB 45001876099</w:t>
      </w:r>
      <w:r w:rsidR="00E1723D">
        <w:rPr>
          <w:rFonts w:hAnsi="Times New Roman" w:ascii="Times New Roman"/>
          <w:szCs w:val="24"/>
        </w:rPr>
        <w:t xml:space="preserve">, </w:t>
      </w:r>
      <w:r w:rsidR="00D622C5">
        <w:rPr>
          <w:rFonts w:hAnsi="Times New Roman" w:ascii="Times New Roman"/>
          <w:szCs w:val="24"/>
        </w:rPr>
        <w:t>24. ožujka 2017.</w:t>
      </w:r>
    </w:p>
    <w:p w:rsidRDefault="00B51EC0" w:rsidP="00B51EC0" w:rsidR="00B51EC0" w:rsidRPr="008F2FB9">
      <w:pPr>
        <w:jc w:val="both"/>
        <w:rPr>
          <w:rFonts w:hAnsi="Times New Roman" w:ascii="Times New Roman"/>
          <w:szCs w:val="24"/>
          <w:lang w:val="pl-PL"/>
        </w:rPr>
      </w:pPr>
    </w:p>
    <w:p w:rsidRDefault="007F131A" w:rsidP="00B51EC0" w:rsidR="00BE1823" w:rsidRPr="008F2FB9">
      <w:pPr>
        <w:jc w:val="center"/>
        <w:rPr>
          <w:rFonts w:hAnsi="Times New Roman" w:ascii="Times New Roman"/>
          <w:szCs w:val="24"/>
          <w:lang w:val="pl-PL"/>
        </w:rPr>
      </w:pPr>
      <w:r w:rsidRPr="008F2FB9">
        <w:rPr>
          <w:rFonts w:hAnsi="Times New Roman" w:ascii="Times New Roman"/>
          <w:szCs w:val="24"/>
          <w:lang w:val="pl-PL"/>
        </w:rPr>
        <w:t>r i j e š i o  j e</w:t>
      </w:r>
    </w:p>
    <w:p w:rsidRDefault="007F131A" w:rsidP="00AE45F1" w:rsidR="007F131A" w:rsidRPr="008F2FB9">
      <w:pPr>
        <w:ind w:right="566"/>
        <w:jc w:val="both"/>
        <w:rPr>
          <w:rFonts w:hAnsi="Times New Roman" w:ascii="Times New Roman"/>
          <w:szCs w:val="24"/>
          <w:lang w:val="pl-PL"/>
        </w:rPr>
      </w:pPr>
    </w:p>
    <w:p w:rsidRDefault="00246AF6" w:rsidP="00246AF6" w:rsidR="007F131A">
      <w:pPr>
        <w:ind w:right="-1"/>
        <w:jc w:val="both"/>
        <w:rPr>
          <w:rFonts w:hAnsi="Times New Roman" w:ascii="Times New Roman"/>
          <w:szCs w:val="24"/>
          <w:lang w:val="hr-HR"/>
        </w:rPr>
      </w:pPr>
      <w:r w:rsidRPr="00246AF6">
        <w:rPr>
          <w:rFonts w:hAnsi="Times New Roman" w:ascii="Times New Roman"/>
          <w:szCs w:val="24"/>
          <w:lang w:val="hr-HR"/>
        </w:rPr>
        <w:tab/>
      </w:r>
      <w:r w:rsidR="007F131A" w:rsidRPr="00246AF6">
        <w:rPr>
          <w:rFonts w:hAnsi="Times New Roman" w:ascii="Times New Roman"/>
          <w:szCs w:val="24"/>
          <w:lang w:val="pl-PL"/>
        </w:rPr>
        <w:t>Odre</w:t>
      </w:r>
      <w:r w:rsidR="007F131A" w:rsidRPr="00246AF6">
        <w:rPr>
          <w:rFonts w:hAnsi="Times New Roman" w:ascii="Times New Roman"/>
          <w:szCs w:val="24"/>
          <w:lang w:val="hr-HR"/>
        </w:rPr>
        <w:t>đ</w:t>
      </w:r>
      <w:r w:rsidR="007F131A" w:rsidRPr="00246AF6">
        <w:rPr>
          <w:rFonts w:hAnsi="Times New Roman" w:ascii="Times New Roman"/>
          <w:szCs w:val="24"/>
          <w:lang w:val="pl-PL"/>
        </w:rPr>
        <w:t>uje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ro</w:t>
      </w:r>
      <w:r w:rsidR="007F131A" w:rsidRPr="00246AF6">
        <w:rPr>
          <w:rFonts w:hAnsi="Times New Roman" w:ascii="Times New Roman"/>
          <w:szCs w:val="24"/>
          <w:lang w:val="hr-HR"/>
        </w:rPr>
        <w:t>č</w:t>
      </w:r>
      <w:r w:rsidR="007F131A" w:rsidRPr="00246AF6">
        <w:rPr>
          <w:rFonts w:hAnsi="Times New Roman" w:ascii="Times New Roman"/>
          <w:szCs w:val="24"/>
          <w:lang w:val="pl-PL"/>
        </w:rPr>
        <w:t>i</w:t>
      </w:r>
      <w:r w:rsidR="007F131A" w:rsidRPr="00246AF6">
        <w:rPr>
          <w:rFonts w:hAnsi="Times New Roman" w:ascii="Times New Roman"/>
          <w:szCs w:val="24"/>
          <w:lang w:val="hr-HR"/>
        </w:rPr>
        <w:t>š</w:t>
      </w:r>
      <w:r w:rsidR="007F131A" w:rsidRPr="00246AF6">
        <w:rPr>
          <w:rFonts w:hAnsi="Times New Roman" w:ascii="Times New Roman"/>
          <w:szCs w:val="24"/>
          <w:lang w:val="pl-PL"/>
        </w:rPr>
        <w:t>te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radi</w:t>
      </w:r>
      <w:r w:rsidR="007F131A" w:rsidRPr="00246AF6">
        <w:rPr>
          <w:rFonts w:hAnsi="Times New Roman" w:ascii="Times New Roman"/>
          <w:szCs w:val="24"/>
          <w:lang w:val="hr-HR"/>
        </w:rPr>
        <w:t xml:space="preserve"> </w:t>
      </w:r>
      <w:r w:rsidR="00884FAC" w:rsidRPr="00246AF6">
        <w:rPr>
          <w:rFonts w:hAnsi="Times New Roman" w:ascii="Times New Roman"/>
          <w:szCs w:val="24"/>
          <w:lang w:val="pl-PL"/>
        </w:rPr>
        <w:t>utvr</w:t>
      </w:r>
      <w:r w:rsidR="00884FAC" w:rsidRPr="00246AF6">
        <w:rPr>
          <w:rFonts w:hAnsi="Times New Roman" w:ascii="Times New Roman"/>
          <w:szCs w:val="24"/>
          <w:lang w:val="hr-HR"/>
        </w:rPr>
        <w:t>đ</w:t>
      </w:r>
      <w:r w:rsidR="00884FAC" w:rsidRPr="00246AF6">
        <w:rPr>
          <w:rFonts w:hAnsi="Times New Roman" w:ascii="Times New Roman"/>
          <w:szCs w:val="24"/>
          <w:lang w:val="pl-PL"/>
        </w:rPr>
        <w:t>ivanja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uvjeta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za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otvaranje</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ste</w:t>
      </w:r>
      <w:r w:rsidR="00884FAC" w:rsidRPr="00246AF6">
        <w:rPr>
          <w:rFonts w:hAnsi="Times New Roman" w:ascii="Times New Roman"/>
          <w:szCs w:val="24"/>
          <w:lang w:val="hr-HR"/>
        </w:rPr>
        <w:t>č</w:t>
      </w:r>
      <w:r w:rsidR="00884FAC" w:rsidRPr="00246AF6">
        <w:rPr>
          <w:rFonts w:hAnsi="Times New Roman" w:ascii="Times New Roman"/>
          <w:szCs w:val="24"/>
          <w:lang w:val="pl-PL"/>
        </w:rPr>
        <w:t>ajnog</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postupka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dan</w:t>
      </w:r>
      <w:r w:rsidR="007F131A" w:rsidRPr="00246AF6">
        <w:rPr>
          <w:rFonts w:hAnsi="Times New Roman" w:ascii="Times New Roman"/>
          <w:szCs w:val="24"/>
          <w:lang w:val="hr-HR"/>
        </w:rPr>
        <w:t xml:space="preserve"> </w:t>
      </w:r>
      <w:r w:rsidR="00D622C5">
        <w:rPr>
          <w:rFonts w:hAnsi="Times New Roman" w:ascii="Times New Roman"/>
          <w:szCs w:val="24"/>
          <w:lang w:val="hr-HR"/>
        </w:rPr>
        <w:t>11. travanj 2017. u 10,30</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sati</w:t>
      </w:r>
      <w:r w:rsidR="00E1723D">
        <w:rPr>
          <w:rFonts w:hAnsi="Times New Roman" w:ascii="Times New Roman"/>
          <w:szCs w:val="24"/>
          <w:lang w:val="hr-HR"/>
        </w:rPr>
        <w:t xml:space="preserve">, </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u</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zgradi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suda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Zagreb</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Petrinjska</w:t>
      </w:r>
      <w:r w:rsidR="007F131A" w:rsidRPr="008F2FB9">
        <w:rPr>
          <w:rFonts w:hAnsi="Times New Roman" w:ascii="Times New Roman"/>
          <w:szCs w:val="24"/>
          <w:lang w:val="hr-HR"/>
        </w:rPr>
        <w:t xml:space="preserve"> 8, </w:t>
      </w:r>
      <w:r w:rsidR="007F131A" w:rsidRPr="008F2FB9">
        <w:rPr>
          <w:rFonts w:hAnsi="Times New Roman" w:ascii="Times New Roman"/>
          <w:szCs w:val="24"/>
          <w:lang w:val="pl-PL"/>
        </w:rPr>
        <w:t>II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kat</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soba</w:t>
      </w:r>
      <w:r w:rsidR="00055B11">
        <w:rPr>
          <w:rFonts w:hAnsi="Times New Roman" w:ascii="Times New Roman"/>
          <w:szCs w:val="24"/>
          <w:lang w:val="hr-HR"/>
        </w:rPr>
        <w:t xml:space="preserve"> 93</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na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koje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pozivaju</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dostavom</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rje</w:t>
      </w:r>
      <w:r w:rsidR="007F131A" w:rsidRPr="008F2FB9">
        <w:rPr>
          <w:rFonts w:hAnsi="Times New Roman" w:ascii="Times New Roman"/>
          <w:szCs w:val="24"/>
          <w:lang w:val="hr-HR"/>
        </w:rPr>
        <w:t>š</w:t>
      </w:r>
      <w:r w:rsidR="007F131A" w:rsidRPr="008F2FB9">
        <w:rPr>
          <w:rFonts w:hAnsi="Times New Roman" w:ascii="Times New Roman"/>
          <w:szCs w:val="24"/>
          <w:lang w:val="pl-PL"/>
        </w:rPr>
        <w:t>enja</w:t>
      </w:r>
      <w:r w:rsidR="007F131A" w:rsidRPr="008F2FB9">
        <w:rPr>
          <w:rFonts w:hAnsi="Times New Roman" w:ascii="Times New Roman"/>
          <w:szCs w:val="24"/>
          <w:lang w:val="hr-HR"/>
        </w:rPr>
        <w:t>:</w:t>
      </w:r>
    </w:p>
    <w:p w:rsidRDefault="00260335" w:rsidP="00246AF6" w:rsidR="007B10D2">
      <w:pPr>
        <w:ind w:right="-1"/>
        <w:jc w:val="both"/>
        <w:rPr>
          <w:rStyle w:val="eSPISCCParagraphDefaultFont"/>
        </w:rPr>
      </w:pPr>
      <w:r>
        <w:rPr>
          <w:rFonts w:hAnsi="Times New Roman" w:ascii="Times New Roman"/>
          <w:szCs w:val="24"/>
          <w:lang w:val="hr-HR"/>
        </w:rPr>
        <w:tab/>
        <w:t>- predlagatelj</w:t>
      </w:r>
      <w:r w:rsidR="007B10D2">
        <w:rPr>
          <w:rFonts w:hAnsi="Times New Roman" w:ascii="Times New Roman"/>
          <w:szCs w:val="24"/>
          <w:lang w:val="hr-HR"/>
        </w:rPr>
        <w:t xml:space="preserve"> </w:t>
      </w:r>
      <w:r w:rsidR="007B10D2">
        <w:rPr>
          <w:rStyle w:val="eSPISCCParagraphDefaultFont"/>
        </w:rPr>
        <w:t>Tajana Lacković</w:t>
      </w:r>
    </w:p>
    <w:p w:rsidRDefault="007B10D2" w:rsidP="007B10D2" w:rsidR="007B10D2">
      <w:pPr>
        <w:ind w:firstLine="720" w:right="-1"/>
        <w:jc w:val="both"/>
        <w:rPr>
          <w:rStyle w:val="eSPISCCParagraphDefaultFont"/>
        </w:rPr>
      </w:pPr>
      <w:r>
        <w:rPr>
          <w:rStyle w:val="eSPISCCParagraphDefaultFont"/>
        </w:rPr>
        <w:t>- predlagatelj Martina Soko</w:t>
      </w:r>
    </w:p>
    <w:p w:rsidRDefault="007B10D2" w:rsidP="007B10D2" w:rsidR="007B10D2">
      <w:pPr>
        <w:ind w:firstLine="720" w:right="-1"/>
        <w:jc w:val="both"/>
        <w:rPr>
          <w:rStyle w:val="eSPISCCParagraphDefaultFont"/>
        </w:rPr>
      </w:pPr>
      <w:r>
        <w:rPr>
          <w:rStyle w:val="eSPISCCParagraphDefaultFont"/>
        </w:rPr>
        <w:t>- predlagatelj Catherine Mićić</w:t>
      </w:r>
      <w:r w:rsidRPr="004C4DDD">
        <w:rPr>
          <w:rStyle w:val="eSPISCCParagraphDefaultFont"/>
        </w:rPr>
        <w:t xml:space="preserve"> </w:t>
      </w:r>
    </w:p>
    <w:p w:rsidRDefault="007B10D2" w:rsidP="007B10D2" w:rsidR="007B10D2" w:rsidRPr="007B10D2">
      <w:pPr>
        <w:ind w:firstLine="720" w:right="-1"/>
        <w:jc w:val="both"/>
        <w:rPr>
          <w:rFonts w:hAnsi="Times New Roman" w:ascii="Times New Roman"/>
          <w:noProof/>
          <w:szCs w:val="24"/>
          <w:bdr w:frame="true" w:space="0" w:sz="0" w:color="auto" w:val="none"/>
          <w:lang w:val="hr-HR"/>
        </w:rPr>
      </w:pPr>
      <w:r>
        <w:rPr>
          <w:rStyle w:val="eSPISCCParagraphDefaultFont"/>
        </w:rPr>
        <w:t xml:space="preserve">- predlagatelj </w:t>
      </w:r>
      <w:r w:rsidRPr="004C4DDD">
        <w:rPr>
          <w:rStyle w:val="eSPISCCParagraphDefaultFont"/>
        </w:rPr>
        <w:t>Krešimir Čekolj</w:t>
      </w:r>
    </w:p>
    <w:p w:rsidRDefault="00382599" w:rsidP="00246AF6" w:rsidR="00244798">
      <w:pPr>
        <w:ind w:right="-1"/>
        <w:jc w:val="both"/>
        <w:rPr>
          <w:rFonts w:hAnsi="Times New Roman" w:ascii="Times New Roman"/>
          <w:szCs w:val="24"/>
        </w:rPr>
      </w:pPr>
      <w:r>
        <w:rPr>
          <w:rFonts w:hAnsi="Times New Roman" w:ascii="Times New Roman"/>
          <w:szCs w:val="24"/>
          <w:lang w:val="sv-SE"/>
        </w:rPr>
        <w:tab/>
      </w:r>
      <w:r w:rsidR="007F131A" w:rsidRPr="008F2FB9">
        <w:rPr>
          <w:rFonts w:hAnsi="Times New Roman" w:ascii="Times New Roman"/>
          <w:szCs w:val="24"/>
          <w:lang w:val="sv-SE"/>
        </w:rPr>
        <w:t>- dužnik</w:t>
      </w:r>
      <w:r w:rsidR="00244798">
        <w:rPr>
          <w:rFonts w:hAnsi="Times New Roman" w:ascii="Times New Roman"/>
          <w:szCs w:val="24"/>
          <w:lang w:val="sv-SE"/>
        </w:rPr>
        <w:t xml:space="preserve"> </w:t>
      </w:r>
      <w:r w:rsidR="00244798">
        <w:rPr>
          <w:rFonts w:hAnsi="Times New Roman" w:ascii="Times New Roman"/>
          <w:szCs w:val="24"/>
        </w:rPr>
        <w:t>SUNČANA STAZA ZAGREB d. o. o.,</w:t>
      </w:r>
    </w:p>
    <w:p w:rsidRDefault="00260335" w:rsidP="00246AF6" w:rsidR="00260335">
      <w:pPr>
        <w:ind w:right="-1"/>
        <w:jc w:val="both"/>
        <w:rPr>
          <w:rFonts w:hAnsi="Times New Roman" w:ascii="Times New Roman"/>
          <w:szCs w:val="24"/>
        </w:rPr>
      </w:pPr>
      <w:r>
        <w:rPr>
          <w:rFonts w:hAnsi="Times New Roman" w:ascii="Times New Roman"/>
          <w:szCs w:val="24"/>
        </w:rPr>
        <w:tab/>
        <w:t>- zakonski zastupnik dužnika</w:t>
      </w:r>
      <w:r w:rsidR="00B04B99">
        <w:rPr>
          <w:rFonts w:hAnsi="Times New Roman" w:ascii="Times New Roman"/>
          <w:szCs w:val="24"/>
        </w:rPr>
        <w:t xml:space="preserve"> Miroslav Trninić</w:t>
      </w:r>
    </w:p>
    <w:p w:rsidRDefault="00B04B99" w:rsidP="00246AF6" w:rsidR="00B04B99">
      <w:pPr>
        <w:ind w:right="-1"/>
        <w:jc w:val="both"/>
        <w:rPr>
          <w:rFonts w:hAnsi="Times New Roman" w:ascii="Times New Roman"/>
          <w:szCs w:val="24"/>
          <w:lang w:val="sv-SE"/>
        </w:rPr>
      </w:pPr>
      <w:r>
        <w:rPr>
          <w:rFonts w:hAnsi="Times New Roman" w:ascii="Times New Roman"/>
          <w:szCs w:val="24"/>
        </w:rPr>
        <w:tab/>
        <w:t>- zakonski zastupnik dužnika Mirko Kostelac</w:t>
      </w:r>
    </w:p>
    <w:p w:rsidRDefault="00382599" w:rsidP="00246AF6" w:rsidR="007F131A" w:rsidRPr="008F2FB9">
      <w:pPr>
        <w:ind w:right="-1"/>
        <w:jc w:val="both"/>
        <w:rPr>
          <w:rFonts w:hAnsi="Times New Roman" w:ascii="Times New Roman"/>
          <w:szCs w:val="24"/>
          <w:lang w:val="sv-SE"/>
        </w:rPr>
      </w:pPr>
      <w:r>
        <w:rPr>
          <w:rFonts w:hAnsi="Times New Roman" w:ascii="Times New Roman"/>
          <w:szCs w:val="24"/>
          <w:lang w:val="sv-SE"/>
        </w:rPr>
        <w:tab/>
      </w:r>
      <w:r w:rsidR="007F131A" w:rsidRPr="008F2FB9">
        <w:rPr>
          <w:rFonts w:hAnsi="Times New Roman" w:ascii="Times New Roman"/>
          <w:szCs w:val="24"/>
          <w:lang w:val="sv-SE"/>
        </w:rPr>
        <w:t xml:space="preserve">- privremeni stečajni upravitelj </w:t>
      </w:r>
      <w:r w:rsidR="00244798">
        <w:rPr>
          <w:rFonts w:hAnsi="Times New Roman" w:ascii="Times New Roman"/>
          <w:szCs w:val="24"/>
          <w:lang w:val="sv-SE"/>
        </w:rPr>
        <w:t>Davorka Huljev</w:t>
      </w:r>
    </w:p>
    <w:p w:rsidRDefault="00BE1823" w:rsidP="00BE1823" w:rsidR="00BE1823" w:rsidRPr="008F2FB9">
      <w:pPr>
        <w:jc w:val="center"/>
        <w:rPr>
          <w:rFonts w:hAnsi="Times New Roman" w:ascii="Times New Roman"/>
          <w:szCs w:val="24"/>
          <w:lang w:val="hr-HR"/>
        </w:rPr>
      </w:pPr>
      <w:r w:rsidRPr="008F2FB9">
        <w:rPr>
          <w:rFonts w:hAnsi="Times New Roman" w:ascii="Times New Roman"/>
          <w:szCs w:val="24"/>
          <w:lang w:val="pl-PL"/>
        </w:rPr>
        <w:t>Zagreb</w:t>
      </w:r>
      <w:r w:rsidRPr="008F2FB9">
        <w:rPr>
          <w:rFonts w:hAnsi="Times New Roman" w:ascii="Times New Roman"/>
          <w:szCs w:val="24"/>
          <w:lang w:val="hr-HR"/>
        </w:rPr>
        <w:t xml:space="preserve">, </w:t>
      </w:r>
      <w:r w:rsidR="004F2F10">
        <w:rPr>
          <w:rFonts w:hAnsi="Times New Roman" w:ascii="Times New Roman"/>
          <w:szCs w:val="24"/>
          <w:lang w:val="hr-HR"/>
        </w:rPr>
        <w:t>24. ožujak 2017.</w:t>
      </w:r>
    </w:p>
    <w:p w:rsidRDefault="00BE1823" w:rsidP="00BE1823" w:rsidR="00BE1823"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SUDAC</w:t>
      </w:r>
      <w:r w:rsidRPr="008F2FB9">
        <w:rPr>
          <w:rFonts w:hAnsi="Times New Roman" w:ascii="Times New Roman"/>
          <w:szCs w:val="24"/>
          <w:lang w:val="hr-HR"/>
        </w:rPr>
        <w:t>:</w:t>
      </w:r>
    </w:p>
    <w:p w:rsidRDefault="00BE1823" w:rsidR="00714A02" w:rsidRPr="00260335">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Vesna</w:t>
      </w:r>
      <w:r w:rsidRPr="008F2FB9">
        <w:rPr>
          <w:rFonts w:hAnsi="Times New Roman" w:ascii="Times New Roman"/>
          <w:szCs w:val="24"/>
          <w:lang w:val="hr-HR"/>
        </w:rPr>
        <w:t xml:space="preserve"> </w:t>
      </w:r>
      <w:r w:rsidRPr="008F2FB9">
        <w:rPr>
          <w:rFonts w:hAnsi="Times New Roman" w:ascii="Times New Roman"/>
          <w:szCs w:val="24"/>
          <w:lang w:val="pl-PL"/>
        </w:rPr>
        <w:t>Malenica</w:t>
      </w:r>
      <w:r w:rsidR="001963AD">
        <w:rPr>
          <w:rFonts w:hAnsi="Times New Roman" w:ascii="Times New Roman"/>
          <w:szCs w:val="24"/>
          <w:lang w:val="pl-PL"/>
        </w:rPr>
        <w:t xml:space="preserve"> v. r. </w:t>
      </w:r>
      <w:r w:rsidR="00FC5F37" w:rsidRPr="008F2FB9">
        <w:rPr>
          <w:rFonts w:hAnsi="Times New Roman" w:ascii="Times New Roman"/>
          <w:szCs w:val="24"/>
          <w:lang w:val="hr-HR"/>
        </w:rPr>
        <w:t xml:space="preserve"> </w:t>
      </w:r>
    </w:p>
    <w:p w:rsidRDefault="00721710" w:rsidR="00721710">
      <w:pPr>
        <w:jc w:val="both"/>
        <w:rPr>
          <w:rFonts w:hAnsi="Times New Roman" w:ascii="Times New Roman"/>
          <w:szCs w:val="24"/>
          <w:lang w:val="pl-PL"/>
        </w:rPr>
      </w:pPr>
    </w:p>
    <w:p w:rsidRDefault="001963AD" w:rsidP="00AB7A2F" w:rsidR="001963AD">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963AD" w:rsidP="00995CE9" w:rsidR="001963AD"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1963AD" w:rsidR="001963AD"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58423B" w:rsidP="00BE1823" w:rsidR="0058423B"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423D24" w:rsidP="00BE1823" w:rsidR="00423D24" w:rsidRPr="008F2FB9">
      <w:pPr>
        <w:rPr>
          <w:rFonts w:hAnsi="Times New Roman" w:ascii="Times New Roman"/>
          <w:szCs w:val="24"/>
          <w:lang w:val="hr-HR"/>
        </w:rPr>
      </w:pPr>
    </w:p>
    <w:sectPr w:rsidSect="00246AF6" w:rsidR="00423D24" w:rsidRPr="008F2FB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04BE">
      <w:rPr>
        <w:rStyle w:val="Brojstranice"/>
        <w:noProof/>
      </w:rPr>
      <w:t>2</w:t>
    </w:r>
    <w:r>
      <w:rPr>
        <w:rStyle w:val="Brojstranice"/>
      </w:rPr>
      <w:fldChar w:fldCharType="end"/>
    </w:r>
  </w:p>
  <w:p w:rsidRDefault="0051072C" w:rsidP="001B56D7" w:rsidR="0051072C">
    <w:pPr>
      <w:pStyle w:val="Zaglavlje"/>
      <w:ind w:right="360"/>
    </w:pPr>
    <w:r>
      <w:rPr>
        <w:rFonts w:hAnsi="Verdana" w:ascii="Verdana"/>
        <w:sz w:val="20"/>
        <w:lang w:val="pl-PL"/>
      </w:rPr>
      <w:tab/>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963AD"/>
    <w:rsid w:val="001B56D7"/>
    <w:rsid w:val="0022399F"/>
    <w:rsid w:val="00244798"/>
    <w:rsid w:val="00246AF6"/>
    <w:rsid w:val="00260335"/>
    <w:rsid w:val="00282A40"/>
    <w:rsid w:val="002D0CCE"/>
    <w:rsid w:val="00355ADF"/>
    <w:rsid w:val="0037556C"/>
    <w:rsid w:val="00382599"/>
    <w:rsid w:val="00393AD5"/>
    <w:rsid w:val="003A30A7"/>
    <w:rsid w:val="003D2375"/>
    <w:rsid w:val="003E7814"/>
    <w:rsid w:val="0042192B"/>
    <w:rsid w:val="00423D24"/>
    <w:rsid w:val="00434A9A"/>
    <w:rsid w:val="00470C7A"/>
    <w:rsid w:val="00474893"/>
    <w:rsid w:val="004B5C86"/>
    <w:rsid w:val="004D1537"/>
    <w:rsid w:val="004F2F10"/>
    <w:rsid w:val="00504E84"/>
    <w:rsid w:val="0051072C"/>
    <w:rsid w:val="005154D1"/>
    <w:rsid w:val="005434B5"/>
    <w:rsid w:val="0058423B"/>
    <w:rsid w:val="005D4449"/>
    <w:rsid w:val="00642964"/>
    <w:rsid w:val="006C4988"/>
    <w:rsid w:val="00714A02"/>
    <w:rsid w:val="007163AD"/>
    <w:rsid w:val="00721710"/>
    <w:rsid w:val="00726117"/>
    <w:rsid w:val="007B10D2"/>
    <w:rsid w:val="007C5ECF"/>
    <w:rsid w:val="007F131A"/>
    <w:rsid w:val="007F2F1E"/>
    <w:rsid w:val="00826BA8"/>
    <w:rsid w:val="00884FAC"/>
    <w:rsid w:val="008A0711"/>
    <w:rsid w:val="008F1F92"/>
    <w:rsid w:val="008F2FB9"/>
    <w:rsid w:val="009064B0"/>
    <w:rsid w:val="00942FD6"/>
    <w:rsid w:val="0099587B"/>
    <w:rsid w:val="009969CE"/>
    <w:rsid w:val="009A1176"/>
    <w:rsid w:val="009D3F6D"/>
    <w:rsid w:val="00A07FFD"/>
    <w:rsid w:val="00A47C9A"/>
    <w:rsid w:val="00A87070"/>
    <w:rsid w:val="00AE45F1"/>
    <w:rsid w:val="00B04B99"/>
    <w:rsid w:val="00B51EC0"/>
    <w:rsid w:val="00B629F7"/>
    <w:rsid w:val="00BB0AD5"/>
    <w:rsid w:val="00BE1823"/>
    <w:rsid w:val="00C40562"/>
    <w:rsid w:val="00C96043"/>
    <w:rsid w:val="00CC3692"/>
    <w:rsid w:val="00CD04BE"/>
    <w:rsid w:val="00CD1823"/>
    <w:rsid w:val="00CF20E5"/>
    <w:rsid w:val="00CF67E3"/>
    <w:rsid w:val="00D33CAF"/>
    <w:rsid w:val="00D622C5"/>
    <w:rsid w:val="00DC4B67"/>
    <w:rsid w:val="00E13A05"/>
    <w:rsid w:val="00E1723D"/>
    <w:rsid w:val="00E20CDB"/>
    <w:rsid w:val="00E31B79"/>
    <w:rsid w:val="00E350B8"/>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customStyle="true" w:styleId="eSPISCCParagraphDefaultFont" w:type="character">
    <w:name w:val="eSPIS_CC_Paragraph Default Font"/>
    <w:rsid w:val="007B10D2"/>
    <w:rPr>
      <w:rFonts w:cs="Times New Roman" w:eastAsia="Times New Roman" w:hAnsi="Times New Roman" w:ascii="Times New Roman" w:hint="default"/>
      <w:noProof/>
      <w:color w:val="auto"/>
      <w:sz w:val="24"/>
      <w:szCs w:val="24"/>
      <w:bdr w:frame="true" w:space="0" w:sz="0" w:color="auto" w:val="none"/>
      <w:lang w:eastAsia="hr-HR" w:val="hr-HR"/>
    </w:rPr>
  </w:style>
  <w:style w:styleId="Tekstrezerviranogmjesta" w:type="character">
    <w:name w:val="Placeholder Text"/>
    <w:basedOn w:val="Zadanifontodlomka"/>
    <w:uiPriority w:val="99"/>
    <w:semiHidden/>
    <w:rsid w:val="001963AD"/>
    <w:rPr>
      <w:color w:val="808080"/>
      <w:bdr w:space="0" w:sz="0" w:color="auto" w:val="none"/>
      <w:shd w:fill="auto" w:color="auto" w:val="clear"/>
    </w:rPr>
  </w:style>
  <w:style w:customStyle="true" w:styleId="PozadinaSvijetloZuta" w:type="character">
    <w:name w:val="Pozadina_SvijetloZuta"/>
    <w:basedOn w:val="Zadanifontodlomka"/>
    <w:rsid w:val="001963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963AD"/>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963AD"/>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customStyle="1" w:styleId="eSPISCCParagraphDefaultFont" w:type="character">
    <w:name w:val="eSPIS_CC_Paragraph Default Font"/>
    <w:rsid w:val="007B10D2"/>
    <w:rPr>
      <w:rFonts w:ascii="Times New Roman" w:cs="Times New Roman" w:eastAsia="Times New Roman" w:hAnsi="Times New Roman" w:hint="default"/>
      <w:noProof/>
      <w:color w:val="auto"/>
      <w:sz w:val="24"/>
      <w:szCs w:val="24"/>
      <w:bdr w:color="auto" w:frame="1" w:space="0" w:sz="0" w:val="none"/>
      <w:lang w:eastAsia="hr-HR" w:val="hr-HR"/>
    </w:rPr>
  </w:style>
  <w:style w:styleId="Tekstrezerviranogmjesta" w:type="character">
    <w:name w:val="Placeholder Text"/>
    <w:basedOn w:val="Zadanifontodlomka"/>
    <w:uiPriority w:val="99"/>
    <w:semiHidden/>
    <w:rsid w:val="001963AD"/>
    <w:rPr>
      <w:color w:val="808080"/>
      <w:bdr w:color="auto" w:space="0" w:sz="0" w:val="none"/>
      <w:shd w:color="auto" w:fill="auto" w:val="clear"/>
    </w:rPr>
  </w:style>
  <w:style w:customStyle="1" w:styleId="PozadinaSvijetloZuta" w:type="character">
    <w:name w:val="Pozadina_SvijetloZuta"/>
    <w:basedOn w:val="Zadanifontodlomka"/>
    <w:rsid w:val="001963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963AD"/>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963AD"/>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SUNČANA STAZA ZAGREB d.o.o. za hotelijerstvo; SUNČANA STAZA ZAGREB d.o.o.; SUNČANA STAZA ZAGREB d.o.o.</izvorni_sadrzaj>
    <derivirana_varijabla naziv="DomainObject.Predmet.ProtustrankaFormated_1">  SUNČANA STAZA ZAGREB d.o.o. za hotelijerstvo; SUNČANA STAZA ZAGREB d.o.o.; SUNČANA STAZA ZAGREB d.o.o.</derivirana_varijabla>
  </DomainObject.Predmet.ProtustrankaFormated>
  <DomainObject.Predmet.ProtustrankaFormatedOIB>
    <izvorni_sadrzaj>  SUNČANA STAZA ZAGREB d.o.o. za hotelijerstvo, OIB 45001876099; SUNČANA STAZA ZAGREB d.o.o., OIB 45001876099; SUNČANA STAZA ZAGREB d.o.o., OIB 45001876099</izvorni_sadrzaj>
    <derivirana_varijabla naziv="DomainObject.Predmet.ProtustrankaFormatedOIB_1">  SUNČANA STAZA ZAGREB d.o.o. za hotelijerstvo, OIB 45001876099; SUNČANA STAZA ZAGREB d.o.o., OIB 45001876099; SUNČANA STAZA ZAGREB d.o.o., OIB 45001876099</derivirana_varijabla>
  </DomainObject.Predmet.ProtustrankaFormatedOIB>
  <DomainObject.Predmet.ProtustrankaFormatedWithAdress>
    <izvorni_sadrzaj> SUNČANA STAZA ZAGREB d.o.o. za hotelijerstvo, Jankomir 27, 10000 Zagreb; SUNČANA STAZA ZAGREB d.o.o., Jankomir 27, 10000 Zagreb; SUNČANA STAZA ZAGREB d.o.o., Jankomir 27, 10000 Zagreb</izvorni_sadrzaj>
    <derivirana_varijabla naziv="DomainObject.Predmet.ProtustrankaFormatedWithAdress_1"> SUNČANA STAZA ZAGREB d.o.o. za hotelijerstvo, Jankomir 27, 10000 Zagreb; SUNČANA STAZA ZAGREB d.o.o., Jankomir 27, 10000 Zagreb; SUNČANA STAZA ZAGREB d.o.o., Jankomir 27, 10000 Zagreb</derivirana_varijabla>
  </DomainObject.Predmet.ProtustrankaFormatedWithAdress>
  <DomainObject.Predmet.ProtustrankaFormatedWithAdressOIB>
    <izvorni_sadrzaj> 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FormatedWithAdressOIB_1"> SUNČANA STAZA ZAGREB d.o.o. za hotelijerstvo, OIB 45001876099, Jankomir 27, 10000 Zagreb; SUNČANA STAZA ZAGREB d.o.o., OIB 45001876099, Jankomir 27, 10000 Zagreb; SUNČANA STAZA ZAGREB d.o.o., OIB 45001876099, Jankomir 27, 10000 Zagreb</derivirana_varijabla>
  </DomainObject.Predmet.ProtustrankaFormatedWithAdressOIB>
  <DomainObject.Predmet.ProtustrankaWithAdress>
    <izvorni_sadrzaj>SUNČANA STAZA ZAGREB d.o.o. za hotelijerstvo Jankomir 27, 10000 Zagreb, SUNČANA STAZA ZAGREB d.o.o. Jankomir 27, 10000 Zagreb, SUNČANA STAZA ZAGREB d.o.o. Jankomir 27, 10000 Zagreb</izvorni_sadrzaj>
    <derivirana_varijabla naziv="DomainObject.Predmet.ProtustrankaWithAdress_1">SUNČANA STAZA ZAGREB d.o.o. za hotelijerstvo Jankomir 27, 10000 Zagreb, SUNČANA STAZA ZAGREB d.o.o. Jankomir 27, 10000 Zagreb, SUNČANA STAZA ZAGREB d.o.o. Jankomir 27, 10000 Zagreb</derivirana_varijabla>
  </DomainObject.Predmet.ProtustrankaWithAdress>
  <DomainObject.Predmet.ProtustrankaWithAdressOIB>
    <izvorni_sadrzaj>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WithAdressOIB_1">SUNČANA STAZA ZAGREB d.o.o. za hotelijerstvo, OIB 45001876099, Jankomir 27, 10000 Zagreb, SUNČANA STAZA ZAGREB d.o.o., OIB 45001876099, Jankomir 27, 10000 Zagreb, SUNČANA STAZA ZAGREB d.o.o., OIB 45001876099, Jankomir 27, 10000 Zagreb</derivirana_varijabla>
  </DomainObject.Predmet.ProtustrankaWithAdressOIB>
  <DomainObject.Predmet.ProtustrankaNazivFormated>
    <izvorni_sadrzaj>SUNČANA STAZA ZAGREB d.o.o. za hotelijerstvo,SUNČANA STAZA ZAGREB d.o.o.,SUNČANA STAZA ZAGREB d.o.o.</izvorni_sadrzaj>
    <derivirana_varijabla naziv="DomainObject.Predmet.ProtustrankaNazivFormated_1">SUNČANA STAZA ZAGREB d.o.o. za hotelijerstvo,SUNČANA STAZA ZAGREB d.o.o.,SUNČANA STAZA ZAGREB d.o.o.</derivirana_varijabla>
  </DomainObject.Predmet.ProtustrankaNazivFormated>
  <DomainObject.Predmet.ProtustrankaNazivFormatedOIB>
    <izvorni_sadrzaj>SUNČANA STAZA ZAGREB d.o.o. za hotelijerstvo, OIB 45001876099,SUNČANA STAZA ZAGREB d.o.o., OIB 45001876099,SUNČANA STAZA ZAGREB d.o.o., OIB 45001876099</izvorni_sadrzaj>
    <derivirana_varijabla naziv="DomainObject.Predmet.ProtustrankaNazivFormatedOIB_1">SUNČANA STAZA ZAGREB d.o.o. za hotelijerstvo, OIB 45001876099,SUNČANA STAZA ZAGREB d.o.o., OIB 45001876099,SUNČANA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 Tajana Lacković; FINA Regionalni centar Zagreb</izvorni_sadrzaj>
    <derivirana_varijabla naziv="DomainObject.Predmet.StrankaFormated_1">  Tajana Lacković; Martina Soko; Catherine Mićić; Krešimir Čekolj; Dubravko Kralj; Tajana Lacković; FINA Regionalni centar Zagreb</derivirana_varijabla>
  </DomainObject.Predmet.StrankaFormated>
  <DomainObject.Predmet.StrankaFormatedOIB>
    <izvorni_sadrzaj>  Tajana Lacković, OIB 84120524305; Martina Soko, OIB 91171099020; Catherine Mićić, OIB 79343015046; Krešimir Čekolj, OIB 44203221071; Dubravko Kralj, OIB 91776184896; Tajana Lacković, OIB 84120524305; FINA Regionalni centar Zagreb, OIB 85821130368</izvorni_sadrzaj>
    <derivirana_varijabla naziv="DomainObject.Predmet.StrankaFormatedOIB_1">  Tajana Lacković, OIB 84120524305; Martina Soko, OIB 91171099020; Catherine Mićić, OIB 79343015046; Krešimir Čekolj, OIB 44203221071; Dubravko Kralj, OIB 91776184896; Tajana Lacković, OIB 84120524305; FINA Regionalni centar Zagreb, OIB 85821130368</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derivirana_varijabla>
  </DomainObject.Predmet.StrankaWithAdressOIB>
  <DomainObject.Predmet.StrankaNazivFormated>
    <izvorni_sadrzaj>Tajana Lacković,Martina Soko,Catherine Mićić,Krešimir Čekolj,Dubravko Kralj,Tajana Lacković,FINA Regionalni centar Zagreb</izvorni_sadrzaj>
    <derivirana_varijabla naziv="DomainObject.Predmet.StrankaNazivFormated_1">Tajana Lacković,Martina Soko,Catherine Mićić,Krešimir Čekolj,Dubravko Kralj,Tajana Lacković,FINA Regionalni centar Zagreb</derivirana_varijabla>
  </DomainObject.Predmet.StrankaNazivFormated>
  <DomainObject.Predmet.StrankaNazivFormatedOIB>
    <izvorni_sadrzaj>Tajana Lacković, OIB 84120524305,Martina Soko, OIB 91171099020,Catherine Mićić, OIB 79343015046,Krešimir Čekolj, OIB 44203221071,Dubravko Kralj, OIB 91776184896,Tajana Lacković, OIB 84120524305,FINA Regionalni centar Zagreb, OIB 85821130368</izvorni_sadrzaj>
    <derivirana_varijabla naziv="DomainObject.Predmet.StrankaNazivFormatedOIB_1">Tajana Lacković, OIB 84120524305,Martina Soko, OIB 91171099020,Catherine Mićić, OIB 79343015046,Krešimir Čekolj, OIB 44203221071,Dubravko Kralj, OIB 91776184896,Tajana Lacković, OIB 84120524305,FINA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Formated_1">
      <item>Tajana Lacković</item>
      <item>Martina Soko</item>
      <item>Catherine Mićić</item>
      <item>Krešimir Čekolj</item>
      <item>Dubravko Kralj</item>
      <item>Tajana Lacković</item>
      <item>FINA Regionalni centar Zagreb</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derivirana_varijabla>
  </DomainObject.Predmet.StrankaListFormatedWithAdressOIB>
  <DomainObject.Predmet.StrankaListNaziv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NazivFormated_1">
      <item>Tajana Lacković</item>
      <item>Martina Soko</item>
      <item>Catherine Mićić</item>
      <item>Krešimir Čekolj</item>
      <item>Dubravko Kralj</item>
      <item>Tajana Lacković</item>
      <item>FINA Regionalni centar Zagreb</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NazivFormatedOIB>
  <DomainObject.Predmet.ProtuStrankaListFormated>
    <izvorni_sadrzaj>
      <item>SUNČANA STAZA ZAGREB d.o.o. za hotelijerstvo</item>
      <item>SUNČANA STAZA ZAGREB d.o.o.</item>
      <item>SUNČANA STAZA ZAGREB d.o.o.</item>
    </izvorni_sadrzaj>
    <derivirana_varijabla naziv="DomainObject.Predmet.ProtuStrankaListFormated_1">
      <item>SUNČANA STAZA ZAGREB d.o.o. za hotelijerstvo</item>
      <item>SUNČANA STAZA ZAGREB d.o.o.</item>
      <item>SUNČANA STAZA ZAGREB d.o.o.</item>
    </derivirana_varijabla>
  </DomainObject.Predmet.ProtuStrankaListFormated>
  <DomainObject.Predmet.ProtuStrankaListFormatedOIB>
    <izvorni_sadrzaj>
      <item>SUNČANA STAZA ZAGREB d.o.o. za hotelijerstvo, OIB 45001876099</item>
      <item>SUNČANA STAZA ZAGREB d.o.o., OIB 45001876099</item>
      <item>SUNČANA STAZA ZAGREB d.o.o., OIB 45001876099</item>
    </izvorni_sadrzaj>
    <derivirana_varijabla naziv="DomainObject.Predmet.ProtuStrankaListFormatedOIB_1">
      <item>SUNČANA STAZA ZAGREB d.o.o. za hotelijerstvo, OIB 45001876099</item>
      <item>SUNČANA STAZA ZAGREB d.o.o., OIB 45001876099</item>
      <item>SUNČANA STAZA ZAGREB d.o.o., OIB 45001876099</item>
    </derivirana_varijabla>
  </DomainObject.Predmet.ProtuStrankaListFormatedOIB>
  <DomainObject.Predmet.ProtuStrankaListFormatedWithAdress>
    <izvorni_sadrzaj>
      <item>SUNČANA STAZA ZAGREB d.o.o. za hotelijerstvo, Jankomir 27, 10000 Zagreb</item>
      <item>SUNČANA STAZA ZAGREB d.o.o., Jankomir 27, 10000 Zagreb</item>
      <item>SUNČANA STAZA ZAGREB d.o.o., Jankomir 27, 10000 Zagreb</item>
    </izvorni_sadrzaj>
    <derivirana_varijabla naziv="DomainObject.Predmet.ProtuStrankaListFormatedWithAdress_1">
      <item>SUNČANA STAZA ZAGREB d.o.o. za hotelijerstvo, Jankomir 27, 10000 Zagreb</item>
      <item>SUNČANA STAZA ZAGREB d.o.o., Jankomir 27, 10000 Zagreb</item>
      <item>SUNČANA STAZA ZAGREB d.o.o., Jankomir 27, 10000 Zagreb</item>
    </derivirana_varijabla>
  </DomainObject.Predmet.ProtuStrankaListFormatedWithAdress>
  <DomainObject.Predmet.ProtuStrankaListFormatedWithAdressOIB>
    <izvorni_sadrzaj>
      <item>SUNČANA STAZA ZAGREB d.o.o. za hotelijerstvo, OIB 45001876099, Jankomir 27, 10000 Zagreb</item>
      <item>SUNČANA STAZA ZAGREB d.o.o., OIB 45001876099, Jankomir 27, 10000 Zagreb</item>
      <item>SUNČANA STAZA ZAGREB d.o.o., OIB 45001876099, Jankomir 27, 10000 Zagreb</item>
    </izvorni_sadrzaj>
    <derivirana_varijabla naziv="DomainObject.Predmet.ProtuStrankaListFormatedWithAdressOIB_1">
      <item>SUNČANA STAZA ZAGREB d.o.o. za hotelijerstvo, OIB 45001876099, Jankomir 27, 10000 Zagreb</item>
      <item>SUNČANA STAZA ZAGREB d.o.o., OIB 45001876099, Jankomir 27, 10000 Zagreb</item>
      <item>SUNČANA STAZA ZAGREB d.o.o., OIB 45001876099, Jankomir 27, 10000 Zagreb</item>
    </derivirana_varijabla>
  </DomainObject.Predmet.ProtuStrankaListFormatedWithAdressOIB>
  <DomainObject.Predmet.ProtuStrankaListNazivFormated>
    <izvorni_sadrzaj>
      <item>SUNČANA STAZA ZAGREB d.o.o. za hotelijerstvo</item>
      <item>SUNČANA STAZA ZAGREB d.o.o.</item>
      <item>SUNČANA STAZA ZAGREB d.o.o.</item>
    </izvorni_sadrzaj>
    <derivirana_varijabla naziv="DomainObject.Predmet.ProtuStrankaListNazivFormated_1">
      <item>SUNČANA STAZA ZAGREB d.o.o. za hotelijerstvo</item>
      <item>SUNČANA STAZA ZAGREB d.o.o.</item>
      <item>SUNČANA STAZA ZAGREB d.o.o.</item>
    </derivirana_varijabla>
  </DomainObject.Predmet.ProtuStrankaListNazivFormated>
  <DomainObject.Predmet.ProtuStrankaListNazivFormatedOIB>
    <izvorni_sadrzaj>
      <item>SUNČANA STAZA ZAGREB d.o.o. za hotelijerstvo, OIB 45001876099</item>
      <item>SUNČANA STAZA ZAGREB d.o.o., OIB 45001876099</item>
      <item>SUNČANA STAZA ZAGREB d.o.o., OIB 45001876099</item>
    </izvorni_sadrzaj>
    <derivirana_varijabla naziv="DomainObject.Predmet.ProtuStrankaListNazivFormatedOIB_1">
      <item>SUNČANA STAZA ZAGREB d.o.o. za hotelijerstvo, OIB 45001876099</item>
      <item>SUNČANA STAZA ZAGREB d.o.o., OIB 45001876099</item>
      <item>SUNČANA STAZA ZAGREB d.o.o., OIB 45001876099</item>
    </derivirana_varijabla>
  </DomainObject.Predmet.ProtuStrankaListNazivFormatedOIB>
  <DomainObject.Predmet.OstaliListFormated>
    <izvorni_sadrzaj>
      <item>Miroslav Trninić</item>
      <item>Višnja Galešić</item>
      <item>Božena Zadro</item>
      <item>Davorka Huljev</item>
      <item>Božana Zadro</item>
      <item>Mirko Kostelac</item>
    </izvorni_sadrzaj>
    <derivirana_varijabla naziv="DomainObject.Predmet.OstaliListFormated_1">
      <item>Miroslav Trninić</item>
      <item>Višnja Galešić</item>
      <item>Božena Zadro</item>
      <item>Davorka Huljev</item>
      <item>Božana Zadro</item>
      <item>Mirko Kostelac</item>
    </derivirana_varijabla>
  </DomainObject.Predmet.OstaliListFormated>
  <DomainObject.Predmet.OstaliList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FormatedOIB>
  <DomainObject.Predmet.OstaliListFormatedWithAdress>
    <izvorni_sadrzaj>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izvorni_sadrzaj>
    <derivirana_varijabla naziv="DomainObject.Predmet.OstaliListFormatedWithAdress_1">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derivirana_varijabla>
  </DomainObject.Predmet.OstaliListFormatedWithAdress>
  <DomainObject.Predmet.OstaliListFormatedWithAdressOIB>
    <izvorni_sadrzaj>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izvorni_sadrzaj>
    <derivirana_varijabla naziv="DomainObject.Predmet.OstaliListFormatedWithAdressOIB_1">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derivirana_varijabla>
  </DomainObject.Predmet.OstaliListFormatedWithAdressOIB>
  <DomainObject.Predmet.OstaliListNazivFormated>
    <izvorni_sadrzaj>
      <item>Miroslav Trninić</item>
      <item>Višnja Galešić</item>
      <item>Božena Zadro</item>
      <item>Davorka Huljev</item>
      <item>Božana Zadro</item>
      <item>Mirko Kostelac</item>
    </izvorni_sadrzaj>
    <derivirana_varijabla naziv="DomainObject.Predmet.OstaliListNazivFormated_1">
      <item>Miroslav Trninić</item>
      <item>Višnja Galešić</item>
      <item>Božena Zadro</item>
      <item>Davorka Huljev</item>
      <item>Božana Zadro</item>
      <item>Mirko Kostelac</item>
    </derivirana_varijabla>
  </DomainObject.Predmet.OstaliListNazivFormated>
  <DomainObject.Predmet.OstaliListNaziv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Naziv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 i dr.</izvorni_sadrzaj>
    <derivirana_varijabla naziv="DomainObject.Predmet.ProtustrankaIDrugi_1">SUNČANA STAZA ZAGREB d.o.o. za hotelijerstvo i dr.</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 i dr.</izvorni_sadrzaj>
    <derivirana_varijabla naziv="DomainObject.Predmet.ProtustrankaIDrugiAdressOIB_1">SUNČANA STAZA ZAGREB d.o.o. za hotelijerstvo, OIB 45001876099, Jankomir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izvorni_sadrzaj>
    <derivirana_varijabla naziv="DomainObject.Predmet.SudioniciListNaziv_1">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izvorni_sadrzaj>
    <derivirana_varijabla naziv="DomainObject.Predmet.SudioniciListNazivOIB_1">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177</properties:Words>
  <properties:Characters>845</properties:Characters>
  <properties:Lines>84</properties:Lines>
  <properties:Paragraphs>21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2017-03-24T09:13:00Z</dcterms:created>
  <dc:creator>Sudsko vijeće</dc:creator>
  <cp:lastModifiedBy>Kristina Švajger</cp:lastModifiedBy>
  <cp:lastPrinted>2017-03-24T09:44:00Z</cp:lastPrinted>
  <dcterms:modified xmlns:xsi="http://www.w3.org/2001/XMLSchema-instance" xsi:type="dcterms:W3CDTF">2017-03-24T09:44:00Z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