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95d1" w14:paraId="a6195d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6A10">
        <w:t>3172</w:t>
      </w:r>
      <w:r w:rsidR="00C82171">
        <w:t>/</w:t>
      </w:r>
      <w:r w:rsidR="00FC592A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95D48">
        <w:t>0</w:t>
      </w:r>
      <w:r w:rsidR="00E318A9">
        <w:t>5</w:t>
      </w:r>
      <w:r w:rsidR="00595D48">
        <w:t xml:space="preserve">. </w:t>
      </w:r>
      <w:r w:rsidR="00B56AAA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2E6A10">
        <w:t xml:space="preserve">FIT-PRO TRGOVINA j.d.o.o. </w:t>
      </w:r>
      <w:proofErr w:type="spellStart"/>
      <w:r w:rsidR="002E6A10">
        <w:t>Paruževina</w:t>
      </w:r>
      <w:proofErr w:type="spellEnd"/>
      <w:r w:rsidR="002E6A10">
        <w:t xml:space="preserve">, </w:t>
      </w:r>
      <w:proofErr w:type="spellStart"/>
      <w:r w:rsidR="002E6A10">
        <w:t>Paruževinska</w:t>
      </w:r>
      <w:proofErr w:type="spellEnd"/>
      <w:r w:rsidR="002E6A10">
        <w:t xml:space="preserve"> cesta 133 (OIB: 66326382116).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2E6A10">
        <w:t>9.624,88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5D48">
        <w:t>0</w:t>
      </w:r>
      <w:r w:rsidR="00E318A9">
        <w:t>5</w:t>
      </w:r>
      <w:r w:rsidR="00B56AAA">
        <w:t>. 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56AAA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2CCA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18A9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St-3172/2018</izvorni_sadrzaj>
    <derivirana_varijabla naziv="DomainObject.Predmet.OznakaBroj_1">St-3172/2018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FIT-PRO TRGOVINA j.d.o.o. za trgovinu i usluge</izvorni_sadrzaj>
    <derivirana_varijabla naziv="DomainObject.Predmet.ProtustrankaFormated_1">  FIT-PRO TRGOVINA j.d.o.o. za trgovinu i usluge</derivirana_varijabla>
  </DomainObject.Predmet.ProtustrankaFormated>
  <DomainObject.Predmet.ProtustrankaFormatedOIB>
    <izvorni_sadrzaj>  FIT-PRO TRGOVINA j.d.o.o. za trgovinu i usluge, OIB 66326382116</izvorni_sadrzaj>
    <derivirana_varijabla naziv="DomainObject.Predmet.ProtustrankaFormatedOIB_1">  FIT-PRO TRGOVINA j.d.o.o. za trgovinu i usluge, OIB 66326382116</derivirana_varijabla>
  </DomainObject.Predmet.ProtustrankaFormatedOIB>
  <DomainObject.Predmet.ProtustrankaFormatedWithAdress>
    <izvorni_sadrzaj> FIT-PRO TRGOVINA j.d.o.o. za trgovinu i usluge, Paruževinska cesta 133, 10362 Paruževina</izvorni_sadrzaj>
    <derivirana_varijabla naziv="DomainObject.Predmet.ProtustrankaFormatedWithAdress_1"> FIT-PRO TRGOVINA j.d.o.o. za trgovinu i usluge, Paruževinska cesta 133, 10362 Paruževina</derivirana_varijabla>
  </DomainObject.Predmet.ProtustrankaFormatedWithAdress>
  <DomainObject.Predmet.ProtustrankaFormatedWithAdressOIB>
    <izvorni_sadrzaj> FIT-PRO TRGOVINA j.d.o.o. za trgovinu i usluge, OIB 66326382116, Paruževinska cesta 133, 10362 Paruževina</izvorni_sadrzaj>
    <derivirana_varijabla naziv="DomainObject.Predmet.ProtustrankaFormatedWithAdressOIB_1"> FIT-PRO TRGOVINA j.d.o.o. za trgovinu i usluge, OIB 66326382116, Paruževinska cesta 133, 10362 Paruževina</derivirana_varijabla>
  </DomainObject.Predmet.ProtustrankaFormatedWithAdressOIB>
  <DomainObject.Predmet.ProtustrankaWithAdress>
    <izvorni_sadrzaj>FIT-PRO TRGOVINA j.d.o.o. za trgovinu i usluge Paruževinska cesta 133, 10362 Paruževina</izvorni_sadrzaj>
    <derivirana_varijabla naziv="DomainObject.Predmet.ProtustrankaWithAdress_1">FIT-PRO TRGOVINA j.d.o.o. za trgovinu i usluge Paruževinska cesta 133, 10362 Paruževina</derivirana_varijabla>
  </DomainObject.Predmet.ProtustrankaWithAdress>
  <DomainObject.Predmet.ProtustrankaWithAdressOIB>
    <izvorni_sadrzaj>FIT-PRO TRGOVINA j.d.o.o. za trgovinu i usluge, OIB 66326382116, Paruževinska cesta 133, 10362 Paruževina</izvorni_sadrzaj>
    <derivirana_varijabla naziv="DomainObject.Predmet.ProtustrankaWithAdressOIB_1">FIT-PRO TRGOVINA j.d.o.o. za trgovinu i usluge, OIB 66326382116, Paruževinska cesta 133, 10362 Paruževina</derivirana_varijabla>
  </DomainObject.Predmet.ProtustrankaWithAdressOIB>
  <DomainObject.Predmet.ProtustrankaNazivFormated>
    <izvorni_sadrzaj>FIT-PRO TRGOVINA j.d.o.o. za trgovinu i usluge</izvorni_sadrzaj>
    <derivirana_varijabla naziv="DomainObject.Predmet.ProtustrankaNazivFormated_1">FIT-PRO TRGOVINA j.d.o.o. za trgovinu i usluge</derivirana_varijabla>
  </DomainObject.Predmet.ProtustrankaNazivFormated>
  <DomainObject.Predmet.ProtustrankaNazivFormatedOIB>
    <izvorni_sadrzaj>FIT-PRO TRGOVINA j.d.o.o. za trgovinu i usluge, OIB 66326382116</izvorni_sadrzaj>
    <derivirana_varijabla naziv="DomainObject.Predmet.ProtustrankaNazivFormatedOIB_1">FIT-PRO TRGOVINA j.d.o.o. za trgovinu i usluge, OIB 66326382116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FIT-PRO TRGOVINA j.d.o.o. za trgovinu i usluge</item>
    </izvorni_sadrzaj>
    <derivirana_varijabla naziv="DomainObject.Predmet.ProtuStrankaListFormated_1">
      <item>FIT-PRO TRGOVINA j.d.o.o. za trgovinu i usluge</item>
    </derivirana_varijabla>
  </DomainObject.Predmet.ProtuStrankaListFormated>
  <DomainObject.Predmet.ProtuStrankaListFormatedOIB>
    <izvorni_sadrzaj>
      <item>FIT-PRO TRGOVINA j.d.o.o. za trgovinu i usluge, OIB 66326382116</item>
    </izvorni_sadrzaj>
    <derivirana_varijabla naziv="DomainObject.Predmet.ProtuStrankaListFormatedOIB_1">
      <item>FIT-PRO TRGOVINA j.d.o.o. za trgovinu i usluge, OIB 66326382116</item>
    </derivirana_varijabla>
  </DomainObject.Predmet.ProtuStrankaListFormatedOIB>
  <DomainObject.Predmet.ProtuStrankaListFormatedWithAdress>
    <izvorni_sadrzaj>
      <item>FIT-PRO TRGOVINA j.d.o.o. za trgovinu i usluge, Paruževinska cesta 133, 10362 Paruževina</item>
    </izvorni_sadrzaj>
    <derivirana_varijabla naziv="DomainObject.Predmet.ProtuStrankaListFormatedWithAdress_1">
      <item>FIT-PRO TRGOVINA j.d.o.o. za trgovinu i usluge, Paruževinska cesta 133, 10362 Paruževina</item>
    </derivirana_varijabla>
  </DomainObject.Predmet.ProtuStrankaListFormatedWithAdress>
  <DomainObject.Predmet.ProtuStrankaListFormatedWithAdressOIB>
    <izvorni_sadrzaj>
      <item>FIT-PRO TRGOVINA j.d.o.o. za trgovinu i usluge, OIB 66326382116, Paruževinska cesta 133, 10362 Paruževina</item>
    </izvorni_sadrzaj>
    <derivirana_varijabla naziv="DomainObject.Predmet.ProtuStrankaListFormatedWithAdressOIB_1">
      <item>FIT-PRO TRGOVINA j.d.o.o. za trgovinu i usluge, OIB 66326382116, Paruževinska cesta 133, 10362 Paruževina</item>
    </derivirana_varijabla>
  </DomainObject.Predmet.ProtuStrankaListFormatedWithAdressOIB>
  <DomainObject.Predmet.ProtuStrankaListNazivFormated>
    <izvorni_sadrzaj>
      <item>FIT-PRO TRGOVINA j.d.o.o. za trgovinu i usluge</item>
    </izvorni_sadrzaj>
    <derivirana_varijabla naziv="DomainObject.Predmet.ProtuStrankaListNazivFormated_1">
      <item>FIT-PRO TRGOVINA j.d.o.o. za trgovinu i usluge</item>
    </derivirana_varijabla>
  </DomainObject.Predmet.ProtuStrankaListNazivFormated>
  <DomainObject.Predmet.ProtuStrankaListNazivFormatedOIB>
    <izvorni_sadrzaj>
      <item>FIT-PRO TRGOVINA j.d.o.o. za trgovinu i usluge, OIB 66326382116</item>
    </izvorni_sadrzaj>
    <derivirana_varijabla naziv="DomainObject.Predmet.ProtuStrankaListNazivFormatedOIB_1">
      <item>FIT-PRO TRGOVINA j.d.o.o. za trgovinu i usluge, OIB 66326382116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FIT-PRO TRGOVINA j.d.o.o. za trgovinu i usluge</izvorni_sadrzaj>
    <derivirana_varijabla naziv="DomainObject.Predmet.ProtustrankaIDrugi_1">FIT-PRO TRGOVINA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FIT-PRO TRGOVINA j.d.o.o. za trgovinu i usluge, OIB 66326382116, Paruževinska cesta 133, 10362 Paruževina</izvorni_sadrzaj>
    <derivirana_varijabla naziv="DomainObject.Predmet.ProtustrankaIDrugiAdressOIB_1">FIT-PRO TRGOVINA j.d.o.o. za trgovinu i usluge, OIB 66326382116, Paruževinska cesta 133,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FIT-PRO TRGOVINA j.d.o.o. za trgovinu i usluge</item>
    </izvorni_sadrzaj>
    <derivirana_varijabla naziv="DomainObject.Predmet.SudioniciListNaziv_1">
      <item>FINA Regionalni centar Zagreb</item>
      <item>FIT-PRO TRGOVINA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FIT-PRO TRGOVINA j.d.o.o. za trgovinu i usluge, OIB 66326382116, Paruževinska cesta 133,10362 Paruževina</item>
    </izvorni_sadrzaj>
    <derivirana_varijabla naziv="DomainObject.Predmet.SudioniciListAdressOIB_1">
      <item>FINA Regionalni centar Zagreb, OIB 85821130368, Trg svibanjskih žrtava 1995.1,10000 Zagreb</item>
      <item>FIT-PRO TRGOVINA j.d.o.o. za trgovinu i usluge, OIB 66326382116, Paruževinska cesta 133,10362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66326382116</item>
    </izvorni_sadrzaj>
    <derivirana_varijabla naziv="DomainObject.Predmet.SudioniciListNazivOIB_1">
      <item>, OIB 85821130368</item>
      <item>, OIB 66326382116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E3D9C-B2DB-4D96-BCC1-E07E516FC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2019-02-01T08:15:00Z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2019-07-05T06:08:00Z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