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be2fb" w14:paraId="2cbe2fb" w:rsidRDefault="00AE0872" w:rsidP="00AE0872" w:rsidR="00AE0872">
      <w:pPr>
        <w15:collapsed w:val="false"/>
        <w:rPr>
          <w:b/>
        </w:rPr>
      </w:pPr>
      <w:bookmarkStart w:name="_GoBack" w:id="0"/>
      <w:bookmarkEnd w:id="0"/>
      <w:r>
        <w:rPr>
          <w:b/>
        </w:rPr>
        <w:t>REPUBLIKA HRVATSKA                                                                       14. St-43/2009.</w:t>
      </w:r>
    </w:p>
    <w:p w:rsidRDefault="00AE0872" w:rsidP="00AE0872" w:rsidR="00AE0872">
      <w:pPr>
        <w:rPr>
          <w:b/>
        </w:rPr>
      </w:pPr>
      <w:r>
        <w:rPr>
          <w:b/>
        </w:rPr>
        <w:t>TRGOVAČKI SUD U SPLITU</w:t>
      </w:r>
    </w:p>
    <w:p w:rsidRDefault="00AE0872" w:rsidP="00AE0872" w:rsidR="00AE0872">
      <w:pPr>
        <w:rPr>
          <w:b/>
        </w:rPr>
      </w:pPr>
    </w:p>
    <w:p w:rsidRDefault="00AE0872" w:rsidP="00AE0872" w:rsidR="00AE0872">
      <w:pPr>
        <w:jc w:val="center"/>
        <w:rPr>
          <w:b/>
        </w:rPr>
      </w:pPr>
      <w:r>
        <w:rPr>
          <w:b/>
        </w:rPr>
        <w:t>Z A P I S N I K</w:t>
      </w:r>
    </w:p>
    <w:p w:rsidRDefault="00AE0872" w:rsidP="00AE0872" w:rsidR="00AE0872">
      <w:pPr>
        <w:jc w:val="both"/>
        <w:rPr>
          <w:b/>
        </w:rPr>
      </w:pPr>
    </w:p>
    <w:p w:rsidRDefault="00AE0872" w:rsidP="00AE0872" w:rsidR="00AE0872">
      <w:pPr>
        <w:jc w:val="both"/>
      </w:pPr>
      <w:r>
        <w:t xml:space="preserve">sa ročišta održano kod Trgovačkog suda u Splitu, dana 08. svibnja 2018. godine s početkom u 09,00 sati, u stečajnom postupku nad stečajnom Dužnikom: </w:t>
      </w:r>
      <w:r w:rsidRPr="00A74E69">
        <w:rPr>
          <w:b/>
        </w:rPr>
        <w:t xml:space="preserve">CETINA PAVIĆ, d.o.o., u stečaju, Donji </w:t>
      </w:r>
      <w:proofErr w:type="spellStart"/>
      <w:r w:rsidRPr="00A74E69">
        <w:rPr>
          <w:b/>
        </w:rPr>
        <w:t>Dragonožec</w:t>
      </w:r>
      <w:proofErr w:type="spellEnd"/>
      <w:r w:rsidRPr="00A74E69">
        <w:rPr>
          <w:b/>
        </w:rPr>
        <w:t>, Turopoljska cesta 72A</w:t>
      </w:r>
      <w:r>
        <w:t>., radi prodaje  imovine stečajnog Dužnika.</w:t>
      </w:r>
    </w:p>
    <w:p w:rsidRDefault="00AE0872" w:rsidP="00AE0872" w:rsidR="00AE0872">
      <w:pPr>
        <w:jc w:val="both"/>
      </w:pPr>
    </w:p>
    <w:p w:rsidRDefault="00AE0872" w:rsidP="00AE0872" w:rsidR="00AE0872">
      <w:pPr>
        <w:jc w:val="both"/>
      </w:pPr>
      <w:r>
        <w:t xml:space="preserve">Nazočni od suda: </w:t>
      </w:r>
    </w:p>
    <w:p w:rsidRDefault="00AE0872" w:rsidP="00AE0872" w:rsidR="00AE0872">
      <w:pPr>
        <w:jc w:val="both"/>
      </w:pPr>
      <w:r>
        <w:t>Sudac JOZO ĆALETA,</w:t>
      </w:r>
    </w:p>
    <w:p w:rsidRDefault="00AE0872" w:rsidP="00AE0872" w:rsidR="00AE0872">
      <w:pPr>
        <w:jc w:val="both"/>
      </w:pPr>
      <w:r>
        <w:t>VESNA ČARGO, zapisničar,</w:t>
      </w:r>
    </w:p>
    <w:p w:rsidRDefault="00AE0872" w:rsidP="00AE0872" w:rsidR="00AE0872">
      <w:pPr>
        <w:jc w:val="both"/>
      </w:pPr>
    </w:p>
    <w:p w:rsidRDefault="00AE0872" w:rsidP="00AE0872" w:rsidR="00AE0872">
      <w:pPr>
        <w:jc w:val="both"/>
      </w:pPr>
      <w:r>
        <w:t>Stečajna upraviteljica: MERI ŠITIĆ.</w:t>
      </w:r>
    </w:p>
    <w:p w:rsidRDefault="00AE0872" w:rsidP="00AE0872" w:rsidR="00AE0872">
      <w:pPr>
        <w:jc w:val="both"/>
      </w:pPr>
    </w:p>
    <w:p w:rsidRDefault="00AE0872" w:rsidP="00AE0872" w:rsidR="00AE0872">
      <w:pPr>
        <w:jc w:val="both"/>
      </w:pPr>
      <w:r>
        <w:t>Utvrđuje se kako su ostali pristupili:</w:t>
      </w:r>
    </w:p>
    <w:p w:rsidRDefault="00AE0872" w:rsidP="00AE0872" w:rsidR="00AE0872">
      <w:pPr>
        <w:numPr>
          <w:ilvl w:val="0"/>
          <w:numId w:val="1"/>
        </w:numPr>
        <w:jc w:val="both"/>
      </w:pPr>
      <w:r>
        <w:t xml:space="preserve">Marijana Tomić, za vjerovnika CROATIA OSIGURANJE d.d. </w:t>
      </w:r>
    </w:p>
    <w:p w:rsidRDefault="00AE0872" w:rsidP="00AE0872" w:rsidR="00AE0872">
      <w:pPr>
        <w:jc w:val="both"/>
      </w:pPr>
    </w:p>
    <w:p w:rsidRDefault="00AE0872" w:rsidP="00AE0872" w:rsidR="00AE0872">
      <w:pPr>
        <w:jc w:val="both"/>
      </w:pPr>
      <w:r>
        <w:t xml:space="preserve">Utvrđuje se kako je predmet današnjeg ročišta prodaja imovine uvodno navedenog stečajnog Dužnika sukladno oglasu objavljeno u Slobodnoj </w:t>
      </w:r>
      <w:proofErr w:type="spellStart"/>
      <w:r>
        <w:t>dalmaciji</w:t>
      </w:r>
      <w:proofErr w:type="spellEnd"/>
      <w:r>
        <w:t xml:space="preserve"> od petka </w:t>
      </w:r>
      <w:r w:rsidRPr="00F248B6">
        <w:t xml:space="preserve">– </w:t>
      </w:r>
      <w:r>
        <w:t>13. travnja</w:t>
      </w:r>
      <w:r w:rsidRPr="00F248B6">
        <w:t xml:space="preserve"> 201</w:t>
      </w:r>
      <w:r>
        <w:t>8</w:t>
      </w:r>
      <w:r w:rsidRPr="00F248B6">
        <w:t xml:space="preserve">. godine na stranici </w:t>
      </w:r>
      <w:r>
        <w:t>11</w:t>
      </w:r>
      <w:r w:rsidRPr="00F248B6">
        <w:t>. gdje je oglas oglašen u skraćenom sadržaju a isti oglas je u punom sadržaju oglašen i na internetskim stranicama VTS RH</w:t>
      </w:r>
      <w:r>
        <w:t xml:space="preserve">, HGK i e-oglasnoj ploči suda.  </w:t>
      </w:r>
    </w:p>
    <w:p w:rsidRDefault="00AE0872" w:rsidP="00AE0872" w:rsidR="00AE0872">
      <w:pPr>
        <w:jc w:val="both"/>
      </w:pPr>
    </w:p>
    <w:p w:rsidRDefault="00AE0872" w:rsidP="00AE0872" w:rsidR="00AE0872">
      <w:pPr>
        <w:jc w:val="both"/>
      </w:pPr>
      <w:r>
        <w:t xml:space="preserve">Stečajni sudac upoznaje prisutne kako u sudu nije zaprimljena niti jedna ponuda za kupnju imovine Dužnika koja se danas prodaje te na račun suda nije uplaćena niti jedna jamčevina.  </w:t>
      </w:r>
    </w:p>
    <w:p w:rsidRDefault="00AE0872" w:rsidP="00AE0872" w:rsidR="00AE0872">
      <w:pPr>
        <w:jc w:val="both"/>
      </w:pPr>
    </w:p>
    <w:p w:rsidRDefault="00AE0872" w:rsidP="00AE0872" w:rsidR="00AE0872">
      <w:pPr>
        <w:jc w:val="both"/>
      </w:pPr>
      <w:r>
        <w:t xml:space="preserve">Prisutna stečajna upraviteljica ističe kako je bio jedan </w:t>
      </w:r>
      <w:proofErr w:type="spellStart"/>
      <w:r>
        <w:t>interesant</w:t>
      </w:r>
      <w:proofErr w:type="spellEnd"/>
      <w:r>
        <w:t xml:space="preserve"> za kupnju imovine koja se prodaje, istakao je kako je u pregovorima sa </w:t>
      </w:r>
      <w:proofErr w:type="spellStart"/>
      <w:r>
        <w:t>razlučnim</w:t>
      </w:r>
      <w:proofErr w:type="spellEnd"/>
      <w:r>
        <w:t xml:space="preserve"> vjerovnikom radi plaćanja u nekoliko rata, ne ističući  u koliko rata, isti je prema razgovoru ozbiljan kupac i istu bi nekretninu kupio za 250.000,00 kuna. Stoga stečajna </w:t>
      </w:r>
      <w:proofErr w:type="spellStart"/>
      <w:r>
        <w:t>upr</w:t>
      </w:r>
      <w:proofErr w:type="spellEnd"/>
      <w:r>
        <w:t>. predlaže današnje ročište odgoditi ili današnju prodaju oglasiti neuspjelom te odrediti novu prodaju iste imovine Dužnika ali bez smanjenja cijene tj. na iznos od 250.000,00 kuna.</w:t>
      </w:r>
    </w:p>
    <w:p w:rsidRDefault="00AE0872" w:rsidP="00AE0872" w:rsidR="00AE0872">
      <w:pPr>
        <w:jc w:val="both"/>
      </w:pPr>
    </w:p>
    <w:p w:rsidRDefault="00AE0872" w:rsidP="00AE0872" w:rsidR="00AE0872">
      <w:pPr>
        <w:jc w:val="both"/>
      </w:pPr>
      <w:r>
        <w:t xml:space="preserve">Zamjenica pun CROATIA OSIGURANJE d.d. ističe kako joj nije poznati da li je potencijalni kupac razgovarao sa </w:t>
      </w:r>
      <w:proofErr w:type="spellStart"/>
      <w:r>
        <w:t>razlučnim</w:t>
      </w:r>
      <w:proofErr w:type="spellEnd"/>
      <w:r>
        <w:t xml:space="preserve"> vjerovnikom ali ne isključuje mogućnost da se pregovori vrše sa direktorom </w:t>
      </w:r>
      <w:proofErr w:type="spellStart"/>
      <w:r>
        <w:t>razlučnog</w:t>
      </w:r>
      <w:proofErr w:type="spellEnd"/>
      <w:r>
        <w:t xml:space="preserve"> vjerovnika. Odluku o prijedlozima stečajne </w:t>
      </w:r>
      <w:proofErr w:type="spellStart"/>
      <w:r>
        <w:t>upr</w:t>
      </w:r>
      <w:proofErr w:type="spellEnd"/>
      <w:r>
        <w:t>. prepušta sudcu a prijedlozima se ne protivi.</w:t>
      </w:r>
    </w:p>
    <w:p w:rsidRDefault="00AE0872" w:rsidP="00AE0872" w:rsidR="00AE0872">
      <w:pPr>
        <w:jc w:val="both"/>
      </w:pPr>
    </w:p>
    <w:p w:rsidRDefault="00AE0872" w:rsidP="00AE0872" w:rsidR="00AE0872">
      <w:pPr>
        <w:jc w:val="both"/>
      </w:pPr>
      <w:r>
        <w:t>Sud donosi</w:t>
      </w:r>
    </w:p>
    <w:p w:rsidRDefault="00AE0872" w:rsidP="00AE0872" w:rsidR="00AE0872">
      <w:pPr>
        <w:jc w:val="both"/>
      </w:pPr>
    </w:p>
    <w:p w:rsidRDefault="00AE0872" w:rsidP="00AE0872" w:rsidR="00AE0872">
      <w:pPr>
        <w:jc w:val="center"/>
      </w:pPr>
      <w:r>
        <w:t>ZAKLJUČAK</w:t>
      </w:r>
    </w:p>
    <w:p w:rsidRDefault="00AE0872" w:rsidP="00AE0872" w:rsidR="00AE0872">
      <w:pPr>
        <w:jc w:val="center"/>
      </w:pPr>
    </w:p>
    <w:p w:rsidRDefault="00AE0872" w:rsidP="00AE0872" w:rsidR="00AE0872">
      <w:pPr>
        <w:jc w:val="both"/>
        <w:rPr>
          <w:b/>
        </w:rPr>
      </w:pPr>
      <w:r>
        <w:t xml:space="preserve">Današnja prodaja imovine Dužnika oglašava </w:t>
      </w:r>
      <w:r w:rsidRPr="00353999">
        <w:rPr>
          <w:b/>
        </w:rPr>
        <w:t>se neuspjelom.</w:t>
      </w:r>
    </w:p>
    <w:p w:rsidRDefault="00AE0872" w:rsidP="00AE0872" w:rsidR="00AE0872">
      <w:pPr>
        <w:jc w:val="center"/>
      </w:pPr>
      <w:r>
        <w:lastRenderedPageBreak/>
        <w:t>-2-</w:t>
      </w:r>
    </w:p>
    <w:p w:rsidRDefault="00AE0872" w:rsidP="00AE0872" w:rsidR="00AE0872">
      <w:pPr>
        <w:jc w:val="both"/>
      </w:pPr>
    </w:p>
    <w:p w:rsidRDefault="00AE0872" w:rsidP="00AE0872" w:rsidR="00AE0872">
      <w:pPr>
        <w:jc w:val="both"/>
      </w:pPr>
    </w:p>
    <w:p w:rsidRDefault="00AE0872" w:rsidP="00AE0872" w:rsidR="00AE0872" w:rsidRPr="00A4583D">
      <w:pPr>
        <w:jc w:val="both"/>
      </w:pPr>
      <w:r>
        <w:t>Određuje se nova prodaja iste imovine Dužnika po istoj početnoj cijeni od 250</w:t>
      </w:r>
      <w:r w:rsidRPr="00C92D20">
        <w:t>.000,00 kuna</w:t>
      </w:r>
      <w:r w:rsidRPr="0094281C">
        <w:t>, javnom</w:t>
      </w:r>
      <w:r>
        <w:t xml:space="preserve"> dražbom uz prethodno prikupljanje pismenih prijava za dražbu, koje će se prijave otvarati na sudu, na ročištu koje se zakazuje za dan: UTORAK</w:t>
      </w:r>
      <w:r w:rsidRPr="00A4583D">
        <w:t xml:space="preserve">– </w:t>
      </w:r>
      <w:r>
        <w:t>12. lipnja</w:t>
      </w:r>
      <w:r w:rsidRPr="00A4583D">
        <w:t xml:space="preserve"> 2018. godine  ovdje u sudu s početkom u </w:t>
      </w:r>
      <w:r>
        <w:t>12</w:t>
      </w:r>
      <w:r w:rsidRPr="00A4583D">
        <w:t xml:space="preserve">,00 sati. </w:t>
      </w:r>
    </w:p>
    <w:p w:rsidRDefault="00AE0872" w:rsidP="00AE0872" w:rsidR="00AE0872" w:rsidRPr="00A4583D">
      <w:pPr>
        <w:jc w:val="both"/>
      </w:pPr>
    </w:p>
    <w:p w:rsidRDefault="00AE0872" w:rsidP="00AE0872" w:rsidR="00AE0872">
      <w:pPr>
        <w:jc w:val="both"/>
      </w:pPr>
      <w:r>
        <w:t xml:space="preserve">Upućuje se stečajna upraviteljica objaviti oglas o prodaji sa punim sadržajem oglasa na internetskim stranicama VTS i HGK i ovog suda a u Slobodnoj </w:t>
      </w:r>
      <w:proofErr w:type="spellStart"/>
      <w:r>
        <w:t>dalmaciji</w:t>
      </w:r>
      <w:proofErr w:type="spellEnd"/>
      <w:r>
        <w:t xml:space="preserve"> jednom rečenicom oglasiti kao i za današnje ročište. Potpuni tekst oglasa nalazi na e-oglasnoj ploči suda, sudačke mreže i HGK. Oglas o prodaji dostaviti sudu.</w:t>
      </w:r>
    </w:p>
    <w:p w:rsidRDefault="00AE0872" w:rsidP="00AE0872" w:rsidR="00AE0872">
      <w:pPr>
        <w:jc w:val="both"/>
      </w:pPr>
    </w:p>
    <w:p w:rsidRDefault="00AE0872" w:rsidP="00AE0872" w:rsidR="00AE0872">
      <w:pPr>
        <w:jc w:val="both"/>
      </w:pPr>
      <w:r>
        <w:t>Dovršeno u 09,10 sati.</w:t>
      </w:r>
    </w:p>
    <w:p w:rsidRDefault="00AE0872" w:rsidP="00AE0872" w:rsidR="00AE0872">
      <w:pPr>
        <w:jc w:val="both"/>
      </w:pPr>
    </w:p>
    <w:p w:rsidRDefault="00AE0872" w:rsidP="00AE0872" w:rsidR="00AE0872">
      <w:pPr>
        <w:jc w:val="both"/>
      </w:pPr>
      <w:r>
        <w:t>Zapisničar                  Stečajni sudac                 Stečajna upraviteljica                   Stranke</w:t>
      </w:r>
    </w:p>
    <w:p w:rsidRDefault="00AE0872" w:rsidP="00AE0872" w:rsidR="00AE0872">
      <w:pPr>
        <w:jc w:val="both"/>
      </w:pPr>
    </w:p>
    <w:p w:rsidRDefault="00AE0872" w:rsidP="00AE0872" w:rsidR="00AE0872">
      <w:pPr>
        <w:jc w:val="both"/>
      </w:pPr>
    </w:p>
    <w:p w:rsidRDefault="00AE0872" w:rsidP="00AE0872" w:rsidR="00AE0872">
      <w:pPr>
        <w:jc w:val="both"/>
      </w:pPr>
    </w:p>
    <w:p w:rsidRDefault="00AE0872" w:rsidP="00AE0872" w:rsidR="00AE0872">
      <w:pPr>
        <w:jc w:val="both"/>
      </w:pPr>
    </w:p>
    <w:p w:rsidRDefault="00AE0872" w:rsidP="00AE0872" w:rsidR="00AE0872">
      <w:pPr>
        <w:jc w:val="both"/>
      </w:pPr>
    </w:p>
    <w:p w:rsidRDefault="00AE0872" w:rsidP="00AE0872" w:rsidR="00AE0872">
      <w:pPr>
        <w:jc w:val="both"/>
      </w:pPr>
    </w:p>
    <w:p w:rsidRDefault="00AE0872" w:rsidP="00AE0872" w:rsidR="00AE0872">
      <w:pPr>
        <w:jc w:val="both"/>
      </w:pPr>
    </w:p>
    <w:p w:rsidRDefault="00AE0872" w:rsidP="00AE0872" w:rsidR="00AE0872">
      <w:pPr>
        <w:jc w:val="both"/>
      </w:pPr>
    </w:p>
    <w:p w:rsidRDefault="00AE0872" w:rsidP="00AE0872" w:rsidR="00AE0872">
      <w:pPr>
        <w:jc w:val="both"/>
      </w:pPr>
    </w:p>
    <w:p w:rsidRDefault="00AE0872" w:rsidP="00AE0872" w:rsidR="00AE0872">
      <w:pPr>
        <w:jc w:val="both"/>
      </w:pPr>
    </w:p>
    <w:p w:rsidRDefault="00AE0872" w:rsidP="00AE0872" w:rsidR="00AE0872">
      <w:pPr>
        <w:jc w:val="both"/>
      </w:pPr>
    </w:p>
    <w:p w:rsidRDefault="00AE0872" w:rsidP="00AE0872" w:rsidR="00AE0872">
      <w:pPr>
        <w:jc w:val="both"/>
      </w:pPr>
    </w:p>
    <w:p w:rsidRDefault="00AE0872" w:rsidP="00AE0872" w:rsidR="00AE0872">
      <w:pPr>
        <w:jc w:val="both"/>
      </w:pPr>
    </w:p>
    <w:p w:rsidRDefault="00AE0872" w:rsidP="00AE0872" w:rsidR="00AE0872">
      <w:pPr>
        <w:jc w:val="both"/>
      </w:pPr>
    </w:p>
    <w:p w:rsidRDefault="00AE0872" w:rsidP="00AE0872" w:rsidR="00AE0872">
      <w:pPr>
        <w:jc w:val="both"/>
      </w:pPr>
    </w:p>
    <w:p w:rsidRDefault="00AE0872" w:rsidP="00AE0872" w:rsidR="00AE0872">
      <w:pPr>
        <w:jc w:val="both"/>
      </w:pPr>
    </w:p>
    <w:p w:rsidRDefault="00AE0872" w:rsidP="00AE0872" w:rsidR="00AE0872">
      <w:pPr>
        <w:jc w:val="both"/>
      </w:pPr>
    </w:p>
    <w:p w:rsidRDefault="00AE0872" w:rsidP="00AE0872" w:rsidR="00AE0872">
      <w:pPr>
        <w:jc w:val="both"/>
      </w:pPr>
    </w:p>
    <w:p w:rsidRDefault="00AE0872" w:rsidP="00AE0872" w:rsidR="00AE0872">
      <w:pPr>
        <w:jc w:val="both"/>
      </w:pPr>
    </w:p>
    <w:p w:rsidRDefault="00AE0872" w:rsidP="00AE0872" w:rsidR="00AE0872">
      <w:pPr>
        <w:jc w:val="both"/>
      </w:pPr>
    </w:p>
    <w:p w:rsidRDefault="00AE0872" w:rsidP="00AE0872" w:rsidR="00AE0872">
      <w:pPr>
        <w:jc w:val="both"/>
      </w:pPr>
    </w:p>
    <w:p w:rsidRDefault="00AE0872" w:rsidP="00AE0872" w:rsidR="00AE0872">
      <w:pPr>
        <w:jc w:val="both"/>
      </w:pPr>
    </w:p>
    <w:p w:rsidRDefault="00AE0872" w:rsidP="00AE0872" w:rsidR="00AE0872">
      <w:pPr>
        <w:jc w:val="both"/>
      </w:pPr>
    </w:p>
    <w:p w:rsidRDefault="00AE0872" w:rsidP="00AE0872" w:rsidR="00AE0872">
      <w:pPr>
        <w:jc w:val="both"/>
      </w:pPr>
    </w:p>
    <w:p w:rsidRDefault="00AE0872" w:rsidP="00AE0872" w:rsidR="00AE0872">
      <w:pPr>
        <w:jc w:val="both"/>
      </w:pPr>
    </w:p>
    <w:p w:rsidRDefault="00AE0872" w:rsidP="00AE0872" w:rsidR="00AE0872">
      <w:pPr>
        <w:jc w:val="both"/>
      </w:pPr>
    </w:p>
    <w:p w:rsidRDefault="00AE0872" w:rsidP="00AE0872" w:rsidR="00AE0872">
      <w:pPr>
        <w:jc w:val="both"/>
      </w:pPr>
    </w:p>
    <w:p w:rsidRDefault="00AE0872" w:rsidP="00AE0872" w:rsidR="00AE0872">
      <w:pPr>
        <w:jc w:val="both"/>
      </w:pPr>
    </w:p>
    <w:p w:rsidRDefault="00AE0872" w:rsidP="00AE0872" w:rsidR="00AE0872">
      <w:pPr>
        <w:jc w:val="both"/>
      </w:pPr>
    </w:p>
    <w:p w:rsidRDefault="00704E2C" w:rsidR="00704E2C"/>
    <w:sectPr w:rsidR="00704E2C">
      <w:pgSz w:h="15840" w:w="12240"/>
      <w:pgMar w:gutter="0" w:footer="708" w:header="708" w:left="1800" w:bottom="1440" w:right="1800" w:top="1440"/>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2B11094"/>
    <w:multiLevelType w:val="hybridMultilevel"/>
    <w:tmpl w:val="028ABA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E0872"/>
    <w:rsid w:val="00704E2C"/>
    <w:rsid w:val="00AE0872"/>
    <w:rsid w:val="00F75A2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E0872"/>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75A28"/>
    <w:rPr>
      <w:color w:val="808080"/>
      <w:bdr w:space="0" w:sz="0" w:color="auto" w:val="none"/>
      <w:shd w:fill="auto" w:color="auto" w:val="clear"/>
    </w:rPr>
  </w:style>
  <w:style w:customStyle="true" w:styleId="eSPISCCParagraphDefaultFont" w:type="character">
    <w:name w:val="eSPIS_CC_Paragraph Default Font"/>
    <w:basedOn w:val="Zadanifontodlomka"/>
    <w:rsid w:val="00F75A2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75A28"/>
    <w:rPr>
      <w:b/>
      <w:bdr w:space="0" w:sz="0" w:color="auto" w:val="none"/>
      <w:shd w:fill="FFFFCC" w:color="auto" w:val="clear"/>
      <w:lang w:val="hr-HR"/>
    </w:rPr>
  </w:style>
  <w:style w:customStyle="true" w:styleId="PozadinaSvijetloCrvena" w:type="character">
    <w:name w:val="Pozadina_SvijetloCrvena"/>
    <w:basedOn w:val="eSPISCCParagraphDefaultFont"/>
    <w:rsid w:val="00F75A2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75A2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E0872"/>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75A28"/>
    <w:rPr>
      <w:color w:val="808080"/>
      <w:bdr w:color="auto" w:space="0" w:sz="0" w:val="none"/>
      <w:shd w:color="auto" w:fill="auto" w:val="clear"/>
    </w:rPr>
  </w:style>
  <w:style w:customStyle="1" w:styleId="eSPISCCParagraphDefaultFont" w:type="character">
    <w:name w:val="eSPIS_CC_Paragraph Default Font"/>
    <w:basedOn w:val="Zadanifontodlomka"/>
    <w:rsid w:val="00F75A2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75A28"/>
    <w:rPr>
      <w:b/>
      <w:bdr w:color="auto" w:space="0" w:sz="0" w:val="none"/>
      <w:shd w:color="auto" w:fill="FFFFCC" w:val="clear"/>
      <w:lang w:val="hr-HR"/>
    </w:rPr>
  </w:style>
  <w:style w:customStyle="1" w:styleId="PozadinaSvijetloCrvena" w:type="character">
    <w:name w:val="Pozadina_SvijetloCrvena"/>
    <w:basedOn w:val="eSPISCCParagraphDefaultFont"/>
    <w:rsid w:val="00F75A2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75A2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8. svibnja 2018.</izvorni_sadrzaj>
    <derivirana_varijabla naziv="DomainObject.PlaniraniZavrsetakDatum_1">8. svibnja 2018.</derivirana_varijabla>
  </DomainObject.PlaniraniZavrsetakDatum>
  <DomainObject.PlaniraniPocetakDatum>
    <izvorni_sadrzaj>8. svibnja 2018.</izvorni_sadrzaj>
    <derivirana_varijabla naziv="DomainObject.PlaniraniPocetakDatum_1">8. svibnja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8. svibnja 2018.</izvorni_sadrzaj>
    <derivirana_varijabla naziv="DomainObject.Zapisnik.DatumKreiranja_1">8. svibnja 2018.</derivirana_varijabla>
  </DomainObject.Zapisnik.DatumKreiranja>
  <DomainObject.Zapisnik.ImovinskaKorist>
    <izvorni_sadrzaj/>
    <derivirana_varijabla naziv="DomainObject.Zapisnik.ImovinskaKorist_1"/>
  </DomainObject.Zapisnik.ImovinskaKorist>
  <DomainObject.Zapisnik.Oznaka>
    <izvorni_sadrzaj>St-43/2009-203</izvorni_sadrzaj>
    <derivirana_varijabla naziv="DomainObject.Zapisnik.Oznaka_1">St-43/2009-203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izvorni_sadrzaj>
    <derivirana_varijabla naziv="DomainObject.Predmet.Broj_1">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listopada 2009.</izvorni_sadrzaj>
    <derivirana_varijabla naziv="DomainObject.Predmet.DatumOsnivanja_1">16. listopada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St-43/2009</izvorni_sadrzaj>
    <derivirana_varijabla naziv="DomainObject.Predmet.OznakaBroj_1">St-43/2009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CETINA-PAVIĆ d.o.o. za ribarstvo, prijevoz, trgovinu i usluge - u stečaju</izvorni_sadrzaj>
    <derivirana_varijabla naziv="DomainObject.Predmet.ProtustrankaFormated_1">  CETINA-PAVIĆ d.o.o. za ribarstvo, prijevoz, trgovinu i usluge - u stečaju</derivirana_varijabla>
  </DomainObject.Predmet.ProtustrankaFormated>
  <DomainObject.Predmet.ProtustrankaFormatedOIB>
    <izvorni_sadrzaj>  CETINA-PAVIĆ d.o.o. za ribarstvo, prijevoz, trgovinu i usluge - u stečaju, OIB 52965623256</izvorni_sadrzaj>
    <derivirana_varijabla naziv="DomainObject.Predmet.ProtustrankaFormatedOIB_1">  CETINA-PAVIĆ d.o.o. za ribarstvo, prijevoz, trgovinu i usluge - u stečaju, OIB 52965623256</derivirana_varijabla>
  </DomainObject.Predmet.ProtustrankaFormatedOIB>
  <DomainObject.Predmet.ProtustrankaFormatedWithAdress>
    <izvorni_sadrzaj> CETINA-PAVIĆ d.o.o. za ribarstvo, prijevoz, trgovinu i usluge - u stečaju, Turopoljska cesta 72A, 10257 Donji Dragonožec</izvorni_sadrzaj>
    <derivirana_varijabla naziv="DomainObject.Predmet.ProtustrankaFormatedWithAdress_1"> CETINA-PAVIĆ d.o.o. za ribarstvo, prijevoz, trgovinu i usluge - u stečaju, Turopoljska cesta 72A, 10257 Donji Dragonožec</derivirana_varijabla>
  </DomainObject.Predmet.ProtustrankaFormatedWithAdress>
  <DomainObject.Predmet.ProtustrankaFormatedWithAdressOIB>
    <izvorni_sadrzaj> CETINA-PAVIĆ d.o.o. za ribarstvo, prijevoz, trgovinu i usluge - u stečaju, OIB 52965623256, Turopoljska cesta 72A, 10257 Donji Dragonožec</izvorni_sadrzaj>
    <derivirana_varijabla naziv="DomainObject.Predmet.ProtustrankaFormatedWithAdressOIB_1"> CETINA-PAVIĆ d.o.o. za ribarstvo, prijevoz, trgovinu i usluge - u stečaju, OIB 52965623256, Turopoljska cesta 72A, 10257 Donji Dragonožec</derivirana_varijabla>
  </DomainObject.Predmet.ProtustrankaFormatedWithAdressOIB>
  <DomainObject.Predmet.ProtustrankaWithAdress>
    <izvorni_sadrzaj>CETINA-PAVIĆ d.o.o. za ribarstvo, prijevoz, trgovinu i usluge - u stečaju Turopoljska cesta 72A, 10257 Donji Dragonožec</izvorni_sadrzaj>
    <derivirana_varijabla naziv="DomainObject.Predmet.ProtustrankaWithAdress_1">CETINA-PAVIĆ d.o.o. za ribarstvo, prijevoz, trgovinu i usluge - u stečaju Turopoljska cesta 72A, 10257 Donji Dragonožec</derivirana_varijabla>
  </DomainObject.Predmet.ProtustrankaWithAdress>
  <DomainObject.Predmet.ProtustrankaWithAdressOIB>
    <izvorni_sadrzaj>CETINA-PAVIĆ d.o.o. za ribarstvo, prijevoz, trgovinu i usluge - u stečaju, OIB 52965623256, Turopoljska cesta 72A, 10257 Donji Dragonožec</izvorni_sadrzaj>
    <derivirana_varijabla naziv="DomainObject.Predmet.ProtustrankaWithAdressOIB_1">CETINA-PAVIĆ d.o.o. za ribarstvo, prijevoz, trgovinu i usluge - u stečaju, OIB 52965623256, Turopoljska cesta 72A, 10257 Donji Dragonožec</derivirana_varijabla>
  </DomainObject.Predmet.ProtustrankaWithAdressOIB>
  <DomainObject.Predmet.ProtustrankaNazivFormated>
    <izvorni_sadrzaj>CETINA-PAVIĆ d.o.o. za ribarstvo, prijevoz, trgovinu i usluge - u stečaju</izvorni_sadrzaj>
    <derivirana_varijabla naziv="DomainObject.Predmet.ProtustrankaNazivFormated_1">CETINA-PAVIĆ d.o.o. za ribarstvo, prijevoz, trgovinu i usluge - u stečaju</derivirana_varijabla>
  </DomainObject.Predmet.ProtustrankaNazivFormated>
  <DomainObject.Predmet.ProtustrankaNazivFormatedOIB>
    <izvorni_sadrzaj>CETINA-PAVIĆ d.o.o. za ribarstvo, prijevoz, trgovinu i usluge - u stečaju, OIB 52965623256</izvorni_sadrzaj>
    <derivirana_varijabla naziv="DomainObject.Predmet.ProtustrankaNazivFormatedOIB_1">CETINA-PAVIĆ d.o.o. za ribarstvo, prijevoz, trgovinu i usluge - u stečaju, OIB 52965623256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HYPO LEASING KROATIEN d.o.o.; VOLKSBANK, d.d.; MARIO PAVIĆ; ŽELJKO HRSTO; HRVATSKE VODE JADRANSKI PROJEKT d.o.o. za financiranje odvodnje i pročišćavanja otpadnih voda; INA-INDUSTRIJA NAFTE, d.d.; CROATIA osiguranje d.d.; JADRANSKO OSIGURANJE dioničko društvo; M.ŠIMUNDŽA d.o.o. za proizvodnju i usluge; JADRANSKO OSIGURANJE d.d.; NARODNE NOVINE, dioničko društvo za izdavanje i tiskanje Službenog lista Republike Hrvatske, službenih i drugih obrazaca te </izvorni_sadrzaj>
    <derivirana_varijabla naziv="DomainObject.Predmet.StrankaFormated_1">  HYPO LEASING KROATIEN d.o.o.; VOLKSBANK, d.d.; MARIO PAVIĆ; ŽELJKO HRSTO; HRVATSKE VODE JADRANSKI PROJEKT d.o.o. za financiranje odvodnje i pročišćavanja otpadnih voda; INA-INDUSTRIJA NAFTE, d.d.; CROATIA osiguranje d.d.; JADRANSKO OSIGURANJE dioničko društvo; M.ŠIMUNDŽA d.o.o. za proizvodnju i usluge; JADRANSKO OSIGURANJE d.d.; NARODNE NOVINE, dioničko društvo za izdavanje i tiskanje Službenog lista Republike Hrvatske, službenih i drugih obrazaca te </derivirana_varijabla>
  </DomainObject.Predmet.StrankaFormated>
  <DomainObject.Predmet.StrankaFormatedOIB>
    <izvorni_sadrzaj>  HYPO LEASING KROATIEN d.o.o., OIB 87064273078; VOLKSBANK, d.d., OIB 78427478595; MARIO PAVIĆ, OIB 59147408451; ŽELJKO HRSTO, OIB 90660601243; HRVATSKE VODE JADRANSKI PROJEKT d.o.o. za financiranje odvodnje i pročišćavanja otpadnih voda, OIB 86723793838; INA-INDUSTRIJA NAFTE, d.d., OIB 27759560625; CROATIA osiguranje d.d., OIB 26187994862; JADRANSKO OSIGURANJE dioničko društvo, OIB 94472454976; M.ŠIMUNDŽA d.o.o. za proizvodnju i usluge, OIB 45527481934; JADRANSKO OSIGURANJE d.d., OIB 94472454976; NARODNE NOVINE, dioničko društvo za izdavanje i tiskanje Službenog lista Republike Hrvatske, službenih i drugih obrazaca te , OIB 64546066176</izvorni_sadrzaj>
    <derivirana_varijabla naziv="DomainObject.Predmet.StrankaFormatedOIB_1">  HYPO LEASING KROATIEN d.o.o., OIB 87064273078; VOLKSBANK, d.d., OIB 78427478595; MARIO PAVIĆ, OIB 59147408451; ŽELJKO HRSTO, OIB 90660601243; HRVATSKE VODE JADRANSKI PROJEKT d.o.o. za financiranje odvodnje i pročišćavanja otpadnih voda, OIB 86723793838; INA-INDUSTRIJA NAFTE, d.d., OIB 27759560625; CROATIA osiguranje d.d., OIB 26187994862; JADRANSKO OSIGURANJE dioničko društvo, OIB 94472454976; M.ŠIMUNDŽA d.o.o. za proizvodnju i usluge, OIB 45527481934; JADRANSKO OSIGURANJE d.d., OIB 94472454976; NARODNE NOVINE, dioničko društvo za izdavanje i tiskanje Službenog lista Republike Hrvatske, službenih i drugih obrazaca te , OIB 64546066176</derivirana_varijabla>
  </DomainObject.Predmet.StrankaFormatedOIB>
  <DomainObject.Predmet.StrankaFormatedWithAdress>
    <izvorni_sadrzaj> HYPO LEASING KROATIEN d.o.o., Koranska 16, 10000 Zagreb; VOLKSBANK, d.d., Varšavska 9, 10000 Zagreb; MARIO PAVIĆ, SAVSKA 22F, 32276 Babina Greda; ŽELJKO HRSTO, J.KOZARCA 29, 32242 Slakovci; HRVATSKE VODE JADRANSKI PROJEKT d.o.o. za financiranje odvodnje i pročišćavanja otpadnih voda, Ulica grada Vukovara 220, 10000 Zagreb; INA-INDUSTRIJA NAFTE, d.d., Avenija V. Holjevca 10, 10000 Zagreb; CROATIA osiguranje d.d., Miramarska 22, 10000 Zagreb; JADRANSKO OSIGURANJE dioničko društvo, Listopadska 2, 10000 Zagreb; M.ŠIMUNDŽA d.o.o. za proizvodnju i usluge, Blatine 6, Split; JADRANSKO OSIGURANJE d.d., Put Supavla 1, 21000 Split; NARODNE NOVINE, dioničko društvo za izdavanje i tiskanje Službenog lista Republike Hrvatske, službenih i drugih obrazaca te , Savski Gaj XIII. put 6, 10000 Zagreb</izvorni_sadrzaj>
    <derivirana_varijabla naziv="DomainObject.Predmet.StrankaFormatedWithAdress_1"> HYPO LEASING KROATIEN d.o.o., Koranska 16, 10000 Zagreb; VOLKSBANK, d.d., Varšavska 9, 10000 Zagreb; MARIO PAVIĆ, SAVSKA 22F, 32276 Babina Greda; ŽELJKO HRSTO, J.KOZARCA 29, 32242 Slakovci; HRVATSKE VODE JADRANSKI PROJEKT d.o.o. za financiranje odvodnje i pročišćavanja otpadnih voda, Ulica grada Vukovara 220, 10000 Zagreb; INA-INDUSTRIJA NAFTE, d.d., Avenija V. Holjevca 10, 10000 Zagreb; CROATIA osiguranje d.d., Miramarska 22, 10000 Zagreb; JADRANSKO OSIGURANJE dioničko društvo, Listopadska 2, 10000 Zagreb; M.ŠIMUNDŽA d.o.o. za proizvodnju i usluge, Blatine 6, Split; JADRANSKO OSIGURANJE d.d., Put Supavla 1, 21000 Split; NARODNE NOVINE, dioničko društvo za izdavanje i tiskanje Službenog lista Republike Hrvatske, službenih i drugih obrazaca te , Savski Gaj XIII. put 6, 10000 Zagreb</derivirana_varijabla>
  </DomainObject.Predmet.StrankaFormatedWithAdress>
  <DomainObject.Predmet.StrankaFormatedWithAdressOIB>
    <izvorni_sadrzaj> HYPO LEASING KROATIEN d.o.o., OIB 87064273078, Koranska 16, 10000 Zagreb; VOLKSBANK, d.d., OIB 78427478595, Varšavska 9, 10000 Zagreb; MARIO PAVIĆ, OIB 59147408451, SAVSKA 22F, 32276 Babina Greda; ŽELJKO HRSTO, OIB 90660601243, J.KOZARCA 29, 32242 Slakovci; HRVATSKE VODE JADRANSKI PROJEKT d.o.o. za financiranje odvodnje i pročišćavanja otpadnih voda, OIB 86723793838, Ulica grada Vukovara 220, 10000 Zagreb; INA-INDUSTRIJA NAFTE, d.d., OIB 27759560625, Avenija V. Holjevca 10, 10000 Zagreb; CROATIA osiguranje d.d., OIB 26187994862, Miramarska 22, 10000 Zagreb; JADRANSKO OSIGURANJE dioničko društvo, OIB 94472454976, Listopadska 2, 10000 Zagreb; M.ŠIMUNDŽA d.o.o. za proizvodnju i usluge, OIB 45527481934, Blatine 6, Split; JADRANSKO OSIGURANJE d.d., OIB 94472454976, Put Supavla 1, 21000 Split; NARODNE NOVINE, dioničko društvo za izdavanje i tiskanje Službenog lista Republike Hrvatske, službenih i drugih obrazaca te , OIB 64546066176, Savski Gaj XIII. put 6, 10000 Zagreb</izvorni_sadrzaj>
    <derivirana_varijabla naziv="DomainObject.Predmet.StrankaFormatedWithAdressOIB_1"> HYPO LEASING KROATIEN d.o.o., OIB 87064273078, Koranska 16, 10000 Zagreb; VOLKSBANK, d.d., OIB 78427478595, Varšavska 9, 10000 Zagreb; MARIO PAVIĆ, OIB 59147408451, SAVSKA 22F, 32276 Babina Greda; ŽELJKO HRSTO, OIB 90660601243, J.KOZARCA 29, 32242 Slakovci; HRVATSKE VODE JADRANSKI PROJEKT d.o.o. za financiranje odvodnje i pročišćavanja otpadnih voda, OIB 86723793838, Ulica grada Vukovara 220, 10000 Zagreb; INA-INDUSTRIJA NAFTE, d.d., OIB 27759560625, Avenija V. Holjevca 10, 10000 Zagreb; CROATIA osiguranje d.d., OIB 26187994862, Miramarska 22, 10000 Zagreb; JADRANSKO OSIGURANJE dioničko društvo, OIB 94472454976, Listopadska 2, 10000 Zagreb; M.ŠIMUNDŽA d.o.o. za proizvodnju i usluge, OIB 45527481934, Blatine 6, Split; JADRANSKO OSIGURANJE d.d., OIB 94472454976, Put Supavla 1, 21000 Split; NARODNE NOVINE, dioničko društvo za izdavanje i tiskanje Službenog lista Republike Hrvatske, službenih i drugih obrazaca te , OIB 64546066176, Savski Gaj XIII. put 6, 10000 Zagreb</derivirana_varijabla>
  </DomainObject.Predmet.StrankaFormatedWithAdressOIB>
  <DomainObject.Predmet.StrankaWithAdress>
    <izvorni_sadrzaj>HYPO LEASING KROATIEN d.o.o. Koranska 16,10000 Zagreb,VOLKSBANK, d.d. Varšavska 9,10000 Zagreb,MARIO PAVIĆ SAVSKA 22F,32276 Babina Greda,ŽELJKO HRSTO J.KOZARCA 29,32242 Slakovci,HRVATSKE VODE JADRANSKI PROJEKT d.o.o. za financiranje odvodnje i pročišćavanja otpadnih voda Ulica grada Vukovara 220,10000 Zagreb,INA-INDUSTRIJA NAFTE, d.d. Avenija V. Holjevca 10,10000 Zagreb,CROATIA osiguranje d.d. Miramarska 22,10000 Zagreb,JADRANSKO OSIGURANJE dioničko društvo Listopadska 2,10000 Zagreb,M.ŠIMUNDŽA d.o.o. za proizvodnju i usluge Blatine 6,Split,JADRANSKO OSIGURANJE d.d. Put Supavla 1,21000 Split,NARODNE NOVINE, dioničko društvo za izdavanje i tiskanje Službenog lista Republike Hrvatske, službenih i drugih obrazaca te  Savski Gaj XIII. put 6,10000 Zagreb</izvorni_sadrzaj>
    <derivirana_varijabla naziv="DomainObject.Predmet.StrankaWithAdress_1">HYPO LEASING KROATIEN d.o.o. Koranska 16,10000 Zagreb,VOLKSBANK, d.d. Varšavska 9,10000 Zagreb,MARIO PAVIĆ SAVSKA 22F,32276 Babina Greda,ŽELJKO HRSTO J.KOZARCA 29,32242 Slakovci,HRVATSKE VODE JADRANSKI PROJEKT d.o.o. za financiranje odvodnje i pročišćavanja otpadnih voda Ulica grada Vukovara 220,10000 Zagreb,INA-INDUSTRIJA NAFTE, d.d. Avenija V. Holjevca 10,10000 Zagreb,CROATIA osiguranje d.d. Miramarska 22,10000 Zagreb,JADRANSKO OSIGURANJE dioničko društvo Listopadska 2,10000 Zagreb,M.ŠIMUNDŽA d.o.o. za proizvodnju i usluge Blatine 6,Split,JADRANSKO OSIGURANJE d.d. Put Supavla 1,21000 Split,NARODNE NOVINE, dioničko društvo za izdavanje i tiskanje Službenog lista Republike Hrvatske, službenih i drugih obrazaca te  Savski Gaj XIII. put 6,10000 Zagreb</derivirana_varijabla>
  </DomainObject.Predmet.StrankaWithAdress>
  <DomainObject.Predmet.StrankaWithAdressOIB>
    <izvorni_sadrzaj>HYPO LEASING KROATIEN d.o.o., OIB 87064273078, Koranska 16,10000 Zagreb,VOLKSBANK, d.d., OIB 78427478595, Varšavska 9,10000 Zagreb,MARIO PAVIĆ, OIB 59147408451, SAVSKA 22F,32276 Babina Greda,ŽELJKO HRSTO, OIB 90660601243, J.KOZARCA 29,32242 Slakovci,HRVATSKE VODE JADRANSKI PROJEKT d.o.o. za financiranje odvodnje i pročišćavanja otpadnih voda, OIB 86723793838, Ulica grada Vukovara 220,10000 Zagreb,INA-INDUSTRIJA NAFTE, d.d., OIB 27759560625, Avenija V. Holjevca 10,10000 Zagreb,CROATIA osiguranje d.d., OIB 26187994862, Miramarska 22,10000 Zagreb,JADRANSKO OSIGURANJE dioničko društvo, OIB 94472454976, Listopadska 2,10000 Zagreb,M.ŠIMUNDŽA d.o.o. za proizvodnju i usluge, OIB 45527481934, Blatine 6,Split,JADRANSKO OSIGURANJE d.d., OIB 94472454976, Put Supavla 1,21000 Split,NARODNE NOVINE, dioničko društvo za izdavanje i tiskanje Službenog lista Republike Hrvatske, službenih i drugih obrazaca te , OIB 64546066176, Savski Gaj XIII. put 6,10000 Zagreb</izvorni_sadrzaj>
    <derivirana_varijabla naziv="DomainObject.Predmet.StrankaWithAdressOIB_1">HYPO LEASING KROATIEN d.o.o., OIB 87064273078, Koranska 16,10000 Zagreb,VOLKSBANK, d.d., OIB 78427478595, Varšavska 9,10000 Zagreb,MARIO PAVIĆ, OIB 59147408451, SAVSKA 22F,32276 Babina Greda,ŽELJKO HRSTO, OIB 90660601243, J.KOZARCA 29,32242 Slakovci,HRVATSKE VODE JADRANSKI PROJEKT d.o.o. za financiranje odvodnje i pročišćavanja otpadnih voda, OIB 86723793838, Ulica grada Vukovara 220,10000 Zagreb,INA-INDUSTRIJA NAFTE, d.d., OIB 27759560625, Avenija V. Holjevca 10,10000 Zagreb,CROATIA osiguranje d.d., OIB 26187994862, Miramarska 22,10000 Zagreb,JADRANSKO OSIGURANJE dioničko društvo, OIB 94472454976, Listopadska 2,10000 Zagreb,M.ŠIMUNDŽA d.o.o. za proizvodnju i usluge, OIB 45527481934, Blatine 6,Split,JADRANSKO OSIGURANJE d.d., OIB 94472454976, Put Supavla 1,21000 Split,NARODNE NOVINE, dioničko društvo za izdavanje i tiskanje Službenog lista Republike Hrvatske, službenih i drugih obrazaca te , OIB 64546066176, Savski Gaj XIII. put 6,10000 Zagreb</derivirana_varijabla>
  </DomainObject.Predmet.StrankaWithAdressOIB>
  <DomainObject.Predmet.StrankaNazivFormated>
    <izvorni_sadrzaj>HYPO LEASING KROATIEN d.o.o.,VOLKSBANK, d.d.,MARIO PAVIĆ,ŽELJKO HRSTO,HRVATSKE VODE JADRANSKI PROJEKT d.o.o. za financiranje odvodnje i pročišćavanja otpadnih voda,INA-INDUSTRIJA NAFTE, d.d.,CROATIA osiguranje d.d.,JADRANSKO OSIGURANJE dioničko društvo,M.ŠIMUNDŽA d.o.o. za proizvodnju i usluge,JADRANSKO OSIGURANJE d.d.,NARODNE NOVINE, dioničko društvo za izdavanje i tiskanje Službenog lista Republike Hrvatske, službenih i drugih obrazaca te </izvorni_sadrzaj>
    <derivirana_varijabla naziv="DomainObject.Predmet.StrankaNazivFormated_1">HYPO LEASING KROATIEN d.o.o.,VOLKSBANK, d.d.,MARIO PAVIĆ,ŽELJKO HRSTO,HRVATSKE VODE JADRANSKI PROJEKT d.o.o. za financiranje odvodnje i pročišćavanja otpadnih voda,INA-INDUSTRIJA NAFTE, d.d.,CROATIA osiguranje d.d.,JADRANSKO OSIGURANJE dioničko društvo,M.ŠIMUNDŽA d.o.o. za proizvodnju i usluge,JADRANSKO OSIGURANJE d.d.,NARODNE NOVINE, dioničko društvo za izdavanje i tiskanje Službenog lista Republike Hrvatske, službenih i drugih obrazaca te </derivirana_varijabla>
  </DomainObject.Predmet.StrankaNazivFormated>
  <DomainObject.Predmet.StrankaNazivFormatedOIB>
    <izvorni_sadrzaj>HYPO LEASING KROATIEN d.o.o., OIB 87064273078,VOLKSBANK, d.d., OIB 78427478595,MARIO PAVIĆ, OIB 59147408451,ŽELJKO HRSTO, OIB 90660601243,HRVATSKE VODE JADRANSKI PROJEKT d.o.o. za financiranje odvodnje i pročišćavanja otpadnih voda, OIB 86723793838,INA-INDUSTRIJA NAFTE, d.d., OIB 27759560625,CROATIA osiguranje d.d., OIB 26187994862,JADRANSKO OSIGURANJE dioničko društvo, OIB 94472454976,M.ŠIMUNDŽA d.o.o. za proizvodnju i usluge, OIB 45527481934,JADRANSKO OSIGURANJE d.d., OIB 94472454976,NARODNE NOVINE, dioničko društvo za izdavanje i tiskanje Službenog lista Republike Hrvatske, službenih i drugih obrazaca te , OIB 64546066176</izvorni_sadrzaj>
    <derivirana_varijabla naziv="DomainObject.Predmet.StrankaNazivFormatedOIB_1">HYPO LEASING KROATIEN d.o.o., OIB 87064273078,VOLKSBANK, d.d., OIB 78427478595,MARIO PAVIĆ, OIB 59147408451,ŽELJKO HRSTO, OIB 90660601243,HRVATSKE VODE JADRANSKI PROJEKT d.o.o. za financiranje odvodnje i pročišćavanja otpadnih voda, OIB 86723793838,INA-INDUSTRIJA NAFTE, d.d., OIB 27759560625,CROATIA osiguranje d.d., OIB 26187994862,JADRANSKO OSIGURANJE dioničko društvo, OIB 94472454976,M.ŠIMUNDŽA d.o.o. za proizvodnju i usluge, OIB 45527481934,JADRANSKO OSIGURANJE d.d., OIB 94472454976,NARODNE NOVINE, dioničko društvo za izdavanje i tiskanje Službenog lista Republike Hrvatske, službenih i drugih obrazaca te , OIB 64546066176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izvorni_sadrzaj>
    <derivirana_varijabla naziv="DomainObject.Predmet.StrankaListFormated_1">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derivirana_varijabla>
  </DomainObject.Predmet.StrankaListFormated>
  <DomainObject.Predmet.StrankaListFormatedOIB>
    <izvorni_sadrzaj>
      <item>HYPO LEASING KROATIEN d.o.o., OIB 87064273078</item>
      <item>VOLKSBANK, d.d., OIB 78427478595</item>
      <item>MARIO PAVIĆ, OIB 59147408451</item>
      <item>ŽELJKO HRSTO, OIB 90660601243</item>
      <item>HRVATSKE VODE JADRANSKI PROJEKT d.o.o. za financiranje odvodnje i pročišćavanja otpadnih voda, OIB 86723793838</item>
      <item>INA-INDUSTRIJA NAFTE, d.d., OIB 27759560625</item>
      <item>CROATIA osiguranje d.d., OIB 26187994862</item>
      <item>JADRANSKO OSIGURANJE dioničko društvo, OIB 94472454976</item>
      <item>M.ŠIMUNDŽA d.o.o. za proizvodnju i usluge, OIB 45527481934</item>
      <item>JADRANSKO OSIGURANJE d.d., OIB 94472454976</item>
      <item>NARODNE NOVINE, dioničko društvo za izdavanje i tiskanje Službenog lista Republike Hrvatske, službenih i drugih obrazaca te , OIB 64546066176</item>
    </izvorni_sadrzaj>
    <derivirana_varijabla naziv="DomainObject.Predmet.StrankaListFormatedOIB_1">
      <item>HYPO LEASING KROATIEN d.o.o., OIB 87064273078</item>
      <item>VOLKSBANK, d.d., OIB 78427478595</item>
      <item>MARIO PAVIĆ, OIB 59147408451</item>
      <item>ŽELJKO HRSTO, OIB 90660601243</item>
      <item>HRVATSKE VODE JADRANSKI PROJEKT d.o.o. za financiranje odvodnje i pročišćavanja otpadnih voda, OIB 86723793838</item>
      <item>INA-INDUSTRIJA NAFTE, d.d., OIB 27759560625</item>
      <item>CROATIA osiguranje d.d., OIB 26187994862</item>
      <item>JADRANSKO OSIGURANJE dioničko društvo, OIB 94472454976</item>
      <item>M.ŠIMUNDŽA d.o.o. za proizvodnju i usluge, OIB 45527481934</item>
      <item>JADRANSKO OSIGURANJE d.d., OIB 94472454976</item>
      <item>NARODNE NOVINE, dioničko društvo za izdavanje i tiskanje Službenog lista Republike Hrvatske, službenih i drugih obrazaca te , OIB 64546066176</item>
    </derivirana_varijabla>
  </DomainObject.Predmet.StrankaListFormatedOIB>
  <DomainObject.Predmet.StrankaListFormatedWithAdress>
    <izvorni_sadrzaj>
      <item>HYPO LEASING KROATIEN d.o.o., Koranska 16, 10000 Zagreb</item>
      <item>VOLKSBANK, d.d., Varšavska 9, 10000 Zagreb</item>
      <item>MARIO PAVIĆ, SAVSKA 22F, 32276 Babina Greda</item>
      <item>ŽELJKO HRSTO, J.KOZARCA 29, 32242 Slakovci</item>
      <item>HRVATSKE VODE JADRANSKI PROJEKT d.o.o. za financiranje odvodnje i pročišćavanja otpadnih voda, Ulica grada Vukovara 220, 10000 Zagreb</item>
      <item>INA-INDUSTRIJA NAFTE, d.d., Avenija V. Holjevca 10, 10000 Zagreb</item>
      <item>CROATIA osiguranje d.d., Miramarska 22, 10000 Zagreb</item>
      <item>JADRANSKO OSIGURANJE dioničko društvo, Listopadska 2, 10000 Zagreb</item>
      <item>M.ŠIMUNDŽA d.o.o. za proizvodnju i usluge, Blatine 6, Split</item>
      <item>JADRANSKO OSIGURANJE d.d., Put Supavla 1, 21000 Split</item>
      <item>NARODNE NOVINE, dioničko društvo za izdavanje i tiskanje Službenog lista Republike Hrvatske, službenih i drugih obrazaca te , Savski Gaj XIII. put 6, 10000 Zagreb</item>
    </izvorni_sadrzaj>
    <derivirana_varijabla naziv="DomainObject.Predmet.StrankaListFormatedWithAdress_1">
      <item>HYPO LEASING KROATIEN d.o.o., Koranska 16, 10000 Zagreb</item>
      <item>VOLKSBANK, d.d., Varšavska 9, 10000 Zagreb</item>
      <item>MARIO PAVIĆ, SAVSKA 22F, 32276 Babina Greda</item>
      <item>ŽELJKO HRSTO, J.KOZARCA 29, 32242 Slakovci</item>
      <item>HRVATSKE VODE JADRANSKI PROJEKT d.o.o. za financiranje odvodnje i pročišćavanja otpadnih voda, Ulica grada Vukovara 220, 10000 Zagreb</item>
      <item>INA-INDUSTRIJA NAFTE, d.d., Avenija V. Holjevca 10, 10000 Zagreb</item>
      <item>CROATIA osiguranje d.d., Miramarska 22, 10000 Zagreb</item>
      <item>JADRANSKO OSIGURANJE dioničko društvo, Listopadska 2, 10000 Zagreb</item>
      <item>M.ŠIMUNDŽA d.o.o. za proizvodnju i usluge, Blatine 6, Split</item>
      <item>JADRANSKO OSIGURANJE d.d., Put Supavla 1, 21000 Split</item>
      <item>NARODNE NOVINE, dioničko društvo za izdavanje i tiskanje Službenog lista Republike Hrvatske, službenih i drugih obrazaca te , Savski Gaj XIII. put 6, 10000 Zagreb</item>
    </derivirana_varijabla>
  </DomainObject.Predmet.StrankaListFormatedWithAdress>
  <DomainObject.Predmet.StrankaListFormatedWithAdressOIB>
    <izvorni_sadrzaj>
      <item>HYPO LEASING KROATIEN d.o.o., OIB 87064273078, Koranska 16, 10000 Zagreb</item>
      <item>VOLKSBANK, d.d., OIB 78427478595, Varšavska 9, 10000 Zagreb</item>
      <item>MARIO PAVIĆ, OIB 59147408451, SAVSKA 22F, 32276 Babina Greda</item>
      <item>ŽELJKO HRSTO, OIB 90660601243, J.KOZARCA 29, 32242 Slakovci</item>
      <item>HRVATSKE VODE JADRANSKI PROJEKT d.o.o. za financiranje odvodnje i pročišćavanja otpadnih voda, OIB 86723793838, Ulica grada Vukovara 220, 10000 Zagreb</item>
      <item>INA-INDUSTRIJA NAFTE, d.d., OIB 27759560625, Avenija V. Holjevca 10, 10000 Zagreb</item>
      <item>CROATIA osiguranje d.d., OIB 26187994862, Miramarska 22, 10000 Zagreb</item>
      <item>JADRANSKO OSIGURANJE dioničko društvo, OIB 94472454976, Listopadska 2, 10000 Zagreb</item>
      <item>M.ŠIMUNDŽA d.o.o. za proizvodnju i usluge, OIB 45527481934, Blatine 6, Split</item>
      <item>JADRANSKO OSIGURANJE d.d., OIB 94472454976, Put Supavla 1, 21000 Split</item>
      <item>NARODNE NOVINE, dioničko društvo za izdavanje i tiskanje Službenog lista Republike Hrvatske, službenih i drugih obrazaca te , OIB 64546066176, Savski Gaj XIII. put 6, 10000 Zagreb</item>
    </izvorni_sadrzaj>
    <derivirana_varijabla naziv="DomainObject.Predmet.StrankaListFormatedWithAdressOIB_1">
      <item>HYPO LEASING KROATIEN d.o.o., OIB 87064273078, Koranska 16, 10000 Zagreb</item>
      <item>VOLKSBANK, d.d., OIB 78427478595, Varšavska 9, 10000 Zagreb</item>
      <item>MARIO PAVIĆ, OIB 59147408451, SAVSKA 22F, 32276 Babina Greda</item>
      <item>ŽELJKO HRSTO, OIB 90660601243, J.KOZARCA 29, 32242 Slakovci</item>
      <item>HRVATSKE VODE JADRANSKI PROJEKT d.o.o. za financiranje odvodnje i pročišćavanja otpadnih voda, OIB 86723793838, Ulica grada Vukovara 220, 10000 Zagreb</item>
      <item>INA-INDUSTRIJA NAFTE, d.d., OIB 27759560625, Avenija V. Holjevca 10, 10000 Zagreb</item>
      <item>CROATIA osiguranje d.d., OIB 26187994862, Miramarska 22, 10000 Zagreb</item>
      <item>JADRANSKO OSIGURANJE dioničko društvo, OIB 94472454976, Listopadska 2, 10000 Zagreb</item>
      <item>M.ŠIMUNDŽA d.o.o. za proizvodnju i usluge, OIB 45527481934, Blatine 6, Split</item>
      <item>JADRANSKO OSIGURANJE d.d., OIB 94472454976, Put Supavla 1, 21000 Split</item>
      <item>NARODNE NOVINE, dioničko društvo za izdavanje i tiskanje Službenog lista Republike Hrvatske, službenih i drugih obrazaca te , OIB 64546066176, Savski Gaj XIII. put 6, 10000 Zagreb</item>
    </derivirana_varijabla>
  </DomainObject.Predmet.StrankaListFormatedWithAdressOIB>
  <DomainObject.Predmet.StrankaListNazivFormated>
    <izvorni_sadrzaj>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izvorni_sadrzaj>
    <derivirana_varijabla naziv="DomainObject.Predmet.StrankaListNazivFormated_1">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derivirana_varijabla>
  </DomainObject.Predmet.StrankaListNazivFormated>
  <DomainObject.Predmet.StrankaListNazivFormatedOIB>
    <izvorni_sadrzaj>
      <item>HYPO LEASING KROATIEN d.o.o., OIB 87064273078</item>
      <item>VOLKSBANK, d.d., OIB 78427478595</item>
      <item>MARIO PAVIĆ, OIB 59147408451</item>
      <item>ŽELJKO HRSTO, OIB 90660601243</item>
      <item>HRVATSKE VODE JADRANSKI PROJEKT d.o.o. za financiranje odvodnje i pročišćavanja otpadnih voda, OIB 86723793838</item>
      <item>INA-INDUSTRIJA NAFTE, d.d., OIB 27759560625</item>
      <item>CROATIA osiguranje d.d., OIB 26187994862</item>
      <item>JADRANSKO OSIGURANJE dioničko društvo, OIB 94472454976</item>
      <item>M.ŠIMUNDŽA d.o.o. za proizvodnju i usluge, OIB 45527481934</item>
      <item>JADRANSKO OSIGURANJE d.d., OIB 94472454976</item>
      <item>NARODNE NOVINE, dioničko društvo za izdavanje i tiskanje Službenog lista Republike Hrvatske, službenih i drugih obrazaca te , OIB 64546066176</item>
    </izvorni_sadrzaj>
    <derivirana_varijabla naziv="DomainObject.Predmet.StrankaListNazivFormatedOIB_1">
      <item>HYPO LEASING KROATIEN d.o.o., OIB 87064273078</item>
      <item>VOLKSBANK, d.d., OIB 78427478595</item>
      <item>MARIO PAVIĆ, OIB 59147408451</item>
      <item>ŽELJKO HRSTO, OIB 90660601243</item>
      <item>HRVATSKE VODE JADRANSKI PROJEKT d.o.o. za financiranje odvodnje i pročišćavanja otpadnih voda, OIB 86723793838</item>
      <item>INA-INDUSTRIJA NAFTE, d.d., OIB 27759560625</item>
      <item>CROATIA osiguranje d.d., OIB 26187994862</item>
      <item>JADRANSKO OSIGURANJE dioničko društvo, OIB 94472454976</item>
      <item>M.ŠIMUNDŽA d.o.o. za proizvodnju i usluge, OIB 45527481934</item>
      <item>JADRANSKO OSIGURANJE d.d., OIB 94472454976</item>
      <item>NARODNE NOVINE, dioničko društvo za izdavanje i tiskanje Službenog lista Republike Hrvatske, službenih i drugih obrazaca te , OIB 64546066176</item>
    </derivirana_varijabla>
  </DomainObject.Predmet.StrankaListNazivFormatedOIB>
  <DomainObject.Predmet.ProtuStrankaListFormated>
    <izvorni_sadrzaj>
      <item>CETINA-PAVIĆ d.o.o. za ribarstvo, prijevoz, trgovinu i usluge - u stečaju</item>
    </izvorni_sadrzaj>
    <derivirana_varijabla naziv="DomainObject.Predmet.ProtuStrankaListFormated_1">
      <item>CETINA-PAVIĆ d.o.o. za ribarstvo, prijevoz, trgovinu i usluge - u stečaju</item>
    </derivirana_varijabla>
  </DomainObject.Predmet.ProtuStrankaListFormated>
  <DomainObject.Predmet.ProtuStrankaListFormatedOIB>
    <izvorni_sadrzaj>
      <item>CETINA-PAVIĆ d.o.o. za ribarstvo, prijevoz, trgovinu i usluge - u stečaju, OIB 52965623256</item>
    </izvorni_sadrzaj>
    <derivirana_varijabla naziv="DomainObject.Predmet.ProtuStrankaListFormatedOIB_1">
      <item>CETINA-PAVIĆ d.o.o. za ribarstvo, prijevoz, trgovinu i usluge - u stečaju, OIB 52965623256</item>
    </derivirana_varijabla>
  </DomainObject.Predmet.ProtuStrankaListFormatedOIB>
  <DomainObject.Predmet.ProtuStrankaListFormatedWithAdress>
    <izvorni_sadrzaj>
      <item>CETINA-PAVIĆ d.o.o. za ribarstvo, prijevoz, trgovinu i usluge - u stečaju, Turopoljska cesta 72A, 10257 Donji Dragonožec</item>
    </izvorni_sadrzaj>
    <derivirana_varijabla naziv="DomainObject.Predmet.ProtuStrankaListFormatedWithAdress_1">
      <item>CETINA-PAVIĆ d.o.o. za ribarstvo, prijevoz, trgovinu i usluge - u stečaju, Turopoljska cesta 72A, 10257 Donji Dragonožec</item>
    </derivirana_varijabla>
  </DomainObject.Predmet.ProtuStrankaListFormatedWithAdress>
  <DomainObject.Predmet.ProtuStrankaListFormatedWithAdressOIB>
    <izvorni_sadrzaj>
      <item>CETINA-PAVIĆ d.o.o. za ribarstvo, prijevoz, trgovinu i usluge - u stečaju, OIB 52965623256, Turopoljska cesta 72A, 10257 Donji Dragonožec</item>
    </izvorni_sadrzaj>
    <derivirana_varijabla naziv="DomainObject.Predmet.ProtuStrankaListFormatedWithAdressOIB_1">
      <item>CETINA-PAVIĆ d.o.o. za ribarstvo, prijevoz, trgovinu i usluge - u stečaju, OIB 52965623256, Turopoljska cesta 72A, 10257 Donji Dragonožec</item>
    </derivirana_varijabla>
  </DomainObject.Predmet.ProtuStrankaListFormatedWithAdressOIB>
  <DomainObject.Predmet.ProtuStrankaListNazivFormated>
    <izvorni_sadrzaj>
      <item>CETINA-PAVIĆ d.o.o. za ribarstvo, prijevoz, trgovinu i usluge - u stečaju</item>
    </izvorni_sadrzaj>
    <derivirana_varijabla naziv="DomainObject.Predmet.ProtuStrankaListNazivFormated_1">
      <item>CETINA-PAVIĆ d.o.o. za ribarstvo, prijevoz, trgovinu i usluge - u stečaju</item>
    </derivirana_varijabla>
  </DomainObject.Predmet.ProtuStrankaListNazivFormated>
  <DomainObject.Predmet.ProtuStrankaListNazivFormatedOIB>
    <izvorni_sadrzaj>
      <item>CETINA-PAVIĆ d.o.o. za ribarstvo, prijevoz, trgovinu i usluge - u stečaju, OIB 52965623256</item>
    </izvorni_sadrzaj>
    <derivirana_varijabla naziv="DomainObject.Predmet.ProtuStrankaListNazivFormatedOIB_1">
      <item>CETINA-PAVIĆ d.o.o. za ribarstvo, prijevoz, trgovinu i usluge - u stečaju, OIB 52965623256</item>
    </derivirana_varijabla>
  </DomainObject.Predmet.ProtuStrankaListNazivFormatedOIB>
  <DomainObject.Predmet.OstaliListFormated>
    <izvorni_sadrzaj>
      <item>Meri Šitić</item>
    </izvorni_sadrzaj>
    <derivirana_varijabla naziv="DomainObject.Predmet.OstaliListFormated_1">
      <item>Meri Šitić</item>
    </derivirana_varijabla>
  </DomainObject.Predmet.OstaliListFormated>
  <DomainObject.Predmet.OstaliListFormatedOIB>
    <izvorni_sadrzaj>
      <item>Meri Šitić, OIB 61723426098</item>
    </izvorni_sadrzaj>
    <derivirana_varijabla naziv="DomainObject.Predmet.OstaliListFormatedOIB_1">
      <item>Meri Šitić, OIB 61723426098</item>
    </derivirana_varijabla>
  </DomainObject.Predmet.OstaliListFormatedOIB>
  <DomainObject.Predmet.OstaliListFormatedWithAdress>
    <izvorni_sadrzaj>
      <item>Meri Šitić, Šime Ljubića 7, 21000 Split</item>
    </izvorni_sadrzaj>
    <derivirana_varijabla naziv="DomainObject.Predmet.OstaliListFormatedWithAdress_1">
      <item>Meri Šitić, Šime Ljubića 7, 21000 Split</item>
    </derivirana_varijabla>
  </DomainObject.Predmet.OstaliListFormatedWithAdress>
  <DomainObject.Predmet.OstaliListFormatedWithAdressOIB>
    <izvorni_sadrzaj>
      <item>Meri Šitić, OIB 61723426098, Šime Ljubića 7, 21000 Split</item>
    </izvorni_sadrzaj>
    <derivirana_varijabla naziv="DomainObject.Predmet.OstaliListFormatedWithAdressOIB_1">
      <item>Meri Šitić, OIB 61723426098, Šime Ljubića 7, 21000 Split</item>
    </derivirana_varijabla>
  </DomainObject.Predmet.OstaliListFormatedWithAdressOIB>
  <DomainObject.Predmet.OstaliListNazivFormated>
    <izvorni_sadrzaj>
      <item>Meri Šitić</item>
    </izvorni_sadrzaj>
    <derivirana_varijabla naziv="DomainObject.Predmet.OstaliListNazivFormated_1">
      <item>Meri Šitić</item>
    </derivirana_varijabla>
  </DomainObject.Predmet.OstaliListNazivFormated>
  <DomainObject.Predmet.OstaliListNazivFormatedOIB>
    <izvorni_sadrzaj>
      <item>Meri Šitić, OIB 61723426098</item>
    </izvorni_sadrzaj>
    <derivirana_varijabla naziv="DomainObject.Predmet.OstaliListNazivFormatedOIB_1">
      <item>Meri Šitić, OIB 61723426098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svibnja 2018.</izvorni_sadrzaj>
    <derivirana_varijabla naziv="DomainObject.Datum_1">8. svibnja 2018.</derivirana_varijabla>
  </DomainObject.Datum>
  <DomainObject.PoslovniBrojDokumenta>
    <izvorni_sadrzaj>St-43/2009-203</izvorni_sadrzaj>
    <derivirana_varijabla naziv="DomainObject.PoslovniBrojDokumenta_1">St-43/2009-203</derivirana_varijabla>
  </DomainObject.PoslovniBrojDokumenta>
  <DomainObject.Predmet.StrankaIDrugi>
    <izvorni_sadrzaj>CROATIA osiguranje d.d. i dr.</izvorni_sadrzaj>
    <derivirana_varijabla naziv="DomainObject.Predmet.StrankaIDrugi_1">CROATIA osiguranje d.d. i dr.</derivirana_varijabla>
  </DomainObject.Predmet.StrankaIDrugi>
  <DomainObject.Predmet.ProtustrankaIDrugi>
    <izvorni_sadrzaj>CETINA-PAVIĆ d.o.o. za ribarstvo, prijevoz, trgovinu i usluge - u stečaju</izvorni_sadrzaj>
    <derivirana_varijabla naziv="DomainObject.Predmet.ProtustrankaIDrugi_1">CETINA-PAVIĆ d.o.o. za ribarstvo, prijevoz, trgovinu i usluge - u stečaju</derivirana_varijabla>
  </DomainObject.Predmet.ProtustrankaIDrugi>
  <DomainObject.Predmet.StrankaIDrugiAdressOIB>
    <izvorni_sadrzaj>CROATIA osiguranje d.d., OIB 26187994862, Miramarska 22, 10000 Zagreb i dr.</izvorni_sadrzaj>
    <derivirana_varijabla naziv="DomainObject.Predmet.StrankaIDrugiAdressOIB_1">CROATIA osiguranje d.d., OIB 26187994862, Miramarska 22, 10000 Zagreb i dr.</derivirana_varijabla>
  </DomainObject.Predmet.StrankaIDrugiAdressOIB>
  <DomainObject.Predmet.ProtustrankaIDrugiAdressOIB>
    <izvorni_sadrzaj>CETINA-PAVIĆ d.o.o. za ribarstvo, prijevoz, trgovinu i usluge - u stečaju, OIB 52965623256, Turopoljska cesta 72A, 10257 Donji Dragonožec</izvorni_sadrzaj>
    <derivirana_varijabla naziv="DomainObject.Predmet.ProtustrankaIDrugiAdressOIB_1">CETINA-PAVIĆ d.o.o. za ribarstvo, prijevoz, trgovinu i usluge - u stečaju, OIB 52965623256, Turopoljska cesta 72A, 10257 Donji Dragonožec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CETINA-PAVIĆ d.o.o. za ribarstvo, prijevoz, trgovinu i usluge - u stečaju</item>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item>Meri Šitić</item>
    </izvorni_sadrzaj>
    <derivirana_varijabla naziv="DomainObject.Predmet.SudioniciListNaziv_1">
      <item>CETINA-PAVIĆ d.o.o. za ribarstvo, prijevoz, trgovinu i usluge - u stečaju</item>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item>Meri Šitić</item>
    </derivirana_varijabla>
  </DomainObject.Predmet.SudioniciListNaziv>
  <DomainObject.Predmet.SudioniciListAdressOIB>
    <izvorni_sadrzaj>
      <item>CETINA-PAVIĆ d.o.o. za ribarstvo, prijevoz, trgovinu i usluge - u stečaju, OIB 52965623256, Turopoljska cesta 72A,10257 Donji Dragonožec</item>
      <item>HYPO LEASING KROATIEN d.o.o., OIB 87064273078, Koranska 16,10000 Zagreb</item>
      <item>VOLKSBANK, d.d., OIB 78427478595, Varšavska 9,10000 Zagreb</item>
      <item>MARIO PAVIĆ, OIB 59147408451, SAVSKA 22F,32276 Babina Greda</item>
      <item>ŽELJKO HRSTO, OIB 90660601243, J.KOZARCA 29,32242 Slakovci</item>
      <item>HRVATSKE VODE JADRANSKI PROJEKT d.o.o. za financiranje odvodnje i pročišćavanja otpadnih voda, OIB 86723793838, Ulica grada Vukovara 220,10000 Zagreb</item>
      <item>INA-INDUSTRIJA NAFTE, d.d., OIB 27759560625, Avenija V. Holjevca 10,10000 Zagreb</item>
      <item>CROATIA osiguranje d.d., OIB 26187994862, Miramarska 22,10000 Zagreb</item>
      <item>JADRANSKO OSIGURANJE dioničko društvo, OIB 94472454976, Listopadska 2,10000 Zagreb</item>
      <item>M.ŠIMUNDŽA d.o.o. za proizvodnju i usluge, OIB 45527481934, Blatine 6,Split</item>
      <item>JADRANSKO OSIGURANJE d.d., OIB 94472454976, Put Supavla 1,21000 Split</item>
      <item>NARODNE NOVINE, dioničko društvo za izdavanje i tiskanje Službenog lista Republike Hrvatske, službenih i drugih obrazaca te , OIB 64546066176, Savski Gaj XIII. put 6,10000 Zagreb</item>
      <item>Meri Šitić, OIB 61723426098, Šime Ljubića 7,21000 Split</item>
    </izvorni_sadrzaj>
    <derivirana_varijabla naziv="DomainObject.Predmet.SudioniciListAdressOIB_1">
      <item>CETINA-PAVIĆ d.o.o. za ribarstvo, prijevoz, trgovinu i usluge - u stečaju, OIB 52965623256, Turopoljska cesta 72A,10257 Donji Dragonožec</item>
      <item>HYPO LEASING KROATIEN d.o.o., OIB 87064273078, Koranska 16,10000 Zagreb</item>
      <item>VOLKSBANK, d.d., OIB 78427478595, Varšavska 9,10000 Zagreb</item>
      <item>MARIO PAVIĆ, OIB 59147408451, SAVSKA 22F,32276 Babina Greda</item>
      <item>ŽELJKO HRSTO, OIB 90660601243, J.KOZARCA 29,32242 Slakovci</item>
      <item>HRVATSKE VODE JADRANSKI PROJEKT d.o.o. za financiranje odvodnje i pročišćavanja otpadnih voda, OIB 86723793838, Ulica grada Vukovara 220,10000 Zagreb</item>
      <item>INA-INDUSTRIJA NAFTE, d.d., OIB 27759560625, Avenija V. Holjevca 10,10000 Zagreb</item>
      <item>CROATIA osiguranje d.d., OIB 26187994862, Miramarska 22,10000 Zagreb</item>
      <item>JADRANSKO OSIGURANJE dioničko društvo, OIB 94472454976, Listopadska 2,10000 Zagreb</item>
      <item>M.ŠIMUNDŽA d.o.o. za proizvodnju i usluge, OIB 45527481934, Blatine 6,Split</item>
      <item>JADRANSKO OSIGURANJE d.d., OIB 94472454976, Put Supavla 1,21000 Split</item>
      <item>NARODNE NOVINE, dioničko društvo za izdavanje i tiskanje Službenog lista Republike Hrvatske, službenih i drugih obrazaca te , OIB 64546066176, Savski Gaj XIII. put 6,10000 Zagreb</item>
      <item>Meri Šitić, OIB 61723426098, Šime Ljubića 7,21000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52965623256</item>
      <item>, OIB 87064273078</item>
      <item>, OIB 78427478595</item>
      <item>, OIB 59147408451</item>
      <item>, OIB 90660601243</item>
      <item>, OIB 86723793838</item>
      <item>, OIB 27759560625</item>
      <item>, OIB 26187994862</item>
      <item>, OIB 94472454976</item>
      <item>, OIB 45527481934</item>
      <item>, OIB 94472454976</item>
      <item>, OIB 64546066176</item>
      <item>, OIB 61723426098</item>
    </izvorni_sadrzaj>
    <derivirana_varijabla naziv="DomainObject.Predmet.SudioniciListNazivOIB_1">
      <item>, OIB 52965623256</item>
      <item>, OIB 87064273078</item>
      <item>, OIB 78427478595</item>
      <item>, OIB 59147408451</item>
      <item>, OIB 90660601243</item>
      <item>, OIB 86723793838</item>
      <item>, OIB 27759560625</item>
      <item>, OIB 26187994862</item>
      <item>, OIB 94472454976</item>
      <item>, OIB 45527481934</item>
      <item>, OIB 94472454976</item>
      <item>, OIB 64546066176</item>
      <item>, OIB 61723426098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406</properties:Words>
  <properties:Characters>2238</properties:Characters>
  <properties:Lines>91</properties:Lines>
  <properties:Paragraphs>22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2018-05-08T07:12:00Z</dcterms:created>
  <dc:creator>Jozo Ćaleta</dc:creator>
  <cp:lastModifiedBy>Jozo Ćaleta</cp:lastModifiedBy>
  <dcterms:modified xmlns:xsi="http://www.w3.org/2001/XMLSchema-instance" xsi:type="dcterms:W3CDTF">2018-05-08T07:14:00Z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St-43/2009-203 / Zapisnik - Ročište za dražbu (AAAAAAAAA.docx)</vt:lpwstr>
  </prop:property>
  <prop:property name="CC_coloring" pid="4" fmtid="{D5CDD505-2E9C-101B-9397-08002B2CF9AE}">
    <vt:bool>false</vt:bool>
  </prop:property>
  <prop:property name="BrojStranica" pid="5" fmtid="{D5CDD505-2E9C-101B-9397-08002B2CF9AE}">
    <vt:i4>2</vt:i4>
  </prop:property>
</prop:Properties>
</file>