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ec66" w14:paraId="2c3ec66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761DEA">
        <w:t>1</w:t>
      </w:r>
      <w:r w:rsidR="00F33763">
        <w:t>07</w:t>
      </w:r>
      <w:r w:rsidR="00C87B73">
        <w:t>/17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F33763">
        <w:t>MOJSIJE TRGOVINA d.o.o. za trgovinu i usluge, Zagreb, Brune Bušića, MBS: 080913594, OIB: 21488400366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761DEA">
        <w:t>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CC0773" w:rsidR="00454B5F" w:rsidRPr="00761DEA">
      <w:pPr>
        <w:jc w:val="both"/>
      </w:pP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F33763">
        <w:t>MOJSIJE TRGOVINA d.o.o. za trgovinu i usluge, Zagreb, Brune Bušića, MBS: 080913594, OIB: 21488400366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442B7A" w:rsidP="00863951" w:rsidR="00076074" w:rsidRPr="00761DEA">
      <w:pPr>
        <w:tabs>
          <w:tab w:pos="6195" w:val="left"/>
        </w:tabs>
        <w:ind w:hanging="1080"/>
      </w:pPr>
      <w:r>
        <w:rPr>
          <w:b/>
        </w:rPr>
        <w:tab/>
      </w:r>
      <w:r w:rsidR="00F17F70">
        <w:rPr>
          <w:b/>
        </w:rPr>
        <w:t xml:space="preserve">           </w:t>
      </w:r>
      <w:r w:rsidR="0074446F" w:rsidRPr="00442B7A">
        <w:t>Za stečajnog upravitelja određuje se</w:t>
      </w:r>
      <w:r w:rsidR="00C9205E">
        <w:t xml:space="preserve"> </w:t>
      </w:r>
      <w:r w:rsidR="00F33763">
        <w:t>Nikola Bojanić, Osijek, Bračka 179</w:t>
      </w:r>
      <w:r w:rsidR="00863951" w:rsidRPr="00761DEA">
        <w:t xml:space="preserve">, </w:t>
      </w:r>
      <w:r w:rsidR="00491F19">
        <w:t xml:space="preserve"> </w:t>
      </w:r>
      <w:r w:rsidR="00863951" w:rsidRPr="00761DEA">
        <w:t xml:space="preserve">OIB: </w:t>
      </w:r>
      <w:r w:rsidR="00F33763">
        <w:t>2886956915</w:t>
      </w:r>
      <w:r w:rsidR="00C9205E" w:rsidRPr="00761DEA">
        <w:t>.</w:t>
      </w:r>
    </w:p>
    <w:p w:rsidRDefault="00CE7A10" w:rsidP="00076074" w:rsidR="00B2201F" w:rsidRPr="00B2201F">
      <w:pPr>
        <w:tabs>
          <w:tab w:pos="6195" w:val="left"/>
        </w:tabs>
        <w:ind w:hanging="1080"/>
      </w:pPr>
      <w:r>
        <w:tab/>
      </w:r>
      <w:r w:rsidR="00447E2F">
        <w:tab/>
      </w:r>
    </w:p>
    <w:p w:rsidRDefault="0074446F" w:rsidP="00CC0773" w:rsidR="0074446F" w:rsidRPr="009B13D6">
      <w:pPr>
        <w:jc w:val="both"/>
        <w:rPr>
          <w:b/>
        </w:rPr>
      </w:pPr>
      <w:r>
        <w:tab/>
      </w:r>
      <w:r w:rsidRPr="00761DEA">
        <w:t>Zaključuje se</w:t>
      </w:r>
      <w:r>
        <w:t xml:space="preserve"> </w:t>
      </w:r>
      <w:r w:rsidR="00F740C3">
        <w:t xml:space="preserve">skraćeni </w:t>
      </w:r>
      <w:r>
        <w:t xml:space="preserve">stečajni postupak nad dužnikom </w:t>
      </w:r>
      <w:r w:rsidR="00F33763">
        <w:t>MOJSIJE TRGOVINA d.o.o. za trgovinu i usluge, Zagreb, Brune Bušića, MBS: 080913594, OIB: 21488400366</w:t>
      </w:r>
      <w:r w:rsidR="005F2D64"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0239F5">
        <w:t>3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491F19">
        <w:t>MOJSIJE TRGOVINA d.o.o. za trgovinu i usluge, Zagreb, Brune Bušića, MBS: 080913594, OIB: 21488400366</w:t>
      </w:r>
      <w:r w:rsidR="00F92EDB">
        <w:rPr>
          <w:b/>
        </w:rPr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 xml:space="preserve">pozvao članove uprave dužnika na podnošenje javnobilježničkog ovjerovljenog </w:t>
      </w:r>
      <w:proofErr w:type="spellStart"/>
      <w:r w:rsidR="007A5C21">
        <w:t>prokaznog</w:t>
      </w:r>
      <w:proofErr w:type="spellEnd"/>
      <w:r w:rsidR="007A5C21">
        <w:t xml:space="preserve">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lastRenderedPageBreak/>
        <w:t>6 St-</w:t>
      </w:r>
      <w:r w:rsidR="00761DEA">
        <w:t>1</w:t>
      </w:r>
      <w:r w:rsidR="00F33763">
        <w:t>07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0239F5">
        <w:t>3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761DEA">
        <w:t>Vesna Štajduhar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863951" w:rsidR="00863951" w:rsidRPr="00761DEA">
      <w:pPr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  <w:r w:rsidR="00491F19">
        <w:t>Nikola Bojanić, Osijek, Bračka 179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proofErr w:type="spellStart"/>
      <w:r w:rsidR="00C36B96" w:rsidRPr="00C36B96">
        <w:t>ogl</w:t>
      </w:r>
      <w:proofErr w:type="spellEnd"/>
      <w:r w:rsidR="00C36B96" w:rsidRPr="00C36B96">
        <w:t>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>registar suda - ovdje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761DEA">
        <w:t>15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D6F" w:rsidP="00E5585D" w:rsidR="00AE3D6F">
      <w:r>
        <w:separator/>
      </w:r>
    </w:p>
  </w:endnote>
  <w:endnote w:id="0" w:type="continuationSeparator">
    <w:p w:rsidRDefault="00AE3D6F" w:rsidP="00E5585D" w:rsidR="00AE3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D6F" w:rsidP="00E5585D" w:rsidR="00AE3D6F">
      <w:r>
        <w:separator/>
      </w:r>
    </w:p>
  </w:footnote>
  <w:footnote w:id="0" w:type="continuationSeparator">
    <w:p w:rsidRDefault="00AE3D6F" w:rsidP="00E5585D" w:rsidR="00AE3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3C3C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57CF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C3C3C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E3D6F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C3C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3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C3C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3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C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ZAKONA O SUDOVIMA</izvorni_sadrzaj>
    <derivirana_varijabla naziv="DomainObject.Predmet.PrimjedbaSuca_1">ČL 11 ZAKONA O SUDOVIMA</derivirana_varijabla>
  </DomainObject.Predmet.PrimjedbaSuca>
  <DomainObject.Predmet.ProtustrankaFormated>
    <izvorni_sadrzaj>  MOJSIJE TRGOVINA j.d.o.o. za trgovinu i usluge</izvorni_sadrzaj>
    <derivirana_varijabla naziv="DomainObject.Predmet.ProtustrankaFormated_1">  MOJSIJE TRGOVINA j.d.o.o. za trgovinu i usluge</derivirana_varijabla>
  </DomainObject.Predmet.ProtustrankaFormated>
  <DomainObject.Predmet.ProtustrankaFormatedOIB>
    <izvorni_sadrzaj>  MOJSIJE TRGOVINA j.d.o.o. za trgovinu i usluge, OIB 21488400366</izvorni_sadrzaj>
    <derivirana_varijabla naziv="DomainObject.Predmet.ProtustrankaFormatedOIB_1">  MOJSIJE TRGOVINA j.d.o.o. za trgovinu i usluge, OIB 21488400366</derivirana_varijabla>
  </DomainObject.Predmet.ProtustrankaFormatedOIB>
  <DomainObject.Predmet.ProtustrankaFormatedWithAdress>
    <izvorni_sadrzaj> MOJSIJE TRGOVINA j.d.o.o. za trgovinu i usluge, Brune Bušića 23, 10000 Zagreb</izvorni_sadrzaj>
    <derivirana_varijabla naziv="DomainObject.Predmet.ProtustrankaFormatedWithAdress_1"> MOJSIJE TRGOVINA j.d.o.o. za trgovinu i usluge, Brune Bušića 23, 10000 Zagreb</derivirana_varijabla>
  </DomainObject.Predmet.ProtustrankaFormatedWithAdress>
  <DomainObject.Predmet.ProtustrankaFormatedWithAdressOIB>
    <izvorni_sadrzaj> MOJSIJE TRGOVINA j.d.o.o. za trgovinu i usluge, OIB 21488400366, Brune Bušića 23, 10000 Zagreb</izvorni_sadrzaj>
    <derivirana_varijabla naziv="DomainObject.Predmet.ProtustrankaFormatedWithAdressOIB_1"> MOJSIJE TRGOVINA j.d.o.o. za trgovinu i usluge, OIB 21488400366, Brune Bušića 23, 10000 Zagreb</derivirana_varijabla>
  </DomainObject.Predmet.ProtustrankaFormatedWithAdressOIB>
  <DomainObject.Predmet.ProtustrankaWithAdress>
    <izvorni_sadrzaj>MOJSIJE TRGOVINA j.d.o.o. za trgovinu i usluge Brune Bušića 23, 10000 Zagreb</izvorni_sadrzaj>
    <derivirana_varijabla naziv="DomainObject.Predmet.ProtustrankaWithAdress_1">MOJSIJE TRGOVINA j.d.o.o. za trgovinu i usluge Brune Bušića 23, 10000 Zagreb</derivirana_varijabla>
  </DomainObject.Predmet.ProtustrankaWithAdress>
  <DomainObject.Predmet.ProtustrankaWithAdressOIB>
    <izvorni_sadrzaj>MOJSIJE TRGOVINA j.d.o.o. za trgovinu i usluge, OIB 21488400366, Brune Bušića 23, 10000 Zagreb</izvorni_sadrzaj>
    <derivirana_varijabla naziv="DomainObject.Predmet.ProtustrankaWithAdressOIB_1">MOJSIJE TRGOVINA j.d.o.o. za trgovinu i usluge, OIB 21488400366, Brune Bušića 23, 10000 Zagreb</derivirana_varijabla>
  </DomainObject.Predmet.ProtustrankaWithAdressOIB>
  <DomainObject.Predmet.ProtustrankaNazivFormated>
    <izvorni_sadrzaj>MOJSIJE TRGOVINA j.d.o.o. za trgovinu i usluge</izvorni_sadrzaj>
    <derivirana_varijabla naziv="DomainObject.Predmet.ProtustrankaNazivFormated_1">MOJSIJE TRGOVINA j.d.o.o. za trgovinu i usluge</derivirana_varijabla>
  </DomainObject.Predmet.ProtustrankaNazivFormated>
  <DomainObject.Predmet.ProtustrankaNazivFormatedOIB>
    <izvorni_sadrzaj>MOJSIJE TRGOVINA j.d.o.o. za trgovinu i usluge, OIB 21488400366</izvorni_sadrzaj>
    <derivirana_varijabla naziv="DomainObject.Predmet.ProtustrankaNazivFormatedOIB_1">MOJSIJE TRGOVINA j.d.o.o. za trgovinu i usluge, OIB 21488400366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MOJSIJE TRGOVINA j.d.o.o. za trgovinu i usluge</item>
    </izvorni_sadrzaj>
    <derivirana_varijabla naziv="DomainObject.Predmet.ProtuStrankaListFormated_1">
      <item>MOJSIJE TRGOVINA j.d.o.o. za trgovinu i usluge</item>
    </derivirana_varijabla>
  </DomainObject.Predmet.ProtuStrankaListFormated>
  <DomainObject.Predmet.ProtuStrankaListFormatedOIB>
    <izvorni_sadrzaj>
      <item>MOJSIJE TRGOVINA j.d.o.o. za trgovinu i usluge, OIB 21488400366</item>
    </izvorni_sadrzaj>
    <derivirana_varijabla naziv="DomainObject.Predmet.ProtuStrankaListFormatedOIB_1">
      <item>MOJSIJE TRGOVINA j.d.o.o. za trgovinu i usluge, OIB 21488400366</item>
    </derivirana_varijabla>
  </DomainObject.Predmet.ProtuStrankaListFormatedOIB>
  <DomainObject.Predmet.ProtuStrankaListFormatedWithAdress>
    <izvorni_sadrzaj>
      <item>MOJSIJE TRGOVINA j.d.o.o. za trgovinu i usluge, Brune Bušića 23, 10000 Zagreb</item>
    </izvorni_sadrzaj>
    <derivirana_varijabla naziv="DomainObject.Predmet.ProtuStrankaListFormatedWithAdress_1">
      <item>MOJSIJE TRGOVINA j.d.o.o. za trgovinu i usluge, Brune Bušića 23, 10000 Zagreb</item>
    </derivirana_varijabla>
  </DomainObject.Predmet.ProtuStrankaListFormatedWithAdress>
  <DomainObject.Predmet.ProtuStrankaListFormatedWithAdressOIB>
    <izvorni_sadrzaj>
      <item>MOJSIJE TRGOVINA j.d.o.o. za trgovinu i usluge, OIB 21488400366, Brune Bušića 23, 10000 Zagreb</item>
    </izvorni_sadrzaj>
    <derivirana_varijabla naziv="DomainObject.Predmet.ProtuStrankaListFormatedWithAdressOIB_1">
      <item>MOJSIJE TRGOVINA j.d.o.o. za trgovinu i usluge, OIB 21488400366, Brune Bušića 23, 10000 Zagreb</item>
    </derivirana_varijabla>
  </DomainObject.Predmet.ProtuStrankaListFormatedWithAdressOIB>
  <DomainObject.Predmet.ProtuStrankaListNazivFormated>
    <izvorni_sadrzaj>
      <item>MOJSIJE TRGOVINA j.d.o.o. za trgovinu i usluge</item>
    </izvorni_sadrzaj>
    <derivirana_varijabla naziv="DomainObject.Predmet.ProtuStrankaListNazivFormated_1">
      <item>MOJSIJE TRGOVINA j.d.o.o. za trgovinu i usluge</item>
    </derivirana_varijabla>
  </DomainObject.Predmet.ProtuStrankaListNazivFormated>
  <DomainObject.Predmet.ProtuStrankaListNazivFormatedOIB>
    <izvorni_sadrzaj>
      <item>MOJSIJE TRGOVINA j.d.o.o. za trgovinu i usluge, OIB 21488400366</item>
    </izvorni_sadrzaj>
    <derivirana_varijabla naziv="DomainObject.Predmet.ProtuStrankaListNazivFormatedOIB_1">
      <item>MOJSIJE TRGOVINA j.d.o.o. za trgovinu i usluge, OIB 21488400366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MOJSIJE TRGOVINA j.d.o.o. za trgovinu i usluge</izvorni_sadrzaj>
    <derivirana_varijabla naziv="DomainObject.Predmet.ProtustrankaIDrugi_1">MOJSIJE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MOJSIJE TRGOVINA j.d.o.o. za trgovinu i usluge, OIB 21488400366, Brune Bušića 23, 10000 Zagreb</izvorni_sadrzaj>
    <derivirana_varijabla naziv="DomainObject.Predmet.ProtustrankaIDrugiAdressOIB_1">MOJSIJE TRGOVINA j.d.o.o. za trgovinu i usluge, OIB 21488400366, Brune Bušića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MOJSIJE TRGOVINA j.d.o.o. za trgovinu i usluge</item>
      <item>FINA Regionalni centar Zagreb</item>
    </izvorni_sadrzaj>
    <derivirana_varijabla naziv="DomainObject.Predmet.SudioniciListNaziv_1">
      <item>MOJSIJE TRGOVINA j.d.o.o. za trgovinu i usluge</item>
      <item>FINA Regionalni centar Zagreb</item>
    </derivirana_varijabla>
  </DomainObject.Predmet.SudioniciListNaziv>
  <DomainObject.Predmet.SudioniciListAdressOIB>
    <izvorni_sadrzaj>
      <item>MOJSIJE TRGOVINA j.d.o.o. za trgovinu i usluge, OIB 21488400366, Brune Bušića 23,10000 Zagreb</item>
      <item>FINA Regionalni centar Zagreb, OIB 85821130368, Trg svibanjskih žrtava 1995. br. 1,10000 Zagreb</item>
    </izvorni_sadrzaj>
    <derivirana_varijabla naziv="DomainObject.Predmet.SudioniciListAdressOIB_1">
      <item>MOJSIJE TRGOVINA j.d.o.o. za trgovinu i usluge, OIB 21488400366, Brune Bušića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21488400366</item>
      <item>, OIB 85821130368</item>
    </izvorni_sadrzaj>
    <derivirana_varijabla naziv="DomainObject.Predmet.SudioniciListNazivOIB_1">
      <item>, OIB 21488400366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D979C-9B4E-443D-9D67-5AB03CD20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2023</properties:Characters>
  <properties:Lines>93</properties:Lines>
  <properties:Paragraphs>31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2017-03-22T07:17:00Z</dcterms:created>
  <dc:creator>grgicv</dc:creator>
  <cp:lastModifiedBy>Vesna Štajduhar</cp:lastModifiedBy>
  <cp:lastPrinted>2017-04-13T07:58:00Z</cp:lastPrinted>
  <dcterms:modified xmlns:xsi="http://www.w3.org/2001/XMLSchema-instance" xsi:type="dcterms:W3CDTF">2017-04-13T08:35:00Z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