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5a0e" w14:paraId="eb05a0e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15EDF">
        <w:rPr>
          <w:szCs w:val="20"/>
        </w:rPr>
        <w:t>1225</w:t>
      </w:r>
      <w:proofErr w:type="spellEnd"/>
      <w:r w:rsidR="00E15EDF">
        <w:rPr>
          <w:szCs w:val="20"/>
        </w:rPr>
        <w:t>/</w:t>
      </w:r>
      <w:proofErr w:type="spellStart"/>
      <w:r w:rsidR="00E15EDF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proofErr w:type="spellStart"/>
      <w:r w:rsidR="00077B79">
        <w:t>LUMINOSITY</w:t>
      </w:r>
      <w:proofErr w:type="spellEnd"/>
      <w:r w:rsidR="00077B79">
        <w:t xml:space="preserve"> STUDIO j.d.o.o., Zagreb, Sr. Njemačke 4, </w:t>
      </w:r>
      <w:proofErr w:type="spellStart"/>
      <w:r w:rsidR="00077B79">
        <w:t>OIB</w:t>
      </w:r>
      <w:proofErr w:type="spellEnd"/>
      <w:r w:rsidR="00077B79">
        <w:t xml:space="preserve">: </w:t>
      </w:r>
      <w:proofErr w:type="spellStart"/>
      <w:r w:rsidR="00077B79" w:rsidRPr="00581884">
        <w:t>46938333278</w:t>
      </w:r>
      <w:proofErr w:type="spellEnd"/>
      <w:r w:rsidRPr="009B01DE">
        <w:t xml:space="preserve">, </w:t>
      </w:r>
      <w:r w:rsidR="00077B79">
        <w:t>5. 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B01DE" w:rsidRPr="005175F0">
      <w:pPr>
        <w:ind w:firstLine="708"/>
        <w:jc w:val="both"/>
      </w:pPr>
      <w:r w:rsidRPr="005175F0">
        <w:t xml:space="preserve">Poziva se treća osoba – MINISTARSTVO FINANCIJA, POREZNA UPRAVA u roku od </w:t>
      </w:r>
      <w:r w:rsidR="00D54BA4">
        <w:t>8</w:t>
      </w:r>
      <w:r w:rsidRPr="005175F0">
        <w:t xml:space="preserve"> dana </w:t>
      </w:r>
      <w:r w:rsidR="009E189D">
        <w:t xml:space="preserve">od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podatke o imovin</w:t>
      </w:r>
      <w:r>
        <w:t>i dužnika</w:t>
      </w:r>
      <w:r w:rsidRPr="005175F0">
        <w:t xml:space="preserve"> </w:t>
      </w:r>
      <w:proofErr w:type="spellStart"/>
      <w:r w:rsidR="006F7406">
        <w:t>LUMINOSITY</w:t>
      </w:r>
      <w:proofErr w:type="spellEnd"/>
      <w:r w:rsidR="006F7406">
        <w:t xml:space="preserve"> STUDIO j.d.o.o., Zagreb, Sr. Njemačke 4, </w:t>
      </w:r>
      <w:proofErr w:type="spellStart"/>
      <w:r w:rsidR="006F7406">
        <w:t>OIB</w:t>
      </w:r>
      <w:proofErr w:type="spellEnd"/>
      <w:r w:rsidR="006F7406">
        <w:t xml:space="preserve">: </w:t>
      </w:r>
      <w:proofErr w:type="spellStart"/>
      <w:r w:rsidR="006F7406" w:rsidRPr="00581884">
        <w:t>46938333278</w:t>
      </w:r>
      <w:proofErr w:type="spellEnd"/>
      <w:r>
        <w:rPr>
          <w:lang w:val="pt-BR"/>
        </w:rPr>
        <w:t>,</w:t>
      </w:r>
      <w:r w:rsidRPr="005175F0">
        <w:rPr>
          <w:lang w:val="pt-BR"/>
        </w:rPr>
        <w:t xml:space="preserve"> </w:t>
      </w:r>
      <w:r w:rsidRPr="005175F0">
        <w:t>i to iz evidencije imovine bitne za oporezivanje kojom treća osoba raspolaže (nekretnine, vozila, dionice, stanje na računu i dr.).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6F7406">
        <w:t>5. 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B2FC3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29024D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>. st. 7. S</w:t>
      </w:r>
      <w:r w:rsidR="0029024D">
        <w:rPr>
          <w:szCs w:val="20"/>
        </w:rPr>
        <w:t xml:space="preserve">tečajnog zakona </w:t>
      </w:r>
      <w:r w:rsidR="00DE2018">
        <w:rPr>
          <w:szCs w:val="20"/>
        </w:rPr>
        <w:t>–</w:t>
      </w:r>
      <w:r w:rsidR="0029024D">
        <w:rPr>
          <w:szCs w:val="20"/>
        </w:rPr>
        <w:t xml:space="preserve"> </w:t>
      </w:r>
      <w:r w:rsidR="00DE2018">
        <w:rPr>
          <w:szCs w:val="20"/>
        </w:rPr>
        <w:t xml:space="preserve">"Narodne novine" broj </w:t>
      </w:r>
      <w:proofErr w:type="spellStart"/>
      <w:r w:rsidR="00DE2018">
        <w:rPr>
          <w:szCs w:val="20"/>
        </w:rPr>
        <w:t>71</w:t>
      </w:r>
      <w:proofErr w:type="spellEnd"/>
      <w:r w:rsidR="00DE2018">
        <w:rPr>
          <w:szCs w:val="20"/>
        </w:rPr>
        <w:t>/</w:t>
      </w:r>
      <w:proofErr w:type="spellStart"/>
      <w:r w:rsidR="00DE2018">
        <w:rPr>
          <w:szCs w:val="20"/>
        </w:rPr>
        <w:t>15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7B2FC3" w:rsidP="007B2FC3" w:rsidR="007B2FC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B2FC3" w:rsidP="007B2FC3" w:rsidR="0098590C" w:rsidRPr="005175F0">
      <w:pPr>
        <w:jc w:val="both"/>
      </w:pPr>
      <w:r>
        <w:t>Petra Čiček</w:t>
      </w:r>
    </w:p>
    <w:sectPr w:rsidSect="00FD5897" w:rsidR="0098590C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77B79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9024D"/>
    <w:rsid w:val="002A045C"/>
    <w:rsid w:val="002B37B3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2641"/>
    <w:rsid w:val="005E291B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7406"/>
    <w:rsid w:val="00740CB5"/>
    <w:rsid w:val="00750BC6"/>
    <w:rsid w:val="00795B21"/>
    <w:rsid w:val="007A2B09"/>
    <w:rsid w:val="007B2FC3"/>
    <w:rsid w:val="007B6E2D"/>
    <w:rsid w:val="00817E97"/>
    <w:rsid w:val="00825E59"/>
    <w:rsid w:val="008428E4"/>
    <w:rsid w:val="00854201"/>
    <w:rsid w:val="00865E71"/>
    <w:rsid w:val="0088375F"/>
    <w:rsid w:val="008C59B4"/>
    <w:rsid w:val="008D44CD"/>
    <w:rsid w:val="008D74ED"/>
    <w:rsid w:val="00900528"/>
    <w:rsid w:val="00913A61"/>
    <w:rsid w:val="00930BEA"/>
    <w:rsid w:val="00941F76"/>
    <w:rsid w:val="00957DFE"/>
    <w:rsid w:val="0098590C"/>
    <w:rsid w:val="0098614F"/>
    <w:rsid w:val="00995991"/>
    <w:rsid w:val="009A181D"/>
    <w:rsid w:val="009A28E1"/>
    <w:rsid w:val="009B01DE"/>
    <w:rsid w:val="009D49AC"/>
    <w:rsid w:val="009E189D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B1327"/>
    <w:rsid w:val="00D11261"/>
    <w:rsid w:val="00D35690"/>
    <w:rsid w:val="00D375CB"/>
    <w:rsid w:val="00D50170"/>
    <w:rsid w:val="00D508B3"/>
    <w:rsid w:val="00D53654"/>
    <w:rsid w:val="00D54BA4"/>
    <w:rsid w:val="00D82630"/>
    <w:rsid w:val="00DB0D7E"/>
    <w:rsid w:val="00DB3C6F"/>
    <w:rsid w:val="00DB6914"/>
    <w:rsid w:val="00DD6BFE"/>
    <w:rsid w:val="00DD7054"/>
    <w:rsid w:val="00DE2018"/>
    <w:rsid w:val="00E021BF"/>
    <w:rsid w:val="00E15EDF"/>
    <w:rsid w:val="00E41DE5"/>
    <w:rsid w:val="00E836E8"/>
    <w:rsid w:val="00ED6659"/>
    <w:rsid w:val="00EF1B9B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St-1225/2017-12</izvorni_sadrzaj>
    <derivirana_varijabla naziv="DomainObject.Oznaka_1">St-1225/2017-12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LUMINOSITY STUDIO j.d.o.o. za usluge</izvorni_sadrzaj>
    <derivirana_varijabla naziv="DomainObject.Predmet.ProtustrankaFormated_1">  LUMINOSITY STUDIO j.d.o.o. za usluge</derivirana_varijabla>
  </DomainObject.Predmet.ProtustrankaFormated>
  <DomainObject.Predmet.ProtustrankaFormatedOIB>
    <izvorni_sadrzaj>  LUMINOSITY STUDIO j.d.o.o. za usluge, OIB 46938333278</izvorni_sadrzaj>
    <derivirana_varijabla naziv="DomainObject.Predmet.ProtustrankaFormatedOIB_1">  LUMINOSITY STUDIO j.d.o.o. za usluge, OIB 46938333278</derivirana_varijabla>
  </DomainObject.Predmet.ProtustrankaFormatedOIB>
  <DomainObject.Predmet.ProtustrankaFormatedWithAdress>
    <izvorni_sadrzaj> LUMINOSITY STUDIO j.d.o.o. za usluge, Sr. Njemačke 4, 10000 Zagreb</izvorni_sadrzaj>
    <derivirana_varijabla naziv="DomainObject.Predmet.ProtustrankaFormatedWithAdress_1"> LUMINOSITY STUDIO j.d.o.o. za usluge, Sr. Njemačke 4, 10000 Zagreb</derivirana_varijabla>
  </DomainObject.Predmet.ProtustrankaFormatedWithAdress>
  <DomainObject.Predmet.ProtustrankaFormatedWithAdressOIB>
    <izvorni_sadrzaj> LUMINOSITY STUDIO j.d.o.o. za usluge, OIB 46938333278, Sr. Njemačke 4, 10000 Zagreb</izvorni_sadrzaj>
    <derivirana_varijabla naziv="DomainObject.Predmet.ProtustrankaFormatedWithAdressOIB_1"> LUMINOSITY STUDIO j.d.o.o. za usluge, OIB 46938333278, Sr. Njemačke 4, 10000 Zagreb</derivirana_varijabla>
  </DomainObject.Predmet.ProtustrankaFormatedWithAdressOIB>
  <DomainObject.Predmet.ProtustrankaWithAdress>
    <izvorni_sadrzaj>LUMINOSITY STUDIO j.d.o.o. za usluge Sr. Njemačke 4, 10000 Zagreb</izvorni_sadrzaj>
    <derivirana_varijabla naziv="DomainObject.Predmet.ProtustrankaWithAdress_1">LUMINOSITY STUDIO j.d.o.o. za usluge Sr. Njemačke 4, 10000 Zagreb</derivirana_varijabla>
  </DomainObject.Predmet.ProtustrankaWithAdress>
  <DomainObject.Predmet.ProtustrankaWithAdressOIB>
    <izvorni_sadrzaj>LUMINOSITY STUDIO j.d.o.o. za usluge, OIB 46938333278, Sr. Njemačke 4, 10000 Zagreb</izvorni_sadrzaj>
    <derivirana_varijabla naziv="DomainObject.Predmet.ProtustrankaWithAdressOIB_1">LUMINOSITY STUDIO j.d.o.o. za usluge, OIB 46938333278, Sr. Njemačke 4, 10000 Zagreb</derivirana_varijabla>
  </DomainObject.Predmet.ProtustrankaWithAdressOIB>
  <DomainObject.Predmet.ProtustrankaNazivFormated>
    <izvorni_sadrzaj>LUMINOSITY STUDIO j.d.o.o. za usluge</izvorni_sadrzaj>
    <derivirana_varijabla naziv="DomainObject.Predmet.ProtustrankaNazivFormated_1">LUMINOSITY STUDIO j.d.o.o. za usluge</derivirana_varijabla>
  </DomainObject.Predmet.ProtustrankaNazivFormated>
  <DomainObject.Predmet.ProtustrankaNazivFormatedOIB>
    <izvorni_sadrzaj>LUMINOSITY STUDIO j.d.o.o. za usluge, OIB 46938333278</izvorni_sadrzaj>
    <derivirana_varijabla naziv="DomainObject.Predmet.ProtustrankaNazivFormatedOIB_1">LUMINOSITY STUDIO j.d.o.o. za usluge, OIB 46938333278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LUMINOSITY STUDIO j.d.o.o. za usluge</item>
    </izvorni_sadrzaj>
    <derivirana_varijabla naziv="DomainObject.Predmet.ProtuStrankaListFormated_1">
      <item>LUMINOSITY STUDIO j.d.o.o. za usluge</item>
    </derivirana_varijabla>
  </DomainObject.Predmet.ProtuStrankaListFormated>
  <DomainObject.Predmet.ProtuStrankaListFormatedOIB>
    <izvorni_sadrzaj>
      <item>LUMINOSITY STUDIO j.d.o.o. za usluge, OIB 46938333278</item>
    </izvorni_sadrzaj>
    <derivirana_varijabla naziv="DomainObject.Predmet.ProtuStrankaListFormatedOIB_1">
      <item>LUMINOSITY STUDIO j.d.o.o. za usluge, OIB 46938333278</item>
    </derivirana_varijabla>
  </DomainObject.Predmet.ProtuStrankaListFormatedOIB>
  <DomainObject.Predmet.ProtuStrankaListFormatedWithAdress>
    <izvorni_sadrzaj>
      <item>LUMINOSITY STUDIO j.d.o.o. za usluge, Sr. Njemačke 4, 10000 Zagreb</item>
    </izvorni_sadrzaj>
    <derivirana_varijabla naziv="DomainObject.Predmet.ProtuStrankaListFormatedWithAdress_1">
      <item>LUMINOSITY STUDIO j.d.o.o. za usluge, Sr. Njemačke 4, 10000 Zagreb</item>
    </derivirana_varijabla>
  </DomainObject.Predmet.ProtuStrankaListFormatedWithAdress>
  <DomainObject.Predmet.ProtuStrankaListFormatedWithAdressOIB>
    <izvorni_sadrzaj>
      <item>LUMINOSITY STUDIO j.d.o.o. za usluge, OIB 46938333278, Sr. Njemačke 4, 10000 Zagreb</item>
    </izvorni_sadrzaj>
    <derivirana_varijabla naziv="DomainObject.Predmet.ProtuStrankaListFormatedWithAdressOIB_1">
      <item>LUMINOSITY STUDIO j.d.o.o. za usluge, OIB 46938333278, Sr. Njemačke 4, 10000 Zagreb</item>
    </derivirana_varijabla>
  </DomainObject.Predmet.ProtuStrankaListFormatedWithAdressOIB>
  <DomainObject.Predmet.ProtuStrankaListNazivFormated>
    <izvorni_sadrzaj>
      <item>LUMINOSITY STUDIO j.d.o.o. za usluge</item>
    </izvorni_sadrzaj>
    <derivirana_varijabla naziv="DomainObject.Predmet.ProtuStrankaListNazivFormated_1">
      <item>LUMINOSITY STUDIO j.d.o.o. za usluge</item>
    </derivirana_varijabla>
  </DomainObject.Predmet.ProtuStrankaListNazivFormated>
  <DomainObject.Predmet.ProtuStrankaListNazivFormatedOIB>
    <izvorni_sadrzaj>
      <item>LUMINOSITY STUDIO j.d.o.o. za usluge, OIB 46938333278</item>
    </izvorni_sadrzaj>
    <derivirana_varijabla naziv="DomainObject.Predmet.ProtuStrankaListNazivFormatedOIB_1">
      <item>LUMINOSITY STUDIO j.d.o.o. za usluge, OIB 46938333278</item>
    </derivirana_varijabla>
  </DomainObject.Predmet.ProtuStrankaListNazivFormatedOIB>
  <DomainObject.Predmet.OstaliListFormated>
    <izvorni_sadrzaj>
      <item>Petra Margetić</item>
      <item>Raiffeisenbank Austria d.d.</item>
    </izvorni_sadrzaj>
    <derivirana_varijabla naziv="DomainObject.Predmet.OstaliListFormated_1">
      <item>Petra Margetić</item>
      <item>Raiffeisenbank Austria d.d.</item>
    </derivirana_varijabla>
  </DomainObject.Predmet.OstaliListFormated>
  <DomainObject.Predmet.OstaliListFormatedOIB>
    <izvorni_sadrzaj>
      <item>Petra Margetić, OIB 61994650146</item>
      <item>Raiffeisenbank Austria d.d., OIB 53056966535</item>
    </izvorni_sadrzaj>
    <derivirana_varijabla naziv="DomainObject.Predmet.OstaliListFormatedOIB_1">
      <item>Petra Margetić, OIB 61994650146</item>
      <item>Raiffeisenbank Austria d.d., OIB 53056966535</item>
    </derivirana_varijabla>
  </DomainObject.Predmet.OstaliListFormatedOIB>
  <DomainObject.Predmet.OstaliListFormatedWithAdress>
    <izvorni_sadrzaj>
      <item>Petra Margetić, Savezne Republike Njemačke 4, 10000 Zagreb</item>
      <item>Raiffeisenbank Austria d.d., Magazinska cesta 69, 10000 Zagreb</item>
    </izvorni_sadrzaj>
    <derivirana_varijabla naziv="DomainObject.Predmet.OstaliListFormatedWithAdress_1">
      <item>Petra Margetić, Savezne Republike Njemačke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Margetić, OIB 61994650146, Savezne Republike Njemačke 4, 10000 Zagreb</item>
      <item>Raiffeisenbank Austria d.d., OIB 53056966535, Magazinska cesta 69, 10000 Zagreb</item>
    </izvorni_sadrzaj>
    <derivirana_varijabla naziv="DomainObject.Predmet.OstaliListFormatedWithAdressOIB_1">
      <item>Petra Margetić, OIB 61994650146, Savezne Republike Njemačke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Margetić</item>
      <item>Raiffeisenbank Austria d.d.</item>
    </izvorni_sadrzaj>
    <derivirana_varijabla naziv="DomainObject.Predmet.OstaliListNazivFormated_1">
      <item>Petra Margetić</item>
      <item>Raiffeisenbank Austria d.d.</item>
    </derivirana_varijabla>
  </DomainObject.Predmet.OstaliListNazivFormated>
  <DomainObject.Predmet.OstaliListNazivFormatedOIB>
    <izvorni_sadrzaj>
      <item>Petra Margetić, OIB 61994650146</item>
      <item>Raiffeisenbank Austria d.d., OIB 53056966535</item>
    </izvorni_sadrzaj>
    <derivirana_varijabla naziv="DomainObject.Predmet.OstaliListNazivFormatedOIB_1">
      <item>Petra Margetić, OIB 61994650146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St-1225/2017-12</izvorni_sadrzaj>
    <derivirana_varijabla naziv="DomainObject.PoslovniBrojDokumenta_1">St-1225/2017-12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LUMINOSITY STUDIO j.d.o.o. za usluge</izvorni_sadrzaj>
    <derivirana_varijabla naziv="DomainObject.Predmet.ProtustrankaIDrugi_1">LUMINOSITY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LUMINOSITY STUDIO j.d.o.o. za usluge, OIB 46938333278, Sr. Njemačke 4, 10000 Zagreb</izvorni_sadrzaj>
    <derivirana_varijabla naziv="DomainObject.Predmet.ProtustrankaIDrugiAdressOIB_1">LUMINOSITY STUDIO j.d.o.o. za usluge, OIB 46938333278, Sr.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LUMINOSITY STUDIO j.d.o.o. za usluge</item>
      <item>Petra Margetić</item>
      <item>Raiffeisenbank Austria d.d.</item>
    </izvorni_sadrzaj>
    <derivirana_varijabla naziv="DomainObject.Predmet.SudioniciListNaziv_1">
      <item>FINA Regionalni centar Zagreb</item>
      <item>LUMINOSITY STUDIO j.d.o.o. za usluge</item>
      <item>Petra Margetić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46938333278</item>
      <item>, OIB 61994650146</item>
      <item>, OIB 53056966535</item>
    </izvorni_sadrzaj>
    <derivirana_varijabla naziv="DomainObject.Predmet.SudioniciListNazivOIB_1">
      <item>, OIB 85821130368</item>
      <item>, OIB 46938333278</item>
      <item>, OIB 61994650146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183CA-43D3-497A-9637-F53E630D1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149</properties:Words>
  <properties:Characters>761</properties:Characters>
  <properties:Lines>33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2016-05-31T12:11:00Z</dcterms:created>
  <dc:creator>Jelena Čuveljak</dc:creator>
  <cp:lastModifiedBy>Petra Čiček</cp:lastModifiedBy>
  <cp:lastPrinted>2017-09-05T11:18:00Z</cp:lastPrinted>
  <dcterms:modified xmlns:xsi="http://www.w3.org/2001/XMLSchema-instance" xsi:type="dcterms:W3CDTF">2017-09-05T11:20:00Z</dcterms:modified>
  <cp:revision>23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