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9d7cf" w14:paraId="4c9d7cf"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F82AD3" w:rsidP="00F82AD3" w:rsidR="00F82AD3" w:rsidRPr="00F82AD3">
      <w:pPr>
        <w:spacing w:after="0"/>
        <w:rPr>
          <w:rFonts w:cs="Times New Roman" w:eastAsia="Times New Roman"/>
          <w:lang w:eastAsia="hr-HR"/>
        </w:rPr>
      </w:pPr>
    </w:p>
    <w:p w:rsidRDefault="00F82AD3" w:rsidP="00F82AD3" w:rsidR="00F82AD3" w:rsidRPr="00F82AD3">
      <w:pPr>
        <w:spacing w:after="0"/>
        <w:rPr>
          <w:rFonts w:cs="Times New Roman" w:eastAsia="Times New Roman"/>
          <w:lang w:eastAsia="hr-HR"/>
        </w:rPr>
      </w:pP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r>
      <w:r w:rsidRPr="00F82AD3">
        <w:rPr>
          <w:rFonts w:cs="Times New Roman" w:eastAsia="Times New Roman"/>
          <w:lang w:eastAsia="hr-HR"/>
        </w:rPr>
        <w:tab/>
        <w:t>9 St-9/15</w:t>
      </w:r>
    </w:p>
    <w:p w:rsidRDefault="00F82AD3" w:rsidP="00F82AD3" w:rsidR="00F82AD3" w:rsidRPr="00F82AD3">
      <w:pPr>
        <w:spacing w:after="0"/>
        <w:rPr>
          <w:rFonts w:cs="Times New Roman" w:eastAsia="Times New Roman"/>
          <w:lang w:eastAsia="hr-HR"/>
        </w:rPr>
      </w:pPr>
    </w:p>
    <w:p w:rsidRDefault="00F82AD3" w:rsidP="00F82AD3" w:rsidR="00F82AD3" w:rsidRPr="00F82AD3">
      <w:pPr>
        <w:spacing w:after="0"/>
        <w:rPr>
          <w:rFonts w:cs="Times New Roman" w:eastAsia="Times New Roman"/>
          <w:bCs/>
          <w:lang w:eastAsia="hr-HR"/>
        </w:rPr>
      </w:pPr>
      <w:r w:rsidRPr="00F82AD3">
        <w:rPr>
          <w:rFonts w:cs="Times New Roman" w:eastAsia="Times New Roman"/>
          <w:bCs/>
          <w:lang w:eastAsia="hr-HR"/>
        </w:rPr>
        <w:t>REPUBLIKA HRVATSKA</w:t>
      </w:r>
    </w:p>
    <w:p w:rsidRDefault="00F82AD3" w:rsidP="00F82AD3" w:rsidR="00F82AD3" w:rsidRPr="00F82AD3">
      <w:pPr>
        <w:spacing w:after="0"/>
        <w:rPr>
          <w:rFonts w:cs="Times New Roman" w:eastAsia="Times New Roman"/>
          <w:bCs/>
          <w:lang w:eastAsia="hr-HR"/>
        </w:rPr>
      </w:pPr>
      <w:r w:rsidRPr="00F82AD3">
        <w:rPr>
          <w:rFonts w:cs="Times New Roman" w:eastAsia="Times New Roman"/>
          <w:bCs/>
          <w:lang w:eastAsia="hr-HR"/>
        </w:rPr>
        <w:t>TRGOVAČKI SUD U ZADRU</w:t>
      </w:r>
    </w:p>
    <w:p w:rsidRDefault="00F82AD3" w:rsidP="00F82AD3" w:rsidR="00F82AD3" w:rsidRPr="00F82AD3">
      <w:pPr>
        <w:spacing w:after="0"/>
        <w:rPr>
          <w:rFonts w:cs="Times New Roman" w:eastAsia="Times New Roman"/>
          <w:bCs/>
          <w:lang w:eastAsia="hr-HR"/>
        </w:rPr>
      </w:pPr>
      <w:r w:rsidRPr="00F82AD3">
        <w:rPr>
          <w:rFonts w:cs="Times New Roman" w:eastAsia="Times New Roman"/>
          <w:bCs/>
          <w:lang w:eastAsia="hr-HR"/>
        </w:rPr>
        <w:t>STALNA SLUŽBA U ŠIBENIKU</w:t>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t xml:space="preserve">        </w:t>
      </w:r>
    </w:p>
    <w:p w:rsidRDefault="00F82AD3" w:rsidP="00F82AD3" w:rsidR="00F82AD3" w:rsidRPr="00F82AD3">
      <w:pPr>
        <w:spacing w:after="0"/>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r w:rsidRPr="00F82AD3">
        <w:rPr>
          <w:rFonts w:cs="Times New Roman" w:eastAsia="Times New Roman"/>
          <w:bCs/>
          <w:lang w:eastAsia="hr-HR"/>
        </w:rPr>
        <w:t>R E P U B L I K A  H R V A T S K A</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r w:rsidRPr="00F82AD3">
        <w:rPr>
          <w:rFonts w:cs="Times New Roman" w:eastAsia="Times New Roman"/>
          <w:bCs/>
          <w:lang w:eastAsia="hr-HR"/>
        </w:rPr>
        <w:t xml:space="preserve">R J E Š E N J E </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 xml:space="preserve">Trgovački sud u Zadru, Stalna služba u Šibeniku, po stečajnom sucu Terezija Goreta, u stečajnom postupku nad dužnikom ADRIA d.d. u stečaju iz Zadra, </w:t>
      </w:r>
      <w:proofErr w:type="spellStart"/>
      <w:r w:rsidRPr="00F82AD3">
        <w:rPr>
          <w:rFonts w:cs="Times New Roman" w:eastAsia="Times New Roman"/>
          <w:bCs/>
          <w:lang w:eastAsia="hr-HR"/>
        </w:rPr>
        <w:t>Gaženička</w:t>
      </w:r>
      <w:proofErr w:type="spellEnd"/>
      <w:r w:rsidRPr="00F82AD3">
        <w:rPr>
          <w:rFonts w:cs="Times New Roman" w:eastAsia="Times New Roman"/>
          <w:bCs/>
          <w:lang w:eastAsia="hr-HR"/>
        </w:rPr>
        <w:t xml:space="preserve"> cesta 32, OIB 87665769689, zastupanog po stečajnom upravitelju Dragan Bijelić iz Šibenika, odlučujući o prijedlogu za razrješenje stečajnog upravitelja podnesenog od strane Dušan Polovina iz Zadra, Ivana Gundulića 2b, OIB 93674503025, dana 27.siječnja  2017. godine </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r w:rsidRPr="00F82AD3">
        <w:rPr>
          <w:rFonts w:cs="Times New Roman" w:eastAsia="Times New Roman"/>
          <w:bCs/>
          <w:lang w:eastAsia="hr-HR"/>
        </w:rPr>
        <w:t xml:space="preserve">r i j e š i o   j e </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r w:rsidRPr="00F82AD3">
        <w:rPr>
          <w:rFonts w:cs="Times New Roman" w:eastAsia="Times New Roman"/>
          <w:bCs/>
          <w:lang w:eastAsia="hr-HR"/>
        </w:rPr>
        <w:t>Odbacuje se prijedlog Dušana Polovine od 10. siječnja 2017.godine, kao nedopušten.</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center"/>
        <w:rPr>
          <w:rFonts w:cs="Times New Roman" w:eastAsia="Times New Roman"/>
          <w:b/>
          <w:bCs/>
          <w:lang w:eastAsia="hr-HR"/>
        </w:rPr>
      </w:pPr>
    </w:p>
    <w:p w:rsidRDefault="00F82AD3" w:rsidP="00F82AD3" w:rsidR="00F82AD3" w:rsidRPr="00F82AD3">
      <w:pPr>
        <w:spacing w:after="0"/>
        <w:jc w:val="center"/>
        <w:rPr>
          <w:rFonts w:cs="Times New Roman" w:eastAsia="Times New Roman"/>
          <w:bCs/>
          <w:lang w:eastAsia="hr-HR"/>
        </w:rPr>
      </w:pPr>
      <w:r w:rsidRPr="00F82AD3">
        <w:rPr>
          <w:rFonts w:cs="Times New Roman" w:eastAsia="Times New Roman"/>
          <w:bCs/>
          <w:lang w:eastAsia="hr-HR"/>
        </w:rPr>
        <w:t>Obrazloženje</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Dana 10. siječnja 2017.godine u ured predsjednice suda Dušan Polovina iz Zadra, Ivana Gundulića 2b, OIB 93674503025 iz Zadra je dostavio podnesak u kojem je pored razrješenja suca zatražio i razrješenje stečajnog upravitelja Dragana Bijelić.</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Prijedlog je nedopušten.</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 xml:space="preserve">U stečajnom postupku koji se vodi pod gornjim poslovnim brojem rješenjem o otvaranju stečajnog postupka pod poslovnim brojem St-9/15 od 24. Veljače 2015. Godine imenovan je za stečajnog upravitelja Dragan Bijelić iz Šibenika, Put kroz </w:t>
      </w:r>
      <w:proofErr w:type="spellStart"/>
      <w:r w:rsidRPr="00F82AD3">
        <w:rPr>
          <w:rFonts w:cs="Times New Roman" w:eastAsia="Times New Roman"/>
          <w:bCs/>
          <w:lang w:eastAsia="hr-HR"/>
        </w:rPr>
        <w:t>Meterize</w:t>
      </w:r>
      <w:proofErr w:type="spellEnd"/>
      <w:r w:rsidRPr="00F82AD3">
        <w:rPr>
          <w:rFonts w:cs="Times New Roman" w:eastAsia="Times New Roman"/>
          <w:bCs/>
          <w:lang w:eastAsia="hr-HR"/>
        </w:rPr>
        <w:t xml:space="preserve"> 25, OIB 53755649931, a na koje rješenje odnosno imenovanje stečajnog upravitelja niti jedna od ovlaštenih osoba nije izjavila žalbu.</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Nadalje, dana 14. Rujna 2016.godine održano je ispitno i izvještajno ročište na kojem niti jedan od nazočnih vjerovnika nije zatražio razrješenje stečajnog upravitelja.</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Osim toga, osnovan je i Odbor vjerovnika, te niti nitko iz Odbora vjerovnika nije zatražio smjenu stečajnog upravitelja.</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t xml:space="preserve">Kako je čl. 27. St. 1. i 2.  Stečajnog zakona (NN   </w:t>
      </w:r>
      <w:r w:rsidRPr="00F82AD3">
        <w:rPr>
          <w:rFonts w:cs="Times New Roman" w:eastAsia="Times New Roman"/>
          <w:lang w:eastAsia="hr-HR"/>
        </w:rPr>
        <w:t>(«Narodne novine» br. 44/96, 29/99, 129/00 i 123/03 dalje: SZ)</w:t>
      </w:r>
      <w:r w:rsidRPr="00F82AD3">
        <w:rPr>
          <w:rFonts w:cs="Times New Roman" w:eastAsia="Times New Roman"/>
          <w:bCs/>
          <w:lang w:eastAsia="hr-HR"/>
        </w:rPr>
        <w:t xml:space="preserve"> koji se primjenjuje u ovom stečajnom postupku propisano da </w:t>
      </w:r>
      <w:r w:rsidRPr="00F82AD3">
        <w:rPr>
          <w:rFonts w:cs="Times New Roman" w:eastAsia="Times New Roman"/>
          <w:bCs/>
          <w:lang w:eastAsia="hr-HR"/>
        </w:rPr>
        <w:lastRenderedPageBreak/>
        <w:t>razrješenje stečajnog upravitelja pored stečajnog suca, mogu zatražiti odbor vjerovnika ili skupština vjerovnika,  to je stoga, temeljem čl. 27. St. 1. i 2.  SZ, valjalo odbiti zahtjev za razrješenje stečajnog upravitelja jer je isti izjavljen od neovlaštene osobe odnosno Dušan Polovina može svoj zahtjev kao vjerovnik svoj zahtjev za razrješenjem stečajnog upravitelja postaviti na skupštini vjerovnika pa da skupština vjerovnika odluči o razrješenju, a koja skupština će se zakazati nakon treće javne dražbe sukladno Stečajnom Zakonu.</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lang w:eastAsia="hr-HR"/>
        </w:rPr>
      </w:pPr>
      <w:r w:rsidRPr="00F82AD3">
        <w:rPr>
          <w:rFonts w:cs="Times New Roman" w:eastAsia="Times New Roman"/>
          <w:bCs/>
          <w:lang w:eastAsia="hr-HR"/>
        </w:rPr>
        <w:tab/>
        <w:t xml:space="preserve">Slijedom navedenog </w:t>
      </w:r>
      <w:r w:rsidRPr="00F82AD3">
        <w:rPr>
          <w:rFonts w:cs="Times New Roman" w:eastAsia="Times New Roman"/>
          <w:lang w:eastAsia="hr-HR"/>
        </w:rPr>
        <w:t xml:space="preserve"> odlučeno je kao u izreci.</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r w:rsidRPr="00F82AD3">
        <w:rPr>
          <w:rFonts w:cs="Times New Roman" w:eastAsia="Times New Roman"/>
          <w:bCs/>
          <w:lang w:eastAsia="hr-HR"/>
        </w:rPr>
        <w:t>U Šibeniku, 27. siječnja 2017. godine</w:t>
      </w: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center"/>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t xml:space="preserve">  STEČAJNI SUDAC</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r>
      <w:r w:rsidRPr="00F82AD3">
        <w:rPr>
          <w:rFonts w:cs="Times New Roman" w:eastAsia="Times New Roman"/>
          <w:bCs/>
          <w:lang w:eastAsia="hr-HR"/>
        </w:rPr>
        <w:tab/>
        <w:t xml:space="preserve">  Terezija Goreta, v.r.</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POUKA O PRAVNOM LIJEKU:</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ind w:firstLine="708"/>
        <w:jc w:val="both"/>
        <w:rPr>
          <w:rFonts w:cs="Times New Roman" w:eastAsia="Times New Roman"/>
          <w:lang w:eastAsia="hr-HR"/>
        </w:rPr>
      </w:pPr>
      <w:r w:rsidRPr="00F82AD3">
        <w:rPr>
          <w:rFonts w:cs="Times New Roman" w:eastAsia="Times New Roman"/>
          <w:lang w:eastAsia="hr-HR"/>
        </w:rPr>
        <w:t xml:space="preserve">Protiv ovog rješenja pravo žalbe ima predlagatelj. Žalba se podnosi Visokom trgovačkom sudu RH u Zagrebu u roku od 8 dana od dana primitka pisanog </w:t>
      </w:r>
      <w:proofErr w:type="spellStart"/>
      <w:r w:rsidRPr="00F82AD3">
        <w:rPr>
          <w:rFonts w:cs="Times New Roman" w:eastAsia="Times New Roman"/>
          <w:lang w:eastAsia="hr-HR"/>
        </w:rPr>
        <w:t>otpravka</w:t>
      </w:r>
      <w:proofErr w:type="spellEnd"/>
      <w:r w:rsidRPr="00F82AD3">
        <w:rPr>
          <w:rFonts w:cs="Times New Roman" w:eastAsia="Times New Roman"/>
          <w:lang w:eastAsia="hr-HR"/>
        </w:rPr>
        <w:t xml:space="preserve"> istog, putem ovog suda u tri primjerka.</w:t>
      </w: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DN-a:</w:t>
      </w: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-stečajnom upravitelju</w:t>
      </w: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 podnositelju zahtjeva Dušan Polovina</w:t>
      </w:r>
    </w:p>
    <w:p w:rsidRDefault="00F82AD3" w:rsidP="00F82AD3" w:rsidR="00F82AD3" w:rsidRPr="00F82AD3">
      <w:pPr>
        <w:spacing w:after="0"/>
        <w:jc w:val="both"/>
        <w:rPr>
          <w:rFonts w:cs="Times New Roman" w:eastAsia="Times New Roman"/>
          <w:bCs/>
          <w:lang w:eastAsia="hr-HR"/>
        </w:rPr>
      </w:pPr>
      <w:r w:rsidRPr="00F82AD3">
        <w:rPr>
          <w:rFonts w:cs="Times New Roman" w:eastAsia="Times New Roman"/>
          <w:bCs/>
          <w:lang w:eastAsia="hr-HR"/>
        </w:rPr>
        <w:t>- e oglasna ploča</w:t>
      </w:r>
    </w:p>
    <w:p w:rsidRDefault="00F82AD3" w:rsidP="00F82AD3" w:rsidR="00F82AD3" w:rsidRPr="00F82AD3">
      <w:pPr>
        <w:spacing w:after="0"/>
        <w:jc w:val="both"/>
        <w:rPr>
          <w:rFonts w:cs="Times New Roman" w:eastAsia="Times New Roman"/>
          <w:b/>
          <w:bCs/>
          <w:lang w:eastAsia="hr-HR"/>
        </w:rPr>
      </w:pPr>
      <w:r w:rsidRPr="00F82AD3">
        <w:rPr>
          <w:rFonts w:cs="Times New Roman" w:eastAsia="Times New Roman"/>
          <w:bCs/>
          <w:lang w:eastAsia="hr-HR"/>
        </w:rPr>
        <w:t xml:space="preserve">-na znanje Uredu predsjednice </w:t>
      </w:r>
    </w:p>
    <w:p w:rsidRDefault="00F82AD3" w:rsidP="00F82AD3" w:rsidR="00F82AD3" w:rsidRPr="00F82AD3">
      <w:pPr>
        <w:spacing w:after="0"/>
        <w:rPr>
          <w:rFonts w:cs="Times New Roman" w:eastAsia="Times New Roman"/>
          <w:b/>
          <w:bCs/>
          <w:lang w:eastAsia="hr-HR"/>
        </w:rPr>
      </w:pPr>
    </w:p>
    <w:p w:rsidRDefault="00F82AD3" w:rsidP="00F82AD3" w:rsidR="00F82AD3" w:rsidRPr="00F82AD3">
      <w:pPr>
        <w:spacing w:after="0"/>
        <w:rPr>
          <w:rFonts w:cs="Times New Roman" w:eastAsia="Times New Roman"/>
          <w:lang w:eastAsia="hr-HR"/>
        </w:rPr>
      </w:pPr>
    </w:p>
    <w:p w:rsidRDefault="00F82AD3" w:rsidP="00F82AD3" w:rsidR="00F82AD3" w:rsidRPr="00F82AD3">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2AD3"/>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226102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siječnja 2017.</izvorni_sadrzaj>
    <derivirana_varijabla naziv="DomainObject.DatumDonosenjaOdluke_1">27.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St-9/2015-186</izvorni_sadrzaj>
    <derivirana_varijabla naziv="DomainObject.Oznaka_1">St-9/2015-186</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izvorni_sadrzaj>
    <derivirana_varijabla naziv="DomainObject.Predmet.Broj_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veljače 2015.</izvorni_sadrzaj>
    <derivirana_varijabla naziv="DomainObject.Predmet.DatumOsnivanja_1">10. veljače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OSZD Ovr-2244/2013 - nalazi se u 
posebnom omotu u steč.pisarnici na uvidu</izvorni_sadrzaj>
    <derivirana_varijabla naziv="DomainObject.Predmet.Opis_1">Spis OSZD Ovr-2244/2013 - nalazi se u 
posebnom omotu u steč.pisarnici na uvidu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St-9/2015</izvorni_sadrzaj>
    <derivirana_varijabla naziv="DomainObject.Predmet.OznakaBroj_1">St-9/2015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UVID 16.01.2017., 20.01.17.</izvorni_sadrzaj>
    <derivirana_varijabla naziv="DomainObject.Predmet.PrimjedbaSuca_1">UVID 16.01.2017., 20.01.17.</derivirana_varijabla>
  </DomainObject.Predmet.PrimjedbaSuca>
  <DomainObject.Predmet.PrimjedbaUpisnicara>
    <izvorni_sadrzaj/>
    <derivirana_varijabla naziv="DomainObject.Predmet.PrimjedbaUpisnicara_1"/>
  </DomainObject.Predmet.PrimjedbaUpisnicara>
  <DomainObject.Predmet.ProtustrankaFormated>
    <izvorni_sadrzaj>  ADRIA dioničko društvo za ulov, preradu i promet ribom, te usluge putničke agencije zastupanog po punomoćniku Frane Grbić</izvorni_sadrzaj>
    <derivirana_varijabla naziv="DomainObject.Predmet.ProtustrankaFormated_1">  ADRIA dioničko društvo za ulov, preradu i promet ribom, te usluge putničke agencije zastupanog po punomoćniku Frane Grbić</derivirana_varijabla>
  </DomainObject.Predmet.ProtustrankaFormated>
  <DomainObject.Predmet.ProtustrankaFormatedOIB>
    <izvorni_sadrzaj>  ADRIA dioničko društvo za ulov, preradu i promet ribom, te usluge putničke agencije, OIB 87665769689 zastupanog po punomoćniku Frane Grbić</izvorni_sadrzaj>
    <derivirana_varijabla naziv="DomainObject.Predmet.ProtustrankaFormatedOIB_1">  ADRIA dioničko društvo za ulov, preradu i promet ribom, te usluge putničke agencije, OIB 87665769689 zastupanog po punomoćniku Frane Grbić</derivirana_varijabla>
  </DomainObject.Predmet.ProtustrankaFormatedOIB>
  <DomainObject.Predmet.ProtustrankaFormatedWithAdress>
    <izvorni_sadrzaj> ADRIA dioničko društvo za ulov, preradu i promet ribom, te usluge putničke agencije, Gaženička Cesta 32, 23000 Zadar zastupanog po punomoćniku Frane Grbić</izvorni_sadrzaj>
    <derivirana_varijabla naziv="DomainObject.Predmet.ProtustrankaFormatedWithAdress_1"> ADRIA dioničko društvo za ulov, preradu i promet ribom, te usluge putničke agencije, Gaženička Cesta 32, 23000 Zadar zastupanog po punomoćniku Frane Grbić</derivirana_varijabla>
  </DomainObject.Predmet.ProtustrankaFormatedWithAdress>
  <DomainObject.Predmet.ProtustrankaFormatedWithAdressOIB>
    <izvorni_sadrzaj> ADRIA dioničko društvo za ulov, preradu i promet ribom, te usluge putničke agencije, OIB 87665769689, Gaženička Cesta 32, 23000 Zadar zastupanog po punomoćniku Frane Grbić</izvorni_sadrzaj>
    <derivirana_varijabla naziv="DomainObject.Predmet.ProtustrankaFormatedWithAdressOIB_1"> ADRIA dioničko društvo za ulov, preradu i promet ribom, te usluge putničke agencije, OIB 87665769689, Gaženička Cesta 32, 23000 Zadar zastupanog po punomoćniku Frane Grbić</derivirana_varijabla>
  </DomainObject.Predmet.ProtustrankaFormatedWithAdressOIB>
  <DomainObject.Predmet.ProtustrankaWithAdress>
    <izvorni_sadrzaj>ADRIA dioničko društvo za ulov, preradu i promet ribom, te usluge putničke agencije Gaženička Cesta 32, 23000 Zadar</izvorni_sadrzaj>
    <derivirana_varijabla naziv="DomainObject.Predmet.ProtustrankaWithAdress_1">ADRIA dioničko društvo za ulov, preradu i promet ribom, te usluge putničke agencije Gaženička Cesta 32, 23000 Zadar</derivirana_varijabla>
  </DomainObject.Predmet.ProtustrankaWithAdress>
  <DomainObject.Predmet.ProtustrankaWithAdressOIB>
    <izvorni_sadrzaj>ADRIA dioničko društvo za ulov, preradu i promet ribom, te usluge putničke agencije, OIB 87665769689, Gaženička Cesta 32, 23000 Zadar</izvorni_sadrzaj>
    <derivirana_varijabla naziv="DomainObject.Predmet.ProtustrankaWithAdressOIB_1">ADRIA dioničko društvo za ulov, preradu i promet ribom, te usluge putničke agencije, OIB 87665769689, Gaženička Cesta 32, 23000 Zadar</derivirana_varijabla>
  </DomainObject.Predmet.ProtustrankaWithAdressOIB>
  <DomainObject.Predmet.ProtustrankaNazivFormated>
    <izvorni_sadrzaj>ADRIA dioničko društvo za ulov, preradu i promet ribom, te usluge putničke agencije</izvorni_sadrzaj>
    <derivirana_varijabla naziv="DomainObject.Predmet.ProtustrankaNazivFormated_1">ADRIA dioničko društvo za ulov, preradu i promet ribom, te usluge putničke agencije</derivirana_varijabla>
  </DomainObject.Predmet.ProtustrankaNazivFormated>
  <DomainObject.Predmet.ProtustrankaNazivFormatedOIB>
    <izvorni_sadrzaj>ADRIA dioničko društvo za ulov, preradu i promet ribom, te usluge putničke agencije, OIB 87665769689</izvorni_sadrzaj>
    <derivirana_varijabla naziv="DomainObject.Predmet.ProtustrankaNazivFormatedOIB_1">ADRIA dioničko društvo za ulov, preradu i promet ribom, te usluge putničke agencije, OIB 87665769689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izvorni_sadrzaj>
    <derivirana_varijabla naziv="DomainObject.Predmet.StrankaFormated_1">  Safija Hrnjica zastupanog po punomoćniku IVICA BLAŽEVIĆ; NEVENKA BARIĆ zastupanog po punomoćniku IVICA BLAŽEVIĆ; Ante Alvir; Ljubica Perica; Biserka Buljat; Martina Nimčević; Ivka Marković; Stoja Matijević; Radojka Kevrić; Slavica Tadić; Marija Vujaklija; Marica Abramović; Zdenka Mikulić; Zvjezdana Karlić; Neda Zrilić; Ljiljana Žorić; Zvjezdana Utković; Vilma Šatalić; Senka Vrsaljko; Svetislav Arbanas; Jasna Zubčić; Anamaria Mičić; Nada Colić; Anka Jerak; Anka Jerak; Dragica Prtenjača; Branka Pupovac; Nataša Šestan; Jasenka Karaban; Sandra Perinović; Mirjana Ražov; Ljubica Franić; Vedranka Pavić; Jovanka Viduka; Kosa Grubić; Marica Ražov; Neda Ninčević; Sanja Gulan; Patricija Jelenković; Božica Katalinić; Dragica Fatović; Gordana Terzić; Vanja Štrbac; Neda Ninčević; Slavka Čačić; Nada Barjašić; Snježana Burčul; Jadranka Vranić; Franka Jelenković; Grozdana Ivković; Nevenka Butić; Pepica Ukalović; Danijela Munitić; Blaženka Škara; Senka Prtenjača; Dragica Zurak; Branka Bubnjar; Gordana Divljak; Anka Dundović; Rajka Mitrović; Jadranka Peroš; Anka Dražić; Grozdana Vičinović; Zoran Ražov; Nataša Ražov; Luka Vicković; Andrijana Parenta; Milenka Burčul; Suzana Vuković; Boris Bračun; Vojka Peša; Nada Glogoški; Danka Vidov; Veljko Smolić; Mirela Pavlović; Marijo Žepina; Tanja Vanjak; Marica Barjašić; Božena Rogić; Svetlana Knežević; Vera Grubić; Snježana Lonić; Krstina Škara; Mirjana Stipčević; Marija Grgurović; Branka Pilipović; Anđa Jurić; Zdenka Dražina; Vesna Lubor; OTP banka Hrvatska dioničko društvo zastupanog po punomoćniku Odvjetničko društvo ŠIŠKO i partneri, j.t.d.; Dušan Polovina</derivirana_varijabla>
  </DomainObject.Predmet.StrankaFormated>
  <DomainObject.Predmet.StrankaFormatedOIB>
    <izvorni_sadrzaj>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izvorni_sadrzaj>
    <derivirana_varijabla naziv="DomainObject.Predmet.StrankaFormatedOIB_1">  Safija Hrnjica, OIB 16514369668 zastupanog po punomoćniku IVICA BLAŽEVIĆ; NEVENKA BARIĆ, OIB 38080610746 zastupanog po punomoćniku IVICA BLAŽEVIĆ; Ante Alvir, OIB 40381493874; Ljubica Perica, OIB 67047264679; Biserka Buljat, OIB 62772570749; Martina Nimčević, OIB 95093526918; Ivka Marković, OIB 43671128195; Stoja Matijević, OIB 01836719432; Radojka Kevrić, OIB 71351051090; Slavica Tadić, OIB 64777352289; Marija Vujaklija, OIB 91410623440; Marica Abramović, OIB 03252871360; Zdenka Mikulić, OIB 40191222694; Zvjezdana Karlić, OIB 70585078991; Neda Zrilić, OIB 90906324186; Ljiljana Žorić, OIB 78819743256; Zvjezdana Utković, OIB 48408142576; Vilma Šatalić, OIB 43102813821; Senka Vrsaljko, OIB 34578675436; Svetislav Arbanas, OIB 30450740678; Jasna Zubčić, OIB 31565756948; Anamaria Mičić, OIB ; Nada Colić, OIB 54689037314; Anka Jerak, OIB 92456927461; Anka Jerak, OIB 92456927461; Dragica Prtenjača, OIB 19410869143; Branka Pupovac, OIB 30912109104; Nataša Šestan, OIB 72880417048; Jasenka Karaban, OIB 37363253278; Sandra Perinović, OIB 14173754232; Mirjana Ražov, OIB 89185813884; Ljubica Franić, OIB 85007157238; Vedranka Pavić, OIB 03873152543; Jovanka Viduka, OIB 81890885561; Kosa Grubić, OIB 25142035187; Marica Ražov, OIB 83957558046; Neda Ninčević, OIB 81132966178; Sanja Gulan, OIB 47663472211; Patricija Jelenković, OIB 97015117788; Božica Katalinić, OIB 70885575660; Dragica Fatović, OIB 61821714784; Gordana Terzić, OIB 74356143497; Vanja Štrbac, OIB 87996940103; Neda Ninčević, OIB 79724386588; Slavka Čačić, OIB 78279844047; Nada Barjašić, OIB 00218144456; Snježana Burčul, OIB 63694393581; Jadranka Vranić, OIB 83680713571; Franka Jelenković, OIB 33840565295; Grozdana Ivković, OIB 93263590633; Nevenka Butić, OIB 05635356569; Pepica Ukalović, OIB 15250291855; Danijela Munitić, OIB 46630389896; Blaženka Škara, OIB 19318104062; Senka Prtenjača, OIB 01062612035; Dragica Zurak, OIB 16352574863; Branka Bubnjar, OIB 43500269927; Gordana Divljak, OIB 82284201833; Anka Dundović, OIB 58779218375; Rajka Mitrović, OIB 64493147209; Jadranka Peroš, OIB 02355694767; Anka Dražić, OIB 80251465564; Grozdana Vičinović, OIB 71295396803; Zoran Ražov, OIB 98218565391; Nataša Ražov, OIB 90124368124; Luka Vicković, OIB 02519369477; Andrijana Parenta, OIB 50212169661; Milenka Burčul, OIB 23802280408; Suzana Vuković, OIB 57733056002; Boris Bračun, OIB 57210258579; Vojka Peša, OIB 19744851877; Nada Glogoški, OIB 67000509114; Danka Vidov, OIB 53095072689; Veljko Smolić, OIB 11266276447; Mirela Pavlović, OIB 51163410481; Marijo Žepina, OIB 99230982099; Tanja Vanjak, OIB 83621234228; Marica Barjašić, OIB 59623113544; Božena Rogić, OIB 80573387035; Svetlana Knežević, OIB 59991192712; Vera Grubić, OIB 71051158040; Snježana Lonić, OIB 85250831951; Krstina Škara, OIB 68202107940; Mirjana Stipčević, OIB 71395740283; Marija Grgurović, OIB 34794129407; Branka Pilipović, OIB 85878639666; Anđa Jurić, OIB 61977653678; Zdenka Dražina, OIB 68598530075; Vesna Lubor, OIB ; OTP banka Hrvatska dioničko društvo, OIB 52508873833 zastupanog po punomoćniku Odvjetničko društvo ŠIŠKO i partneri, j.t.d.; Dušan Polovina, OIB 93674503025</derivirana_varijabla>
  </DomainObject.Predmet.StrankaFormatedOIB>
  <DomainObject.Predmet.StrankaFormatedWithAdress>
    <izvorni_sadrzaj>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izvorni_sadrzaj>
    <derivirana_varijabla naziv="DomainObject.Predmet.StrankaFormatedWithAdress_1"> Safija Hrnjica, Poličnik 7, 23241 Poličnik zastupanog po punomoćniku IVICA BLAŽEVIĆ; NEVENKA BARIĆ zastupanog po punomoćniku IVICA BLAŽEVIĆ; Ante Alvir, Sv. Vinka Paulskog 12, 23000 Zadar; Ljubica Perica, Ćirilometodska 4, 23000 Zadar; Biserka Buljat; Martina Nimčević; Ivka Marković; Stoja Matijević, Ulica Hrvatskih Branitelja 60, 23000 Murvica; Radojka Kevrić, Ulica Ante Starčevića 12, 23241 Visočane; Slavica Tadić, Ante Starčevića 16, 23000 Zadar; Marija Vujaklija, Put Rogovina 6, 23235 Vrsi; Marica Abramović, Gornje Biljane 311, 23420 Gornje Biljane; Zdenka Mikulić, Ulica Milke Trnine 12, 23000 Zadar; Zvjezdana Karlić, Pazinska 11, 23000 Zadar; Neda Zrilić, Bruška 68, 23420 Bruška; Ljiljana Žorić, Slunjska 44, 23000 Zadar; Zvjezdana Utković, Put Poljica 17, 23235 Vrsi; Vilma Šatalić, Jamine 41, 23205 Bibinje; Senka Vrsaljko, Nadin 38, 23223 Nadin; Svetislav Arbanas, Ploče 16, 23000 Zadar; Jasna Zubčić, Islam 4, 23242 Islam Latinski; Anamaria Mičić; Nada Colić, Tičevo 4, 23210 Gornje Raštane; Anka Jerak, Debeljak 86a, 23206 Debeljak; Anka Jerak, Debeljak 86a, 23206 Debeljak; Dragica Prtenjača, Polača 267, 23210 Polača; Branka Pupovac, Eugena Kvaternika 15, 23000 Zadar; Nataša Šestan, Zemunik Donji 69a, 23222 Zemunik Donji; Jasenka Karaban, Ulica Bl. Alojzija Stepinca 6, 23205 Bibinje; Sandra Perinović, Dubrovačka 32, 23000 Zadar; Mirjana Ražov, Gojka Šuška 10, 23223 Škabrnje; Ljubica Franić, Franićev Prilaz 10, 23206 Sukošan; Vedranka Pavić, Dr. Franje Tuđmana 181, 23206 Sukošan; Jovanka Viduka, Gornji Zemunik Ulica V 90, 23222 Zemunik Gornji; Kosa Grubić, Marije Jurić Zagorke 10, 23000 Zadar; Marica Ražov, Hrvatskog Državnog Sabora 39, 23223 Škabrnje; Neda Ninčević, Obala Kneza Branimira 14, 23000 Zadar; Sanja Gulan, Zore Dalmatinske 2, 23000 Zadar; Patricija Jelenković, Jure Kaštelana 2, 23000 Zadar; Božica Katalinić, Koići 2, 23244 Starigrad; Dragica Fatović, Miroslava Krleže 9c, 23000 Zadar; Gordana Terzić, Ante Starčevića 23g, 23000 Zadar; Vanja Štrbac, Ulica Viii 4, 23000 Petrčane; Neda Ninčević, Gorica 157, 23222 Gorica; Slavka Čačić, Knezova Šubića Bribirskih 1, 23000 Zadar; Nada Barjašić, Ulica Dr. Franje Tuđmana 156, 23241 Poličnik; Snježana Burčul, Galovac 37, 23222 Galovac; Jadranka Vranić, Tuđmanova Ulica 11, 23241 Visočane; Franka Jelenković, Vlatka Mačeka 10, 23000 Zadar; Grozdana Ivković, Hrvatskog Državnog Sabora 202, 23223 Škabrnje; Nevenka Butić, Briševo 139, 23000 Briševo; Pepica Ukalović, Ulica Dr. Franje Tuđmana 19, 23241 Suhovare; Danijela Munitić, Antuna Branka Šimića 4, 21000 Split; Blaženka Škara, Hrvatskog Državnog Sabora 169, 23223 Škabrnje; Senka Prtenjača, Polača 321, 23210 Polača; Dragica Zurak, Ul. Kneza Domagoja 10, 23312 Pridraga; Branka Bubnjar, Ulica Prkoških Domoljuba 46, 23223 Prkos; Gordana Divljak, Nadin 122, 23223 Nadin; Anka Dundović, Put Murvice 5, 23000 Zadar; Rajka Mitrović, Gornje Raštane 19, 23210 Gornje Raštane; Jadranka Peroš, Put Draga Ii 9, 23232 Zaton; Anka Dražić, Debeljak 223, 23206 Debeljak; Grozdana Vičinović, Podvornica 40, 23206 Sukošan; Zoran Ražov, Put Ražova 64, 23223 Škabrnje; Nataša Ražov, Put Ražova 64, 23223 Škabrnje; Luka Vicković, Sv. Marije 7, 23223 Škabrnje; Andrijana Parenta, Islam 34, 23242 Islam Latinski; Milenka Burčul, Galovac 18, 23222 Galovac; Suzana Vuković, Put Karduma 1a, 23223 Škabrnje; Boris Bračun, Put Karduma 1a, 23223 Škabrnje; Vojka Peša, Pastirski Put 6, 23232 Zaton; Nada Glogoški, Krneza 49, 23248 Krneza; Danka Vidov, Skradinska 83, 23000 Zadar; Veljko Smolić, Hrvatskih Branitelja 30, 23206 Sukošan; Mirela Pavlović, Pastirski Put 5, 23232 Zaton; Marijo Žepina, Bana Josipa Jelačića 14, 23234 Vir; Tanja Vanjak, Ravna 4, 23206 Sukošan; Marica Barjašić, Ulica Zlatka Perića 21, 23241 Poličnik; Božena Rogić, Sv. Marije 8, 23223 Škabrnje; Svetlana Knežević, Vatroslava Lisinskog 14b, 23000 Zadar; Vera Grubić, Ante Starčevića 25a, 23000 Zadar; Snježana Lonić, Kukljica Ulica Vi 5, 23273 Kukljica; Krstina Škara, Gojka Šuška 73, 23223 Škabrnje; Mirjana Stipčević, Grgura Barskog Zadranina 43, 23000 Zadar; Marija Grgurović, Crno 133, 23000 Crno; Branka Pilipović, Medviđa 67, 23420 Medviđa; Anđa Jurić, Palih Rodoljuba 20, 23000 Zadar; Zdenka Dražina, Nikole Jurišića 59, 23000 Zadar; Vesna Lubor; OTP banka Hrvatska dioničko društvo, Ulica Domovinskog rata 3, 23000 Zadar zastupanog po punomoćniku Odvjetničko društvo ŠIŠKO i partneri, j.t.d.; Dušan Polovina, Put Nina 78c, 23000 Zadar</derivirana_varijabla>
  </DomainObject.Predmet.StrankaFormatedWithAdress>
  <DomainObject.Predmet.StrankaFormatedWithAdressOIB>
    <izvorni_sadrzaj>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izvorni_sadrzaj>
    <derivirana_varijabla naziv="DomainObject.Predmet.StrankaFormatedWithAdressOIB_1"> Safija Hrnjica, OIB 16514369668, Poličnik 7, 23241 Poličnik zastupanog po punomoćniku IVICA BLAŽEVIĆ; NEVENKA BARIĆ, OIB 38080610746 zastupanog po punomoćniku IVICA BLAŽEVIĆ; Ante Alvir, OIB 40381493874, Sv. Vinka Paulskog 12, 23000 Zadar; Ljubica Perica, OIB 67047264679, Ćirilometodska 4, 23000 Zadar; Biserka Buljat, OIB 62772570749; Martina Nimčević, OIB 95093526918; Ivka Marković, OIB 43671128195; Stoja Matijević, OIB 01836719432, Ulica Hrvatskih Branitelja 60, 23000 Murvica; Radojka Kevrić, OIB 71351051090, Ulica Ante Starčevića 12, 23241 Visočane; Slavica Tadić, OIB 64777352289, Ante Starčevića 16, 23000 Zadar; Marija Vujaklija, OIB 91410623440, Put Rogovina 6, 23235 Vrsi; Marica Abramović, OIB 03252871360, Gornje Biljane 311, 23420 Gornje Biljane; Zdenka Mikulić, OIB 40191222694, Ulica Milke Trnine 12, 23000 Zadar; Zvjezdana Karlić, OIB 70585078991, Pazinska 11, 23000 Zadar; Neda Zrilić, OIB 90906324186, Bruška 68, 23420 Bruška; Ljiljana Žorić, OIB 78819743256, Slunjska 44, 23000 Zadar; Zvjezdana Utković, OIB 48408142576, Put Poljica 17, 23235 Vrsi; Vilma Šatalić, OIB 43102813821, Jamine 41, 23205 Bibinje; Senka Vrsaljko, OIB 34578675436, Nadin 38, 23223 Nadin; Svetislav Arbanas, OIB 30450740678, Ploče 16, 23000 Zadar; Jasna Zubčić, OIB 31565756948, Islam 4, 23242 Islam Latinski; Anamaria Mičić, OIB ; Nada Colić, OIB 54689037314, Tičevo 4, 23210 Gornje Raštane; Anka Jerak, OIB 92456927461, Debeljak 86a, 23206 Debeljak; Anka Jerak, OIB 92456927461, Debeljak 86a, 23206 Debeljak; Dragica Prtenjača, OIB 19410869143, Polača 267, 23210 Polača; Branka Pupovac, OIB 30912109104, Eugena Kvaternika 15, 23000 Zadar; Nataša Šestan, OIB 72880417048, Zemunik Donji 69a, 23222 Zemunik Donji; Jasenka Karaban, OIB 37363253278, Ulica Bl. Alojzija Stepinca 6, 23205 Bibinje; Sandra Perinović, OIB 14173754232, Dubrovačka 32, 23000 Zadar; Mirjana Ražov, OIB 89185813884, Gojka Šuška 10, 23223 Škabrnje; Ljubica Franić, OIB 85007157238, Franićev Prilaz 10, 23206 Sukošan; Vedranka Pavić, OIB 03873152543, Dr. Franje Tuđmana 181, 23206 Sukošan; Jovanka Viduka, OIB 81890885561, Gornji Zemunik Ulica V 90, 23222 Zemunik Gornji; Kosa Grubić, OIB 25142035187, Marije Jurić Zagorke 10, 23000 Zadar; Marica Ražov, OIB 83957558046, Hrvatskog Državnog Sabora 39, 23223 Škabrnje; Neda Ninčević, OIB 81132966178, Obala Kneza Branimira 14, 23000 Zadar; Sanja Gulan, OIB 47663472211, Zore Dalmatinske 2, 23000 Zadar; Patricija Jelenković, OIB 97015117788, Jure Kaštelana 2, 23000 Zadar; Božica Katalinić, OIB 70885575660, Koići 2, 23244 Starigrad; Dragica Fatović, OIB 61821714784, Miroslava Krleže 9c, 23000 Zadar; Gordana Terzić, OIB 74356143497, Ante Starčevića 23g, 23000 Zadar; Vanja Štrbac, OIB 87996940103, Ulica Viii 4, 23000 Petrčane; Neda Ninčević, OIB 79724386588, Gorica 157, 23222 Gorica; Slavka Čačić, OIB 78279844047, Knezova Šubića Bribirskih 1, 23000 Zadar; Nada Barjašić, OIB 00218144456, Ulica Dr. Franje Tuđmana 156, 23241 Poličnik; Snježana Burčul, OIB 63694393581, Galovac 37, 23222 Galovac; Jadranka Vranić, OIB 83680713571, Tuđmanova Ulica 11, 23241 Visočane; Franka Jelenković, OIB 33840565295, Vlatka Mačeka 10, 23000 Zadar; Grozdana Ivković, OIB 93263590633, Hrvatskog Državnog Sabora 202, 23223 Škabrnje; Nevenka Butić, OIB 05635356569, Briševo 139, 23000 Briševo; Pepica Ukalović, OIB 15250291855, Ulica Dr. Franje Tuđmana 19, 23241 Suhovare; Danijela Munitić, OIB 46630389896, Antuna Branka Šimića 4, 21000 Split; Blaženka Škara, OIB 19318104062, Hrvatskog Državnog Sabora 169, 23223 Škabrnje; Senka Prtenjača, OIB 01062612035, Polača 321, 23210 Polača; Dragica Zurak, OIB 16352574863, Ul. Kneza Domagoja 10, 23312 Pridraga; Branka Bubnjar, OIB 43500269927, Ulica Prkoških Domoljuba 46, 23223 Prkos; Gordana Divljak, OIB 82284201833, Nadin 122, 23223 Nadin; Anka Dundović, OIB 58779218375, Put Murvice 5, 23000 Zadar; Rajka Mitrović, OIB 64493147209, Gornje Raštane 19, 23210 Gornje Raštane; Jadranka Peroš, OIB 02355694767, Put Draga Ii 9, 23232 Zaton; Anka Dražić, OIB 80251465564, Debeljak 223, 23206 Debeljak; Grozdana Vičinović, OIB 71295396803, Podvornica 40, 23206 Sukošan; Zoran Ražov, OIB 98218565391, Put Ražova 64, 23223 Škabrnje; Nataša Ražov, OIB 90124368124, Put Ražova 64, 23223 Škabrnje; Luka Vicković, OIB 02519369477, Sv. Marije 7, 23223 Škabrnje; Andrijana Parenta, OIB 50212169661, Islam 34, 23242 Islam Latinski; Milenka Burčul, OIB 23802280408, Galovac 18, 23222 Galovac; Suzana Vuković, OIB 57733056002, Put Karduma 1a, 23223 Škabrnje; Boris Bračun, OIB 57210258579, Put Karduma 1a, 23223 Škabrnje; Vojka Peša, OIB 19744851877, Pastirski Put 6, 23232 Zaton; Nada Glogoški, OIB 67000509114, Krneza 49, 23248 Krneza; Danka Vidov, OIB 53095072689, Skradinska 83, 23000 Zadar; Veljko Smolić, OIB 11266276447, Hrvatskih Branitelja 30, 23206 Sukošan; Mirela Pavlović, OIB 51163410481, Pastirski Put 5, 23232 Zaton; Marijo Žepina, OIB 99230982099, Bana Josipa Jelačića 14, 23234 Vir; Tanja Vanjak, OIB 83621234228, Ravna 4, 23206 Sukošan; Marica Barjašić, OIB 59623113544, Ulica Zlatka Perića 21, 23241 Poličnik; Božena Rogić, OIB 80573387035, Sv. Marije 8, 23223 Škabrnje; Svetlana Knežević, OIB 59991192712, Vatroslava Lisinskog 14b, 23000 Zadar; Vera Grubić, OIB 71051158040, Ante Starčevića 25a, 23000 Zadar; Snježana Lonić, OIB 85250831951, Kukljica Ulica Vi 5, 23273 Kukljica; Krstina Škara, OIB 68202107940, Gojka Šuška 73, 23223 Škabrnje; Mirjana Stipčević, OIB 71395740283, Grgura Barskog Zadranina 43, 23000 Zadar; Marija Grgurović, OIB 34794129407, Crno 133, 23000 Crno; Branka Pilipović, OIB 85878639666, Medviđa 67, 23420 Medviđa; Anđa Jurić, OIB 61977653678, Palih Rodoljuba 20, 23000 Zadar; Zdenka Dražina, OIB 68598530075, Nikole Jurišića 59, 23000 Zadar; Vesna Lubor, OIB ; OTP banka Hrvatska dioničko društvo, OIB 52508873833, Ulica Domovinskog rata 3, 23000 Zadar zastupanog po punomoćniku Odvjetničko društvo ŠIŠKO i partneri, j.t.d.; Dušan Polovina, OIB 93674503025, Put Nina 78c, 23000 Zadar</derivirana_varijabla>
  </DomainObject.Predmet.StrankaFormatedWithAdressOIB>
  <DomainObject.Predmet.StrankaWithAdress>
    <izvorni_sadrzaj>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izvorni_sadrzaj>
    <derivirana_varijabla naziv="DomainObject.Predmet.StrankaWithAdress_1">Safija Hrnjica Poličnik 7,23241 Poličnik,NEVENKA BARIĆ ,Ante Alvir Sv. Vinka Paulskog 12,23000 Zadar,Ljubica Perica Ćirilometodska 4,23000 Zadar,Biserka Buljat ,Martina Nimčević ,Ivka Marković ,Stoja Matijević Ulica Hrvatskih Branitelja 60,23000 Murvica,Radojka Kevrić Ulica Ante Starčevića 12,23241 Visočane,Slavica Tadić Ante Starčevića 16,23000 Zadar,Marija Vujaklija Put Rogovina 6,23235 Vrsi,Marica Abramović Gornje Biljane 311,23420 Gornje Biljane,Zdenka Mikulić Ulica Milke Trnine 12,23000 Zadar,Zvjezdana Karlić Pazinska 11,23000 Zadar,Neda Zrilić Bruška 68,23420 Bruška,Ljiljana Žorić Slunjska 44,23000 Zadar,Zvjezdana Utković Put Poljica 17,23235 Vrsi,Vilma Šatalić Jamine 41,23205 Bibinje,Senka Vrsaljko Nadin 38,23223 Nadin,Svetislav Arbanas Ploče 16,23000 Zadar,Jasna Zubčić Islam 4,23242 Islam Latinski,Anamaria Mičić ,Nada Colić Tičevo 4,23210 Gornje Raštane,Anka Jerak Debeljak 86a,23206 Debeljak,Anka Jerak Debeljak 86a,23206 Debeljak,Dragica Prtenjača Polača 267,23210 Polača,Branka Pupovac Eugena Kvaternika 15,23000 Zadar,Nataša Šestan Zemunik Donji 69a,23222 Zemunik Donji,Jasenka Karaban Ulica Bl. Alojzija Stepinca 6,23205 Bibinje,Sandra Perinović Dubrovačka 32,23000 Zadar,Mirjana Ražov Gojka Šuška 10,23223 Škabrnje,Ljubica Franić Franićev Prilaz 10,23206 Sukošan,Vedranka Pavić Dr. Franje Tuđmana 181,23206 Sukošan,Jovanka Viduka Gornji Zemunik Ulica V 90,23222 Zemunik Gornji,Kosa Grubić Marije Jurić Zagorke 10,23000 Zadar,Marica Ražov Hrvatskog Državnog Sabora 39,23223 Škabrnje,Neda Ninčević Obala Kneza Branimira 14,23000 Zadar,Sanja Gulan Zore Dalmatinske 2,23000 Zadar,Patricija Jelenković Jure Kaštelana 2,23000 Zadar,Božica Katalinić Koići 2,23244 Starigrad,Dragica Fatović Miroslava Krleže 9c,23000 Zadar,Gordana Terzić Ante Starčevića 23g,23000 Zadar,Vanja Štrbac Ulica Viii 4,23000 Petrčane,Neda Ninčević Gorica 157,23222 Gorica,Slavka Čačić Knezova Šubića Bribirskih 1,23000 Zadar,Nada Barjašić Ulica Dr. Franje Tuđmana 156,23241 Poličnik,Snježana Burčul Galovac 37,23222 Galovac,Jadranka Vranić Tuđmanova Ulica 11,23241 Visočane,Franka Jelenković Vlatka Mačeka 10,23000 Zadar,Grozdana Ivković Hrvatskog Državnog Sabora 202,23223 Škabrnje,Nevenka Butić Briševo 139,23000 Briševo,Pepica Ukalović Ulica Dr. Franje Tuđmana 19,23241 Suhovare,Danijela Munitić Antuna Branka Šimića 4,21000 Split,Blaženka Škara Hrvatskog Državnog Sabora 169,23223 Škabrnje,Senka Prtenjača Polača 321,23210 Polača,Dragica Zurak Ul. Kneza Domagoja 10,23312 Pridraga,Branka Bubnjar Ulica Prkoških Domoljuba 46,23223 Prkos,Gordana Divljak Nadin 122,23223 Nadin,Anka Dundović Put Murvice 5,23000 Zadar,Rajka Mitrović Gornje Raštane 19,23210 Gornje Raštane,Jadranka Peroš Put Draga Ii 9,23232 Zaton,Anka Dražić Debeljak 223,23206 Debeljak,Grozdana Vičinović Podvornica 40,23206 Sukošan,Zoran Ražov Put Ražova 64,23223 Škabrnje,Nataša Ražov Put Ražova 64,23223 Škabrnje,Luka Vicković Sv. Marije 7,23223 Škabrnje,Andrijana Parenta Islam 34,23242 Islam Latinski,Milenka Burčul Galovac 18,23222 Galovac,Suzana Vuković Put Karduma 1a,23223 Škabrnje,Boris Bračun Put Karduma 1a,23223 Škabrnje,Vojka Peša Pastirski Put 6,23232 Zaton,Nada Glogoški Krneza 49,23248 Krneza,Danka Vidov Skradinska 83,23000 Zadar,Veljko Smolić Hrvatskih Branitelja 30,23206 Sukošan,Mirela Pavlović Pastirski Put 5,23232 Zaton,Marijo Žepina Bana Josipa Jelačića 14,23234 Vir,Tanja Vanjak Ravna 4,23206 Sukošan,Marica Barjašić Ulica Zlatka Perića 21,23241 Poličnik,Božena Rogić Sv. Marije 8,23223 Škabrnje,Svetlana Knežević Vatroslava Lisinskog 14b,23000 Zadar,Vera Grubić Ante Starčevića 25a,23000 Zadar,Snježana Lonić Kukljica Ulica Vi 5,23273 Kukljica,Krstina Škara Gojka Šuška 73,23223 Škabrnje,Mirjana Stipčević Grgura Barskog Zadranina 43,23000 Zadar,Marija Grgurović Crno 133,23000 Crno,Branka Pilipović Medviđa 67,23420 Medviđa,Anđa Jurić Palih Rodoljuba 20,23000 Zadar,Zdenka Dražina Nikole Jurišića 59,23000 Zadar,Vesna Lubor ,OTP banka Hrvatska dioničko društvo Ulica Domovinskog rata 3,23000 Zadar,Dušan Polovina Put Nina 78c,23000 Zadar</derivirana_varijabla>
  </DomainObject.Predmet.StrankaWithAdress>
  <DomainObject.Predmet.StrankaWithAdressOIB>
    <izvorni_sadrzaj>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izvorni_sadrzaj>
    <derivirana_varijabla naziv="DomainObject.Predmet.StrankaWithAdressOIB_1">Safija Hrnjica, OIB 16514369668, Poličnik 7,23241 Poličnik,NEVENKA BARIĆ, OIB 38080610746,Ante Alvir, OIB 40381493874, Sv. Vinka Paulskog 12,23000 Zadar,Ljubica Perica, OIB 67047264679, Ćirilometodska 4,23000 Zadar,Biserka Buljat, OIB 62772570749,Martina Nimčević, OIB 95093526918,Ivka Marković, OIB 43671128195,Stoja Matijević, OIB 01836719432, Ulica Hrvatskih Branitelja 60,23000 Murvica,Radojka Kevrić, OIB 71351051090, Ulica Ante Starčevića 12,23241 Visočane,Slavica Tadić, OIB 64777352289, Ante Starčevića 16,23000 Zadar,Marija Vujaklija, OIB 91410623440, Put Rogovina 6,23235 Vrsi,Marica Abramović, OIB 03252871360, Gornje Biljane 311,23420 Gornje Biljane,Zdenka Mikulić, OIB 40191222694, Ulica Milke Trnine 12,23000 Zadar,Zvjezdana Karlić, OIB 70585078991, Pazinska 11,23000 Zadar,Neda Zrilić, OIB 90906324186, Bruška 68,23420 Bruška,Ljiljana Žorić, OIB 78819743256, Slunjska 44,23000 Zadar,Zvjezdana Utković, OIB 48408142576, Put Poljica 17,23235 Vrsi,Vilma Šatalić, OIB 43102813821, Jamine 41,23205 Bibinje,Senka Vrsaljko, OIB 34578675436, Nadin 38,23223 Nadin,Svetislav Arbanas, OIB 30450740678, Ploče 16,23000 Zadar,Jasna Zubčić, OIB 31565756948, Islam 4,23242 Islam Latinski,Anamaria Mičić, OIB ,Nada Colić, OIB 54689037314, Tičevo 4,23210 Gornje Raštane,Anka Jerak, OIB 92456927461, Debeljak 86a,23206 Debeljak,Anka Jerak, OIB 92456927461, Debeljak 86a,23206 Debeljak,Dragica Prtenjača, OIB 19410869143, Polača 267,23210 Polača,Branka Pupovac, OIB 30912109104, Eugena Kvaternika 15,23000 Zadar,Nataša Šestan, OIB 72880417048, Zemunik Donji 69a,23222 Zemunik Donji,Jasenka Karaban, OIB 37363253278, Ulica Bl. Alojzija Stepinca 6,23205 Bibinje,Sandra Perinović, OIB 14173754232, Dubrovačka 32,23000 Zadar,Mirjana Ražov, OIB 89185813884, Gojka Šuška 10,23223 Škabrnje,Ljubica Franić, OIB 85007157238, Franićev Prilaz 10,23206 Sukošan,Vedranka Pavić, OIB 03873152543, Dr. Franje Tuđmana 181,23206 Sukošan,Jovanka Viduka, OIB 81890885561, Gornji Zemunik Ulica V 90,23222 Zemunik Gornji,Kosa Grubić, OIB 25142035187, Marije Jurić Zagorke 10,23000 Zadar,Marica Ražov, OIB 83957558046, Hrvatskog Državnog Sabora 39,23223 Škabrnje,Neda Ninčević, OIB 81132966178, Obala Kneza Branimira 14,23000 Zadar,Sanja Gulan, OIB 47663472211, Zore Dalmatinske 2,23000 Zadar,Patricija Jelenković, OIB 97015117788, Jure Kaštelana 2,23000 Zadar,Božica Katalinić, OIB 70885575660, Koići 2,23244 Starigrad,Dragica Fatović, OIB 61821714784, Miroslava Krleže 9c,23000 Zadar,Gordana Terzić, OIB 74356143497, Ante Starčevića 23g,23000 Zadar,Vanja Štrbac, OIB 87996940103, Ulica Viii 4,23000 Petrčane,Neda Ninčević, OIB 79724386588, Gorica 157,23222 Gorica,Slavka Čačić, OIB 78279844047, Knezova Šubića Bribirskih 1,23000 Zadar,Nada Barjašić, OIB 00218144456, Ulica Dr. Franje Tuđmana 156,23241 Poličnik,Snježana Burčul, OIB 63694393581, Galovac 37,23222 Galovac,Jadranka Vranić, OIB 83680713571, Tuđmanova Ulica 11,23241 Visočane,Franka Jelenković, OIB 33840565295, Vlatka Mačeka 10,23000 Zadar,Grozdana Ivković, OIB 93263590633, Hrvatskog Državnog Sabora 202,23223 Škabrnje,Nevenka Butić, OIB 05635356569, Briševo 139,23000 Briševo,Pepica Ukalović, OIB 15250291855, Ulica Dr. Franje Tuđmana 19,23241 Suhovare,Danijela Munitić, OIB 46630389896, Antuna Branka Šimića 4,21000 Split,Blaženka Škara, OIB 19318104062, Hrvatskog Državnog Sabora 169,23223 Škabrnje,Senka Prtenjača, OIB 01062612035, Polača 321,23210 Polača,Dragica Zurak, OIB 16352574863, Ul. Kneza Domagoja 10,23312 Pridraga,Branka Bubnjar, OIB 43500269927, Ulica Prkoških Domoljuba 46,23223 Prkos,Gordana Divljak, OIB 82284201833, Nadin 122,23223 Nadin,Anka Dundović, OIB 58779218375, Put Murvice 5,23000 Zadar,Rajka Mitrović, OIB 64493147209, Gornje Raštane 19,23210 Gornje Raštane,Jadranka Peroš, OIB 02355694767, Put Draga Ii 9,23232 Zaton,Anka Dražić, OIB 80251465564, Debeljak 223,23206 Debeljak,Grozdana Vičinović, OIB 71295396803, Podvornica 40,23206 Sukošan,Zoran Ražov, OIB 98218565391, Put Ražova 64,23223 Škabrnje,Nataša Ražov, OIB 90124368124, Put Ražova 64,23223 Škabrnje,Luka Vicković, OIB 02519369477, Sv. Marije 7,23223 Škabrnje,Andrijana Parenta, OIB 50212169661, Islam 34,23242 Islam Latinski,Milenka Burčul, OIB 23802280408, Galovac 18,23222 Galovac,Suzana Vuković, OIB 57733056002, Put Karduma 1a,23223 Škabrnje,Boris Bračun, OIB 57210258579, Put Karduma 1a,23223 Škabrnje,Vojka Peša, OIB 19744851877, Pastirski Put 6,23232 Zaton,Nada Glogoški, OIB 67000509114, Krneza 49,23248 Krneza,Danka Vidov, OIB 53095072689, Skradinska 83,23000 Zadar,Veljko Smolić, OIB 11266276447, Hrvatskih Branitelja 30,23206 Sukošan,Mirela Pavlović, OIB 51163410481, Pastirski Put 5,23232 Zaton,Marijo Žepina, OIB 99230982099, Bana Josipa Jelačića 14,23234 Vir,Tanja Vanjak, OIB 83621234228, Ravna 4,23206 Sukošan,Marica Barjašić, OIB 59623113544, Ulica Zlatka Perića 21,23241 Poličnik,Božena Rogić, OIB 80573387035, Sv. Marije 8,23223 Škabrnje,Svetlana Knežević, OIB 59991192712, Vatroslava Lisinskog 14b,23000 Zadar,Vera Grubić, OIB 71051158040, Ante Starčevića 25a,23000 Zadar,Snježana Lonić, OIB 85250831951, Kukljica Ulica Vi 5,23273 Kukljica,Krstina Škara, OIB 68202107940, Gojka Šuška 73,23223 Škabrnje,Mirjana Stipčević, OIB 71395740283, Grgura Barskog Zadranina 43,23000 Zadar,Marija Grgurović, OIB 34794129407, Crno 133,23000 Crno,Branka Pilipović, OIB 85878639666, Medviđa 67,23420 Medviđa,Anđa Jurić, OIB 61977653678, Palih Rodoljuba 20,23000 Zadar,Zdenka Dražina, OIB 68598530075, Nikole Jurišića 59,23000 Zadar,Vesna Lubor, OIB ,OTP banka Hrvatska dioničko društvo, OIB 52508873833, Ulica Domovinskog rata 3,23000 Zadar,Dušan Polovina, OIB 93674503025, Put Nina 78c,23000 Zadar</derivirana_varijabla>
  </DomainObject.Predmet.StrankaWithAdressOIB>
  <DomainObject.Predmet.StrankaNazivFormated>
    <izvorni_sadrzaj>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izvorni_sadrzaj>
    <derivirana_varijabla naziv="DomainObject.Predmet.StrankaNazivFormated_1">Safija Hrnjica,NEVENKA BARIĆ,Ante Alvir,Ljubica Perica,Biserka Buljat,Martina Nimčević,Ivka Marković,Stoja Matijević,Radojka Kevrić,Slavica Tadić,Marija Vujaklija,Marica Abramović,Zdenka Mikulić,Zvjezdana Karlić,Neda Zrilić,Ljiljana Žorić,Zvjezdana Utković,Vilma Šatalić,Senka Vrsaljko,Svetislav Arbanas,Jasna Zubčić,Anamaria Mičić,Nada Colić,Anka Jerak,Anka Jerak,Dragica Prtenjača,Branka Pupovac,Nataša Šestan,Jasenka Karaban,Sandra Perinović,Mirjana Ražov,Ljubica Franić,Vedranka Pavić,Jovanka Viduka,Kosa Grubić,Marica Ražov,Neda Ninčević,Sanja Gulan,Patricija Jelenković,Božica Katalinić,Dragica Fatović,Gordana Terzić,Vanja Štrbac,Neda Ninčević,Slavka Čačić,Nada Barjašić,Snježana Burčul,Jadranka Vranić,Franka Jelenković,Grozdana Ivković,Nevenka Butić,Pepica Ukalović,Danijela Munitić,Blaženka Škara,Senka Prtenjača,Dragica Zurak,Branka Bubnjar,Gordana Divljak,Anka Dundović,Rajka Mitrović,Jadranka Peroš,Anka Dražić,Grozdana Vičinović,Zoran Ražov,Nataša Ražov,Luka Vicković,Andrijana Parenta,Milenka Burčul,Suzana Vuković,Boris Bračun,Vojka Peša,Nada Glogoški,Danka Vidov,Veljko Smolić,Mirela Pavlović,Marijo Žepina,Tanja Vanjak,Marica Barjašić,Božena Rogić,Svetlana Knežević,Vera Grubić,Snježana Lonić,Krstina Škara,Mirjana Stipčević,Marija Grgurović,Branka Pilipović,Anđa Jurić,Zdenka Dražina,Vesna Lubor,OTP banka Hrvatska dioničko društvo,Dušan Polovina</derivirana_varijabla>
  </DomainObject.Predmet.StrankaNazivFormated>
  <DomainObject.Predmet.StrankaNazivFormatedOIB>
    <izvorni_sadrzaj>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izvorni_sadrzaj>
    <derivirana_varijabla naziv="DomainObject.Predmet.StrankaNazivFormatedOIB_1">Safija Hrnjica, OIB 16514369668,NEVENKA BARIĆ, OIB 38080610746,Ante Alvir, OIB 40381493874,Ljubica Perica, OIB 67047264679,Biserka Buljat, OIB 62772570749,Martina Nimčević, OIB 95093526918,Ivka Marković, OIB 43671128195,Stoja Matijević, OIB 01836719432,Radojka Kevrić, OIB 71351051090,Slavica Tadić, OIB 64777352289,Marija Vujaklija, OIB 91410623440,Marica Abramović, OIB 03252871360,Zdenka Mikulić, OIB 40191222694,Zvjezdana Karlić, OIB 70585078991,Neda Zrilić, OIB 90906324186,Ljiljana Žorić, OIB 78819743256,Zvjezdana Utković, OIB 48408142576,Vilma Šatalić, OIB 43102813821,Senka Vrsaljko, OIB 34578675436,Svetislav Arbanas, OIB 30450740678,Jasna Zubčić, OIB 31565756948,Anamaria Mičić, OIB ,Nada Colić, OIB 54689037314,Anka Jerak, OIB 92456927461,Anka Jerak, OIB 92456927461,Dragica Prtenjača, OIB 19410869143,Branka Pupovac, OIB 30912109104,Nataša Šestan, OIB 72880417048,Jasenka Karaban, OIB 37363253278,Sandra Perinović, OIB 14173754232,Mirjana Ražov, OIB 89185813884,Ljubica Franić, OIB 85007157238,Vedranka Pavić, OIB 03873152543,Jovanka Viduka, OIB 81890885561,Kosa Grubić, OIB 25142035187,Marica Ražov, OIB 83957558046,Neda Ninčević, OIB 81132966178,Sanja Gulan, OIB 47663472211,Patricija Jelenković, OIB 97015117788,Božica Katalinić, OIB 70885575660,Dragica Fatović, OIB 61821714784,Gordana Terzić, OIB 74356143497,Vanja Štrbac, OIB 87996940103,Neda Ninčević, OIB 79724386588,Slavka Čačić, OIB 78279844047,Nada Barjašić, OIB 00218144456,Snježana Burčul, OIB 63694393581,Jadranka Vranić, OIB 83680713571,Franka Jelenković, OIB 33840565295,Grozdana Ivković, OIB 93263590633,Nevenka Butić, OIB 05635356569,Pepica Ukalović, OIB 15250291855,Danijela Munitić, OIB 46630389896,Blaženka Škara, OIB 19318104062,Senka Prtenjača, OIB 01062612035,Dragica Zurak, OIB 16352574863,Branka Bubnjar, OIB 43500269927,Gordana Divljak, OIB 82284201833,Anka Dundović, OIB 58779218375,Rajka Mitrović, OIB 64493147209,Jadranka Peroš, OIB 02355694767,Anka Dražić, OIB 80251465564,Grozdana Vičinović, OIB 71295396803,Zoran Ražov, OIB 98218565391,Nataša Ražov, OIB 90124368124,Luka Vicković, OIB 02519369477,Andrijana Parenta, OIB 50212169661,Milenka Burčul, OIB 23802280408,Suzana Vuković, OIB 57733056002,Boris Bračun, OIB 57210258579,Vojka Peša, OIB 19744851877,Nada Glogoški, OIB 67000509114,Danka Vidov, OIB 53095072689,Veljko Smolić, OIB 11266276447,Mirela Pavlović, OIB 51163410481,Marijo Žepina, OIB 99230982099,Tanja Vanjak, OIB 83621234228,Marica Barjašić, OIB 59623113544,Božena Rogić, OIB 80573387035,Svetlana Knežević, OIB 59991192712,Vera Grubić, OIB 71051158040,Snježana Lonić, OIB 85250831951,Krstina Škara, OIB 68202107940,Mirjana Stipčević, OIB 71395740283,Marija Grgurović, OIB 34794129407,Branka Pilipović, OIB 85878639666,Anđa Jurić, OIB 61977653678,Zdenka Dražina, OIB 68598530075,Vesna Lubor, OIB ,OTP banka Hrvatska dioničko društvo, OIB 52508873833,Dušan Polovina, OIB 93674503025</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izvorni_sadrzaj>
    <derivirana_varijabla naziv="DomainObject.Predmet.StrankaListFormated_1">
      <item>Safija Hrnjica zastupanog po punomoćniku IVICA BLAŽEVIĆ</item>
      <item>NEVENKA BARIĆ zastupanog po punomoćniku 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 zastupanog po punomoćniku Odvjetničko društvo ŠIŠKO i partneri, j.t.d.</item>
      <item>Dušan Polovina</item>
    </derivirana_varijabla>
  </DomainObject.Predmet.StrankaListFormated>
  <DomainObject.Predmet.StrankaListFormatedOIB>
    <izvorni_sadrzaj>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izvorni_sadrzaj>
    <derivirana_varijabla naziv="DomainObject.Predmet.StrankaListFormatedOIB_1">
      <item>Safija Hrnjica, OIB 16514369668 zastupanog po punomoćniku IVICA BLAŽEVIĆ</item>
      <item>NEVENKA BARIĆ, OIB 38080610746 zastupanog po punomoćniku IVICA BLAŽEVIĆ</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 zastupanog po punomoćniku Odvjetničko društvo ŠIŠKO i partneri, j.t.d.</item>
      <item>Dušan Polovina, OIB 93674503025</item>
    </derivirana_varijabla>
  </DomainObject.Predmet.StrankaListFormatedOIB>
  <DomainObject.Predmet.StrankaListFormatedWithAdress>
    <izvorni_sadrzaj>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izvorni_sadrzaj>
    <derivirana_varijabla naziv="DomainObject.Predmet.StrankaListFormatedWithAdress_1">
      <item>Safija Hrnjica, Poličnik 7, 23241 Poličnik zastupanog po punomoćniku IVICA BLAŽEVIĆ</item>
      <item>NEVENKA BARIĆ zastupanog po punomoćniku IVICA BLAŽEVIĆ</item>
      <item>Ante Alvir, Sv. Vinka Paulskog 12, 23000 Zadar</item>
      <item>Ljubica Perica, Ćirilometodska 4, 23000 Zadar</item>
      <item>Biserka Buljat</item>
      <item>Martina Nimčević</item>
      <item>Ivka Marković</item>
      <item>Stoja Matijević, Ulica Hrvatskih Branitelja 60, 23000 Murvica</item>
      <item>Radojka Kevrić, Ulica Ante Starčevića 12, 23241 Visočane</item>
      <item>Slavica Tadić, Ante Starčevića 16, 23000 Zadar</item>
      <item>Marija Vujaklija, Put Rogovina 6, 23235 Vrsi</item>
      <item>Marica Abramović, Gornje Biljane 311, 23420 Gornje Biljane</item>
      <item>Zdenka Mikulić, Ulica Milke Trnine 12, 23000 Zadar</item>
      <item>Zvjezdana Karlić, Pazinska 11, 23000 Zadar</item>
      <item>Neda Zrilić, Bruška 68, 23420 Bruška</item>
      <item>Ljiljana Žorić, Slunjska 44, 23000 Zadar</item>
      <item>Zvjezdana Utković, Put Poljica 17, 23235 Vrsi</item>
      <item>Vilma Šatalić, Jamine 41, 23205 Bibinje</item>
      <item>Senka Vrsaljko, Nadin 38, 23223 Nadin</item>
      <item>Svetislav Arbanas, Ploče 16, 23000 Zadar</item>
      <item>Jasna Zubčić, Islam 4, 23242 Islam Latinski</item>
      <item>Anamaria Mičić</item>
      <item>Nada Colić, Tičevo 4, 23210 Gornje Raštane</item>
      <item>Anka Jerak, Debeljak 86a, 23206 Debeljak</item>
      <item>Anka Jerak, Debeljak 86a, 23206 Debeljak</item>
      <item>Dragica Prtenjača, Polača 267, 23210 Polača</item>
      <item>Branka Pupovac, Eugena Kvaternika 15, 23000 Zadar</item>
      <item>Nataša Šestan, Zemunik Donji 69a, 23222 Zemunik Donji</item>
      <item>Jasenka Karaban, Ulica Bl. Alojzija Stepinca 6, 23205 Bibinje</item>
      <item>Sandra Perinović, Dubrovačka 32, 23000 Zadar</item>
      <item>Mirjana Ražov, Gojka Šuška 10, 23223 Škabrnje</item>
      <item>Ljubica Franić, Franićev Prilaz 10, 23206 Sukošan</item>
      <item>Vedranka Pavić, Dr. Franje Tuđmana 181, 23206 Sukošan</item>
      <item>Jovanka Viduka, Gornji Zemunik Ulica V 90, 23222 Zemunik Gornji</item>
      <item>Kosa Grubić, Marije Jurić Zagorke 10, 23000 Zadar</item>
      <item>Marica Ražov, Hrvatskog Državnog Sabora 39, 23223 Škabrnje</item>
      <item>Neda Ninčević, Obala Kneza Branimira 14, 23000 Zadar</item>
      <item>Sanja Gulan, Zore Dalmatinske 2, 23000 Zadar</item>
      <item>Patricija Jelenković, Jure Kaštelana 2, 23000 Zadar</item>
      <item>Božica Katalinić, Koići 2, 23244 Starigrad</item>
      <item>Dragica Fatović, Miroslava Krleže 9c, 23000 Zadar</item>
      <item>Gordana Terzić, Ante Starčevića 23g, 23000 Zadar</item>
      <item>Vanja Štrbac, Ulica Viii 4, 23000 Petrčane</item>
      <item>Neda Ninčević, Gorica 157, 23222 Gorica</item>
      <item>Slavka Čačić, Knezova Šubića Bribirskih 1, 23000 Zadar</item>
      <item>Nada Barjašić, Ulica Dr. Franje Tuđmana 156, 23241 Poličnik</item>
      <item>Snježana Burčul, Galovac 37, 23222 Galovac</item>
      <item>Jadranka Vranić, Tuđmanova Ulica 11, 23241 Visočane</item>
      <item>Franka Jelenković, Vlatka Mačeka 10, 23000 Zadar</item>
      <item>Grozdana Ivković, Hrvatskog Državnog Sabora 202, 23223 Škabrnje</item>
      <item>Nevenka Butić, Briševo 139, 23000 Briševo</item>
      <item>Pepica Ukalović, Ulica Dr. Franje Tuđmana 19, 23241 Suhovare</item>
      <item>Danijela Munitić, Antuna Branka Šimića 4, 21000 Split</item>
      <item>Blaženka Škara, Hrvatskog Državnog Sabora 169, 23223 Škabrnje</item>
      <item>Senka Prtenjača, Polača 321, 23210 Polača</item>
      <item>Dragica Zurak, Ul. Kneza Domagoja 10, 23312 Pridraga</item>
      <item>Branka Bubnjar, Ulica Prkoških Domoljuba 46, 23223 Prkos</item>
      <item>Gordana Divljak, Nadin 122, 23223 Nadin</item>
      <item>Anka Dundović, Put Murvice 5, 23000 Zadar</item>
      <item>Rajka Mitrović, Gornje Raštane 19, 23210 Gornje Raštane</item>
      <item>Jadranka Peroš, Put Draga Ii 9, 23232 Zaton</item>
      <item>Anka Dražić, Debeljak 223, 23206 Debeljak</item>
      <item>Grozdana Vičinović, Podvornica 40, 23206 Sukošan</item>
      <item>Zoran Ražov, Put Ražova 64, 23223 Škabrnje</item>
      <item>Nataša Ražov, Put Ražova 64, 23223 Škabrnje</item>
      <item>Luka Vicković, Sv. Marije 7, 23223 Škabrnje</item>
      <item>Andrijana Parenta, Islam 34, 23242 Islam Latinski</item>
      <item>Milenka Burčul, Galovac 18, 23222 Galovac</item>
      <item>Suzana Vuković, Put Karduma 1a, 23223 Škabrnje</item>
      <item>Boris Bračun, Put Karduma 1a, 23223 Škabrnje</item>
      <item>Vojka Peša, Pastirski Put 6, 23232 Zaton</item>
      <item>Nada Glogoški, Krneza 49, 23248 Krneza</item>
      <item>Danka Vidov, Skradinska 83, 23000 Zadar</item>
      <item>Veljko Smolić, Hrvatskih Branitelja 30, 23206 Sukošan</item>
      <item>Mirela Pavlović, Pastirski Put 5, 23232 Zaton</item>
      <item>Marijo Žepina, Bana Josipa Jelačića 14, 23234 Vir</item>
      <item>Tanja Vanjak, Ravna 4, 23206 Sukošan</item>
      <item>Marica Barjašić, Ulica Zlatka Perića 21, 23241 Poličnik</item>
      <item>Božena Rogić, Sv. Marije 8, 23223 Škabrnje</item>
      <item>Svetlana Knežević, Vatroslava Lisinskog 14b, 23000 Zadar</item>
      <item>Vera Grubić, Ante Starčevića 25a, 23000 Zadar</item>
      <item>Snježana Lonić, Kukljica Ulica Vi 5, 23273 Kukljica</item>
      <item>Krstina Škara, Gojka Šuška 73, 23223 Škabrnje</item>
      <item>Mirjana Stipčević, Grgura Barskog Zadranina 43, 23000 Zadar</item>
      <item>Marija Grgurović, Crno 133, 23000 Crno</item>
      <item>Branka Pilipović, Medviđa 67, 23420 Medviđa</item>
      <item>Anđa Jurić, Palih Rodoljuba 20, 23000 Zadar</item>
      <item>Zdenka Dražina, Nikole Jurišića 59, 23000 Zadar</item>
      <item>Vesna Lubor</item>
      <item>OTP banka Hrvatska dioničko društvo, Ulica Domovinskog rata 3, 23000 Zadar zastupanog po punomoćniku Odvjetničko društvo ŠIŠKO i partneri, j.t.d.</item>
      <item>Dušan Polovina, Put Nina 78c, 23000 Zadar</item>
    </derivirana_varijabla>
  </DomainObject.Predmet.StrankaListFormatedWithAdress>
  <DomainObject.Predmet.StrankaListFormatedWithAdressOIB>
    <izvorni_sadrzaj>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izvorni_sadrzaj>
    <derivirana_varijabla naziv="DomainObject.Predmet.StrankaListFormatedWithAdressOIB_1">
      <item>Safija Hrnjica, OIB 16514369668, Poličnik 7, 23241 Poličnik zastupanog po punomoćniku IVICA BLAŽEVIĆ</item>
      <item>NEVENKA BARIĆ, OIB 38080610746 zastupanog po punomoćniku IVICA BLAŽEVIĆ</item>
      <item>Ante Alvir, OIB 40381493874, Sv. Vinka Paulskog 12, 23000 Zadar</item>
      <item>Ljubica Perica, OIB 67047264679, Ćirilometodska 4, 23000 Zadar</item>
      <item>Biserka Buljat, OIB 62772570749</item>
      <item>Martina Nimčević, OIB 95093526918</item>
      <item>Ivka Marković, OIB 43671128195</item>
      <item>Stoja Matijević, OIB 01836719432, Ulica Hrvatskih Branitelja 60, 23000 Murvica</item>
      <item>Radojka Kevrić, OIB 71351051090, Ulica Ante Starčevića 12, 23241 Visočane</item>
      <item>Slavica Tadić, OIB 64777352289, Ante Starčevića 16, 23000 Zadar</item>
      <item>Marija Vujaklija, OIB 91410623440, Put Rogovina 6, 23235 Vrsi</item>
      <item>Marica Abramović, OIB 03252871360, Gornje Biljane 311, 23420 Gornje Biljane</item>
      <item>Zdenka Mikulić, OIB 40191222694, Ulica Milke Trnine 12, 23000 Zadar</item>
      <item>Zvjezdana Karlić, OIB 70585078991, Pazinska 11, 23000 Zadar</item>
      <item>Neda Zrilić, OIB 90906324186, Bruška 68, 23420 Bruška</item>
      <item>Ljiljana Žorić, OIB 78819743256, Slunjska 44, 23000 Zadar</item>
      <item>Zvjezdana Utković, OIB 48408142576, Put Poljica 17, 23235 Vrsi</item>
      <item>Vilma Šatalić, OIB 43102813821, Jamine 41, 23205 Bibinje</item>
      <item>Senka Vrsaljko, OIB 34578675436, Nadin 38, 23223 Nadin</item>
      <item>Svetislav Arbanas, OIB 30450740678, Ploče 16, 23000 Zadar</item>
      <item>Jasna Zubčić, OIB 31565756948, Islam 4, 23242 Islam Latinski</item>
      <item>Anamaria Mičić, OIB </item>
      <item>Nada Colić, OIB 54689037314, Tičevo 4, 23210 Gornje Raštane</item>
      <item>Anka Jerak, OIB 92456927461, Debeljak 86a, 23206 Debeljak</item>
      <item>Anka Jerak, OIB 92456927461, Debeljak 86a, 23206 Debeljak</item>
      <item>Dragica Prtenjača, OIB 19410869143, Polača 267, 23210 Polača</item>
      <item>Branka Pupovac, OIB 30912109104, Eugena Kvaternika 15, 23000 Zadar</item>
      <item>Nataša Šestan, OIB 72880417048, Zemunik Donji 69a, 23222 Zemunik Donji</item>
      <item>Jasenka Karaban, OIB 37363253278, Ulica Bl. Alojzija Stepinca 6, 23205 Bibinje</item>
      <item>Sandra Perinović, OIB 14173754232, Dubrovačka 32, 23000 Zadar</item>
      <item>Mirjana Ražov, OIB 89185813884, Gojka Šuška 10, 23223 Škabrnje</item>
      <item>Ljubica Franić, OIB 85007157238, Franićev Prilaz 10, 23206 Sukošan</item>
      <item>Vedranka Pavić, OIB 03873152543, Dr. Franje Tuđmana 181, 23206 Sukošan</item>
      <item>Jovanka Viduka, OIB 81890885561, Gornji Zemunik Ulica V 90, 23222 Zemunik Gornji</item>
      <item>Kosa Grubić, OIB 25142035187, Marije Jurić Zagorke 10, 23000 Zadar</item>
      <item>Marica Ražov, OIB 83957558046, Hrvatskog Državnog Sabora 39, 23223 Škabrnje</item>
      <item>Neda Ninčević, OIB 81132966178, Obala Kneza Branimira 14, 23000 Zadar</item>
      <item>Sanja Gulan, OIB 47663472211, Zore Dalmatinske 2, 23000 Zadar</item>
      <item>Patricija Jelenković, OIB 97015117788, Jure Kaštelana 2, 23000 Zadar</item>
      <item>Božica Katalinić, OIB 70885575660, Koići 2, 23244 Starigrad</item>
      <item>Dragica Fatović, OIB 61821714784, Miroslava Krleže 9c, 23000 Zadar</item>
      <item>Gordana Terzić, OIB 74356143497, Ante Starčevića 23g, 23000 Zadar</item>
      <item>Vanja Štrbac, OIB 87996940103, Ulica Viii 4, 23000 Petrčane</item>
      <item>Neda Ninčević, OIB 79724386588, Gorica 157, 23222 Gorica</item>
      <item>Slavka Čačić, OIB 78279844047, Knezova Šubića Bribirskih 1, 23000 Zadar</item>
      <item>Nada Barjašić, OIB 00218144456, Ulica Dr. Franje Tuđmana 156, 23241 Poličnik</item>
      <item>Snježana Burčul, OIB 63694393581, Galovac 37, 23222 Galovac</item>
      <item>Jadranka Vranić, OIB 83680713571, Tuđmanova Ulica 11, 23241 Visočane</item>
      <item>Franka Jelenković, OIB 33840565295, Vlatka Mačeka 10, 23000 Zadar</item>
      <item>Grozdana Ivković, OIB 93263590633, Hrvatskog Državnog Sabora 202, 23223 Škabrnje</item>
      <item>Nevenka Butić, OIB 05635356569, Briševo 139, 23000 Briševo</item>
      <item>Pepica Ukalović, OIB 15250291855, Ulica Dr. Franje Tuđmana 19, 23241 Suhovare</item>
      <item>Danijela Munitić, OIB 46630389896, Antuna Branka Šimića 4, 21000 Split</item>
      <item>Blaženka Škara, OIB 19318104062, Hrvatskog Državnog Sabora 169, 23223 Škabrnje</item>
      <item>Senka Prtenjača, OIB 01062612035, Polača 321, 23210 Polača</item>
      <item>Dragica Zurak, OIB 16352574863, Ul. Kneza Domagoja 10, 23312 Pridraga</item>
      <item>Branka Bubnjar, OIB 43500269927, Ulica Prkoških Domoljuba 46, 23223 Prkos</item>
      <item>Gordana Divljak, OIB 82284201833, Nadin 122, 23223 Nadin</item>
      <item>Anka Dundović, OIB 58779218375, Put Murvice 5, 23000 Zadar</item>
      <item>Rajka Mitrović, OIB 64493147209, Gornje Raštane 19, 23210 Gornje Raštane</item>
      <item>Jadranka Peroš, OIB 02355694767, Put Draga Ii 9, 23232 Zaton</item>
      <item>Anka Dražić, OIB 80251465564, Debeljak 223, 23206 Debeljak</item>
      <item>Grozdana Vičinović, OIB 71295396803, Podvornica 40, 23206 Sukošan</item>
      <item>Zoran Ražov, OIB 98218565391, Put Ražova 64, 23223 Škabrnje</item>
      <item>Nataša Ražov, OIB 90124368124, Put Ražova 64, 23223 Škabrnje</item>
      <item>Luka Vicković, OIB 02519369477, Sv. Marije 7, 23223 Škabrnje</item>
      <item>Andrijana Parenta, OIB 50212169661, Islam 34, 23242 Islam Latinski</item>
      <item>Milenka Burčul, OIB 23802280408, Galovac 18, 23222 Galovac</item>
      <item>Suzana Vuković, OIB 57733056002, Put Karduma 1a, 23223 Škabrnje</item>
      <item>Boris Bračun, OIB 57210258579, Put Karduma 1a, 23223 Škabrnje</item>
      <item>Vojka Peša, OIB 19744851877, Pastirski Put 6, 23232 Zaton</item>
      <item>Nada Glogoški, OIB 67000509114, Krneza 49, 23248 Krneza</item>
      <item>Danka Vidov, OIB 53095072689, Skradinska 83, 23000 Zadar</item>
      <item>Veljko Smolić, OIB 11266276447, Hrvatskih Branitelja 30, 23206 Sukošan</item>
      <item>Mirela Pavlović, OIB 51163410481, Pastirski Put 5, 23232 Zaton</item>
      <item>Marijo Žepina, OIB 99230982099, Bana Josipa Jelačića 14, 23234 Vir</item>
      <item>Tanja Vanjak, OIB 83621234228, Ravna 4, 23206 Sukošan</item>
      <item>Marica Barjašić, OIB 59623113544, Ulica Zlatka Perića 21, 23241 Poličnik</item>
      <item>Božena Rogić, OIB 80573387035, Sv. Marije 8, 23223 Škabrnje</item>
      <item>Svetlana Knežević, OIB 59991192712, Vatroslava Lisinskog 14b, 23000 Zadar</item>
      <item>Vera Grubić, OIB 71051158040, Ante Starčevića 25a, 23000 Zadar</item>
      <item>Snježana Lonić, OIB 85250831951, Kukljica Ulica Vi 5, 23273 Kukljica</item>
      <item>Krstina Škara, OIB 68202107940, Gojka Šuška 73, 23223 Škabrnje</item>
      <item>Mirjana Stipčević, OIB 71395740283, Grgura Barskog Zadranina 43, 23000 Zadar</item>
      <item>Marija Grgurović, OIB 34794129407, Crno 133, 23000 Crno</item>
      <item>Branka Pilipović, OIB 85878639666, Medviđa 67, 23420 Medviđa</item>
      <item>Anđa Jurić, OIB 61977653678, Palih Rodoljuba 20, 23000 Zadar</item>
      <item>Zdenka Dražina, OIB 68598530075, Nikole Jurišića 59, 23000 Zadar</item>
      <item>Vesna Lubor, OIB </item>
      <item>OTP banka Hrvatska dioničko društvo, OIB 52508873833, Ulica Domovinskog rata 3, 23000 Zadar zastupanog po punomoćniku Odvjetničko društvo ŠIŠKO i partneri, j.t.d.</item>
      <item>Dušan Polovina, OIB 93674503025, Put Nina 78c, 23000 Zadar</item>
    </derivirana_varijabla>
  </DomainObject.Predmet.StrankaListFormatedWithAdressOIB>
  <DomainObject.Predmet.StrankaListNazivFormated>
    <izvorni_sadrzaj>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izvorni_sadrzaj>
    <derivirana_varijabla naziv="DomainObject.Predmet.StrankaListNazivFormated_1">
      <item>Safija Hrnjica</item>
      <item>NEVENKA BARIĆ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OTP banka Hrvatska dioničko društvo</item>
      <item>Dušan Polovina</item>
    </derivirana_varijabla>
  </DomainObject.Predmet.StrankaListNazivFormated>
  <DomainObject.Predmet.StrankaListNazivFormatedOIB>
    <izvorni_sadrzaj>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izvorni_sadrzaj>
    <derivirana_varijabla naziv="DomainObject.Predmet.StrankaListNazivFormatedOIB_1">
      <item>Safija Hrnjica, OIB 16514369668</item>
      <item>NEVENKA BARIĆ, OIB 38080610746</item>
      <item>Ante Alvir, OIB 40381493874</item>
      <item>Ljubica Perica, OIB 67047264679</item>
      <item>Biserka Buljat, OIB 62772570749</item>
      <item>Martina Nimčević, OIB 95093526918</item>
      <item>Ivka Marković, OIB 43671128195</item>
      <item>Stoja Matijević, OIB 01836719432</item>
      <item>Radojka Kevrić, OIB 71351051090</item>
      <item>Slavica Tadić, OIB 64777352289</item>
      <item>Marija Vujaklija, OIB 91410623440</item>
      <item>Marica Abramović, OIB 03252871360</item>
      <item>Zdenka Mikulić, OIB 40191222694</item>
      <item>Zvjezdana Karlić, OIB 70585078991</item>
      <item>Neda Zrilić, OIB 90906324186</item>
      <item>Ljiljana Žorić, OIB 78819743256</item>
      <item>Zvjezdana Utković, OIB 48408142576</item>
      <item>Vilma Šatalić, OIB 43102813821</item>
      <item>Senka Vrsaljko, OIB 34578675436</item>
      <item>Svetislav Arbanas, OIB 30450740678</item>
      <item>Jasna Zubčić, OIB 31565756948</item>
      <item>Anamaria Mičić, OIB </item>
      <item>Nada Colić, OIB 54689037314</item>
      <item>Anka Jerak, OIB 92456927461</item>
      <item>Anka Jerak, OIB 92456927461</item>
      <item>Dragica Prtenjača, OIB 19410869143</item>
      <item>Branka Pupovac, OIB 30912109104</item>
      <item>Nataša Šestan, OIB 72880417048</item>
      <item>Jasenka Karaban, OIB 37363253278</item>
      <item>Sandra Perinović, OIB 14173754232</item>
      <item>Mirjana Ražov, OIB 89185813884</item>
      <item>Ljubica Franić, OIB 85007157238</item>
      <item>Vedranka Pavić, OIB 03873152543</item>
      <item>Jovanka Viduka, OIB 81890885561</item>
      <item>Kosa Grubić, OIB 25142035187</item>
      <item>Marica Ražov, OIB 83957558046</item>
      <item>Neda Ninčević, OIB 81132966178</item>
      <item>Sanja Gulan, OIB 47663472211</item>
      <item>Patricija Jelenković, OIB 97015117788</item>
      <item>Božica Katalinić, OIB 70885575660</item>
      <item>Dragica Fatović, OIB 61821714784</item>
      <item>Gordana Terzić, OIB 74356143497</item>
      <item>Vanja Štrbac, OIB 87996940103</item>
      <item>Neda Ninčević, OIB 79724386588</item>
      <item>Slavka Čačić, OIB 78279844047</item>
      <item>Nada Barjašić, OIB 00218144456</item>
      <item>Snježana Burčul, OIB 63694393581</item>
      <item>Jadranka Vranić, OIB 83680713571</item>
      <item>Franka Jelenković, OIB 33840565295</item>
      <item>Grozdana Ivković, OIB 93263590633</item>
      <item>Nevenka Butić, OIB 05635356569</item>
      <item>Pepica Ukalović, OIB 15250291855</item>
      <item>Danijela Munitić, OIB 46630389896</item>
      <item>Blaženka Škara, OIB 19318104062</item>
      <item>Senka Prtenjača, OIB 01062612035</item>
      <item>Dragica Zurak, OIB 16352574863</item>
      <item>Branka Bubnjar, OIB 43500269927</item>
      <item>Gordana Divljak, OIB 82284201833</item>
      <item>Anka Dundović, OIB 58779218375</item>
      <item>Rajka Mitrović, OIB 64493147209</item>
      <item>Jadranka Peroš, OIB 02355694767</item>
      <item>Anka Dražić, OIB 80251465564</item>
      <item>Grozdana Vičinović, OIB 71295396803</item>
      <item>Zoran Ražov, OIB 98218565391</item>
      <item>Nataša Ražov, OIB 90124368124</item>
      <item>Luka Vicković, OIB 02519369477</item>
      <item>Andrijana Parenta, OIB 50212169661</item>
      <item>Milenka Burčul, OIB 23802280408</item>
      <item>Suzana Vuković, OIB 57733056002</item>
      <item>Boris Bračun, OIB 57210258579</item>
      <item>Vojka Peša, OIB 19744851877</item>
      <item>Nada Glogoški, OIB 67000509114</item>
      <item>Danka Vidov, OIB 53095072689</item>
      <item>Veljko Smolić, OIB 11266276447</item>
      <item>Mirela Pavlović, OIB 51163410481</item>
      <item>Marijo Žepina, OIB 99230982099</item>
      <item>Tanja Vanjak, OIB 83621234228</item>
      <item>Marica Barjašić, OIB 59623113544</item>
      <item>Božena Rogić, OIB 80573387035</item>
      <item>Svetlana Knežević, OIB 59991192712</item>
      <item>Vera Grubić, OIB 71051158040</item>
      <item>Snježana Lonić, OIB 85250831951</item>
      <item>Krstina Škara, OIB 68202107940</item>
      <item>Mirjana Stipčević, OIB 71395740283</item>
      <item>Marija Grgurović, OIB 34794129407</item>
      <item>Branka Pilipović, OIB 85878639666</item>
      <item>Anđa Jurić, OIB 61977653678</item>
      <item>Zdenka Dražina, OIB 68598530075</item>
      <item>Vesna Lubor, OIB </item>
      <item>OTP banka Hrvatska dioničko društvo, OIB 52508873833</item>
      <item>Dušan Polovina, OIB 93674503025</item>
    </derivirana_varijabla>
  </DomainObject.Predmet.StrankaListNazivFormatedOIB>
  <DomainObject.Predmet.ProtuStrankaListFormated>
    <izvorni_sadrzaj>
      <item>ADRIA dioničko društvo za ulov, preradu i promet ribom, te usluge putničke agencije zastupanog po punomoćniku Frane Grbić</item>
    </izvorni_sadrzaj>
    <derivirana_varijabla naziv="DomainObject.Predmet.ProtuStrankaListFormated_1">
      <item>ADRIA dioničko društvo za ulov, preradu i promet ribom, te usluge putničke agencije zastupanog po punomoćniku Frane Grbić</item>
    </derivirana_varijabla>
  </DomainObject.Predmet.ProtuStrankaListFormated>
  <DomainObject.Predmet.ProtuStrankaListFormatedOIB>
    <izvorni_sadrzaj>
      <item>ADRIA dioničko društvo za ulov, preradu i promet ribom, te usluge putničke agencije, OIB 87665769689 zastupanog po punomoćniku Frane Grbić</item>
    </izvorni_sadrzaj>
    <derivirana_varijabla naziv="DomainObject.Predmet.ProtuStrankaListFormatedOIB_1">
      <item>ADRIA dioničko društvo za ulov, preradu i promet ribom, te usluge putničke agencije, OIB 87665769689 zastupanog po punomoćniku Frane Grbić</item>
    </derivirana_varijabla>
  </DomainObject.Predmet.ProtuStrankaListFormatedOIB>
  <DomainObject.Predmet.ProtuStrankaListFormatedWithAdress>
    <izvorni_sadrzaj>
      <item>ADRIA dioničko društvo za ulov, preradu i promet ribom, te usluge putničke agencije, Gaženička Cesta 32, 23000 Zadar zastupanog po punomoćniku Frane Grbić</item>
    </izvorni_sadrzaj>
    <derivirana_varijabla naziv="DomainObject.Predmet.ProtuStrankaListFormatedWithAdress_1">
      <item>ADRIA dioničko društvo za ulov, preradu i promet ribom, te usluge putničke agencije, Gaženička Cesta 32, 23000 Zadar zastupanog po punomoćniku Frane Grbić</item>
    </derivirana_varijabla>
  </DomainObject.Predmet.ProtuStrankaListFormatedWithAdress>
  <DomainObject.Predmet.ProtuStrankaListFormatedWithAdressOIB>
    <izvorni_sadrzaj>
      <item>ADRIA dioničko društvo za ulov, preradu i promet ribom, te usluge putničke agencije, OIB 87665769689, Gaženička Cesta 32, 23000 Zadar zastupanog po punomoćniku Frane Grbić</item>
    </izvorni_sadrzaj>
    <derivirana_varijabla naziv="DomainObject.Predmet.ProtuStrankaListFormatedWithAdressOIB_1">
      <item>ADRIA dioničko društvo za ulov, preradu i promet ribom, te usluge putničke agencije, OIB 87665769689, Gaženička Cesta 32, 23000 Zadar zastupanog po punomoćniku Frane Grbić</item>
    </derivirana_varijabla>
  </DomainObject.Predmet.ProtuStrankaListFormatedWithAdressOIB>
  <DomainObject.Predmet.ProtuStrankaListNazivFormated>
    <izvorni_sadrzaj>
      <item>ADRIA dioničko društvo za ulov, preradu i promet ribom, te usluge putničke agencije</item>
    </izvorni_sadrzaj>
    <derivirana_varijabla naziv="DomainObject.Predmet.ProtuStrankaListNazivFormated_1">
      <item>ADRIA dioničko društvo za ulov, preradu i promet ribom, te usluge putničke agencije</item>
    </derivirana_varijabla>
  </DomainObject.Predmet.ProtuStrankaListNazivFormated>
  <DomainObject.Predmet.ProtuStrankaListNazivFormatedOIB>
    <izvorni_sadrzaj>
      <item>ADRIA dioničko društvo za ulov, preradu i promet ribom, te usluge putničke agencije, OIB 87665769689</item>
    </izvorni_sadrzaj>
    <derivirana_varijabla naziv="DomainObject.Predmet.ProtuStrankaListNazivFormatedOIB_1">
      <item>ADRIA dioničko društvo za ulov, preradu i promet ribom, te usluge putničke agencije, OIB 87665769689</item>
    </derivirana_varijabla>
  </DomainObject.Predmet.ProtuStrankaListNazivFormatedOIB>
  <DomainObject.Predmet.OstaliListFormated>
    <izvorni_sadrzaj>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izvorni_sadrzaj>
    <derivirana_varijabla naziv="DomainObject.Predmet.OstaliListFormated_1">
      <item>IVICA BLAŽEVIĆ punomoćnik sudionika u postupku Safija Hrnjica; NEVENKA BARIĆ</item>
      <item>Frane Grbić punomoćnik sudionika u postupku ADRIA dioničko društvo za ulov, preradu i promet ribom, te usluge putničke agencije</item>
      <item>Dragan Bijelić</item>
      <item>Odvjetničko društvo ŠIŠKO i partneri, j.t.d. punomoćnik sudionika u postupku OTP banka Hrvatska dioničko društvo</item>
      <item>Marija Brčić - punomoćnik bivših zaposlenika-vjerovnika</item>
    </derivirana_varijabla>
  </DomainObject.Predmet.OstaliListFormated>
  <DomainObject.Predmet.OstaliListFormatedOIB>
    <izvorni_sadrzaj>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izvorni_sadrzaj>
    <derivirana_varijabla naziv="DomainObject.Predmet.OstaliListFormatedOIB_1">
      <item>IVICA BLAŽEVIĆ punomoćnik sudionika u postupku Safija Hrnjica; NEVENKA BARIĆ</item>
      <item>Frane Grbić, OIB 18394307203 punomoćnik sudionika u postupku ADRIA dioničko društvo za ulov, preradu i promet ribom, te usluge putničke agencije</item>
      <item>Dragan Bijelić, OIB 53755649931</item>
      <item>Odvjetničko društvo ŠIŠKO i partneri, j.t.d., OIB 20314590488 punomoćnik sudionika u postupku OTP banka Hrvatska dioničko društvo</item>
      <item>Marija Brčić - punomoćnik bivših zaposlenika-vjerovnika, OIB 26910099551</item>
    </derivirana_varijabla>
  </DomainObject.Predmet.OstaliListFormatedOIB>
  <DomainObject.Predmet.OstaliListFormatedWithAdress>
    <izvorni_sadrzaj>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izvorni_sadrzaj>
    <derivirana_varijabla naziv="DomainObject.Predmet.OstaliListFormatedWithAdress_1">
      <item>IVICA BLAŽEVIĆ, Ljudevita Posavskog 5, 10000 Zagreb punomoćnik sudionika u postupku Safija Hrnjica; NEVENKA BARIĆ</item>
      <item>Frane Grbić, Domovinskog rata 3, 23000 Zadar punomoćnik sudionika u postupku ADRIA dioničko društvo za ulov, preradu i promet ribom, te usluge putničke agencije</item>
      <item>Dragan Bijelić, Put Kroz Meterize 25, 22000 Šibenik</item>
      <item>Odvjetničko društvo ŠIŠKO i partneri, j.t.d., Lovretska 1, 21000 Split punomoćnik sudionika u postupku OTP banka Hrvatska dioničko društvo</item>
      <item>Marija Brčić - punomoćnik bivših zaposlenika-vjerovnika, Put Plokita 3, 21000 Split</item>
    </derivirana_varijabla>
  </DomainObject.Predmet.OstaliListFormatedWithAdress>
  <DomainObject.Predmet.OstaliListFormatedWithAdressOIB>
    <izvorni_sadrzaj>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izvorni_sadrzaj>
    <derivirana_varijabla naziv="DomainObject.Predmet.OstaliListFormatedWithAdressOIB_1">
      <item>IVICA BLAŽEVIĆ, Ljudevita Posavskog 5, 10000 Zagreb punomoćnik sudionika u postupku Safija Hrnjica; NEVENKA BARIĆ</item>
      <item>Frane Grbić, OIB 18394307203, Domovinskog rata 3, 23000 Zadar punomoćnik sudionika u postupku ADRIA dioničko društvo za ulov, preradu i promet ribom, te usluge putničke agencije</item>
      <item>Dragan Bijelić, OIB 53755649931, Put Kroz Meterize 25, 22000 Šibenik</item>
      <item>Odvjetničko društvo ŠIŠKO i partneri, j.t.d., OIB 20314590488, Lovretska 1, 21000 Split punomoćnik sudionika u postupku OTP banka Hrvatska dioničko društvo</item>
      <item>Marija Brčić - punomoćnik bivših zaposlenika-vjerovnika, OIB 26910099551, Put Plokita 3, 21000 Split</item>
    </derivirana_varijabla>
  </DomainObject.Predmet.OstaliListFormatedWithAdressOIB>
  <DomainObject.Predmet.OstaliListNazivFormated>
    <izvorni_sadrzaj>
      <item>IVICA BLAŽEVIĆ</item>
      <item>Frane Grbić</item>
      <item>Dragan Bijelić</item>
      <item>Odvjetničko društvo ŠIŠKO i partneri, j.t.d.</item>
      <item>Marija Brčić - punomoćnik bivših zaposlenika-vjerovnika</item>
    </izvorni_sadrzaj>
    <derivirana_varijabla naziv="DomainObject.Predmet.OstaliListNazivFormated_1">
      <item>IVICA BLAŽEVIĆ</item>
      <item>Frane Grbić</item>
      <item>Dragan Bijelić</item>
      <item>Odvjetničko društvo ŠIŠKO i partneri, j.t.d.</item>
      <item>Marija Brčić - punomoćnik bivših zaposlenika-vjerovnika</item>
    </derivirana_varijabla>
  </DomainObject.Predmet.OstaliListNazivFormated>
  <DomainObject.Predmet.OstaliListNazivFormatedOIB>
    <izvorni_sadrzaj>
      <item>IVICA BLAŽEVIĆ</item>
      <item>Frane Grbić, OIB 18394307203</item>
      <item>Dragan Bijelić, OIB 53755649931</item>
      <item>Odvjetničko društvo ŠIŠKO i partneri, j.t.d., OIB 20314590488</item>
      <item>Marija Brčić - punomoćnik bivših zaposlenika-vjerovnika, OIB 26910099551</item>
    </izvorni_sadrzaj>
    <derivirana_varijabla naziv="DomainObject.Predmet.OstaliListNazivFormatedOIB_1">
      <item>IVICA BLAŽEVIĆ</item>
      <item>Frane Grbić, OIB 18394307203</item>
      <item>Dragan Bijelić, OIB 53755649931</item>
      <item>Odvjetničko društvo ŠIŠKO i partneri, j.t.d., OIB 20314590488</item>
      <item>Marija Brčić - punomoćnik bivših zaposlenika-vjerovnika, OIB 26910099551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2017.</izvorni_sadrzaj>
    <derivirana_varijabla naziv="DomainObject.Datum_1">27. siječnja 2017.</derivirana_varijabla>
  </DomainObject.Datum>
  <DomainObject.PoslovniBrojDokumenta>
    <izvorni_sadrzaj>St-9/2015-186</izvorni_sadrzaj>
    <derivirana_varijabla naziv="DomainObject.PoslovniBrojDokumenta_1">St-9/2015-186</derivirana_varijabla>
  </DomainObject.PoslovniBrojDokumenta>
  <DomainObject.Predmet.StrankaIDrugi>
    <izvorni_sadrzaj>Safija Hrnjica i dr.</izvorni_sadrzaj>
    <derivirana_varijabla naziv="DomainObject.Predmet.StrankaIDrugi_1">Safija Hrnjica i dr.</derivirana_varijabla>
  </DomainObject.Predmet.StrankaIDrugi>
  <DomainObject.Predmet.ProtustrankaIDrugi>
    <izvorni_sadrzaj>ADRIA dioničko društvo za ulov, preradu i promet ribom, te usluge putničke agencije</izvorni_sadrzaj>
    <derivirana_varijabla naziv="DomainObject.Predmet.ProtustrankaIDrugi_1">ADRIA dioničko društvo za ulov, preradu i promet ribom, te usluge putničke agencije</derivirana_varijabla>
  </DomainObject.Predmet.ProtustrankaIDrugi>
  <DomainObject.Predmet.StrankaIDrugiAdressOIB>
    <izvorni_sadrzaj>Safija Hrnjica, OIB 16514369668, Poličnik 7, 23241 Poličnik i dr.</izvorni_sadrzaj>
    <derivirana_varijabla naziv="DomainObject.Predmet.StrankaIDrugiAdressOIB_1">Safija Hrnjica, OIB 16514369668, Poličnik 7, 23241 Poličnik i dr.</derivirana_varijabla>
  </DomainObject.Predmet.StrankaIDrugiAdressOIB>
  <DomainObject.Predmet.ProtustrankaIDrugiAdressOIB>
    <izvorni_sadrzaj>ADRIA dioničko društvo za ulov, preradu i promet ribom, te usluge putničke agencije, OIB 87665769689, Gaženička Cesta 32, 23000 Zadar</izvorni_sadrzaj>
    <derivirana_varijabla naziv="DomainObject.Predmet.ProtustrankaIDrugiAdressOIB_1">ADRIA dioničko društvo za ulov, preradu i promet ribom, te usluge putničke agencije, OIB 87665769689, Gaženička Cesta 32,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izvorni_sadrzaj>
    <derivirana_varijabla naziv="DomainObject.Predmet.SudioniciListNaziv_1">
      <item>Safija Hrnjica</item>
      <item>NEVENKA BARIĆ</item>
      <item>ADRIA dioničko društvo za ulov, preradu i promet ribom, te usluge putničke agencije</item>
      <item>IVICA BLAŽEVIĆ</item>
      <item>Ante Alvir</item>
      <item>Ljubica Perica</item>
      <item>Biserka Buljat</item>
      <item>Martina Nimčević</item>
      <item>Ivka Marković</item>
      <item>Stoja Matijević</item>
      <item>Radojka Kevrić</item>
      <item>Slavica Tadić</item>
      <item>Marija Vujaklija</item>
      <item>Marica Abramović</item>
      <item>Zdenka Mikulić</item>
      <item>Zvjezdana Karlić</item>
      <item>Neda Zrilić</item>
      <item>Ljiljana Žorić</item>
      <item>Zvjezdana Utković</item>
      <item>Vilma Šatalić</item>
      <item>Senka Vrsaljko</item>
      <item>Svetislav Arbanas</item>
      <item>Jasna Zubčić</item>
      <item>Anamaria Mičić</item>
      <item>Nada Colić</item>
      <item>Anka Jerak</item>
      <item>Anka Jerak</item>
      <item>Dragica Prtenjača</item>
      <item>Branka Pupovac</item>
      <item>Nataša Šestan</item>
      <item>Jasenka Karaban</item>
      <item>Sandra Perinović</item>
      <item>Mirjana Ražov</item>
      <item>Ljubica Franić</item>
      <item>Vedranka Pavić</item>
      <item>Jovanka Viduka</item>
      <item>Kosa Grubić</item>
      <item>Marica Ražov</item>
      <item>Neda Ninčević</item>
      <item>Sanja Gulan</item>
      <item>Patricija Jelenković</item>
      <item>Božica Katalinić</item>
      <item>Dragica Fatović</item>
      <item>Gordana Terzić</item>
      <item>Vanja Štrbac</item>
      <item>Neda Ninčević</item>
      <item>Slavka Čačić</item>
      <item>Nada Barjašić</item>
      <item>Snježana Burčul</item>
      <item>Jadranka Vranić</item>
      <item>Franka Jelenković</item>
      <item>Grozdana Ivković</item>
      <item>Nevenka Butić</item>
      <item>Pepica Ukalović</item>
      <item>Danijela Munitić</item>
      <item>Blaženka Škara</item>
      <item>Senka Prtenjača</item>
      <item>Dragica Zurak</item>
      <item>Branka Bubnjar</item>
      <item>Gordana Divljak</item>
      <item>Anka Dundović</item>
      <item>Rajka Mitrović</item>
      <item>Jadranka Peroš</item>
      <item>Anka Dražić</item>
      <item>Grozdana Vičinović</item>
      <item>Zoran Ražov</item>
      <item>Nataša Ražov</item>
      <item>Luka Vicković</item>
      <item>Andrijana Parenta</item>
      <item>Milenka Burčul</item>
      <item>Suzana Vuković</item>
      <item>Boris Bračun</item>
      <item>Vojka Peša</item>
      <item>Nada Glogoški</item>
      <item>Danka Vidov</item>
      <item>Veljko Smolić</item>
      <item>Mirela Pavlović</item>
      <item>Marijo Žepina</item>
      <item>Tanja Vanjak</item>
      <item>Marica Barjašić</item>
      <item>Božena Rogić</item>
      <item>Svetlana Knežević</item>
      <item>Vera Grubić</item>
      <item>Snježana Lonić</item>
      <item>Krstina Škara</item>
      <item>Mirjana Stipčević</item>
      <item>Marija Grgurović</item>
      <item>Branka Pilipović</item>
      <item>Anđa Jurić</item>
      <item>Zdenka Dražina</item>
      <item>Vesna Lubor</item>
      <item>Frane Grbić</item>
      <item>Dragan Bijelić</item>
      <item>Odvjetničko društvo ŠIŠKO i partneri, j.t.d.</item>
      <item>OTP banka Hrvatska dioničko društvo</item>
      <item>Marija Brčić - punomoćnik bivših zaposlenika-vjerovnika</item>
      <item>Dušan Polovina</item>
    </derivirana_varijabla>
  </DomainObject.Predmet.SudioniciListNaziv>
  <DomainObject.Predmet.SudioniciListAdressOIB>
    <izvorni_sadrzaj>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izvorni_sadrzaj>
    <derivirana_varijabla naziv="DomainObject.Predmet.SudioniciListAdressOIB_1">
      <item>Safija Hrnjica, OIB 16514369668, Poličnik 7,23241 Poličnik</item>
      <item>NEVENKA BARIĆ, OIB 38080610746</item>
      <item>ADRIA dioničko društvo za ulov, preradu i promet ribom, te usluge putničke agencije, OIB 87665769689, Gaženička Cesta 32,23000 Zadar</item>
      <item>IVICA BLAŽEVIĆ, Ljudevita Posavskog 5,10000 Zagreb</item>
      <item>Ante Alvir, OIB 40381493874, Sv. Vinka Paulskog 12,23000 Zadar</item>
      <item>Ljubica Perica, OIB 67047264679, Ćirilometodska 4,23000 Zadar</item>
      <item>Biserka Buljat, OIB 62772570749</item>
      <item>Martina Nimčević, OIB 95093526918</item>
      <item>Ivka Marković, OIB 43671128195</item>
      <item>Stoja Matijević, OIB 01836719432, Ulica Hrvatskih Branitelja 60,23000 Murvica</item>
      <item>Radojka Kevrić, OIB 71351051090, Ulica Ante Starčevića 12,23241 Visočane</item>
      <item>Slavica Tadić, OIB 64777352289, Ante Starčevića 16,23000 Zadar</item>
      <item>Marija Vujaklija, OIB 91410623440, Put Rogovina 6,23235 Vrsi</item>
      <item>Marica Abramović, OIB 03252871360, Gornje Biljane 311,23420 Gornje Biljane</item>
      <item>Zdenka Mikulić, OIB 40191222694, Ulica Milke Trnine 12,23000 Zadar</item>
      <item>Zvjezdana Karlić, OIB 70585078991, Pazinska 11,23000 Zadar</item>
      <item>Neda Zrilić, OIB 90906324186, Bruška 68,23420 Bruška</item>
      <item>Ljiljana Žorić, OIB 78819743256, Slunjska 44,23000 Zadar</item>
      <item>Zvjezdana Utković, OIB 48408142576, Put Poljica 17,23235 Vrsi</item>
      <item>Vilma Šatalić, OIB 43102813821, Jamine 41,23205 Bibinje</item>
      <item>Senka Vrsaljko, OIB 34578675436, Nadin 38,23223 Nadin</item>
      <item>Svetislav Arbanas, OIB 30450740678, Ploče 16,23000 Zadar</item>
      <item>Jasna Zubčić, OIB 31565756948, Islam 4,23242 Islam Latinski</item>
      <item>Anamaria Mičić, OIB </item>
      <item>Nada Colić, OIB 54689037314, Tičevo 4,23210 Gornje Raštane</item>
      <item>Anka Jerak, OIB 92456927461, Debeljak 86a,23206 Debeljak</item>
      <item>Anka Jerak, OIB 92456927461, Debeljak 86a,23206 Debeljak</item>
      <item>Dragica Prtenjača, OIB 19410869143, Polača 267,23210 Polača</item>
      <item>Branka Pupovac, OIB 30912109104, Eugena Kvaternika 15,23000 Zadar</item>
      <item>Nataša Šestan, OIB 72880417048, Zemunik Donji 69a,23222 Zemunik Donji</item>
      <item>Jasenka Karaban, OIB 37363253278, Ulica Bl. Alojzija Stepinca 6,23205 Bibinje</item>
      <item>Sandra Perinović, OIB 14173754232, Dubrovačka 32,23000 Zadar</item>
      <item>Mirjana Ražov, OIB 89185813884, Gojka Šuška 10,23223 Škabrnje</item>
      <item>Ljubica Franić, OIB 85007157238, Franićev Prilaz 10,23206 Sukošan</item>
      <item>Vedranka Pavić, OIB 03873152543, Dr. Franje Tuđmana 181,23206 Sukošan</item>
      <item>Jovanka Viduka, OIB 81890885561, Gornji Zemunik Ulica V 90,23222 Zemunik Gornji</item>
      <item>Kosa Grubić, OIB 25142035187, Marije Jurić Zagorke 10,23000 Zadar</item>
      <item>Marica Ražov, OIB 83957558046, Hrvatskog Državnog Sabora 39,23223 Škabrnje</item>
      <item>Neda Ninčević, OIB 81132966178, Obala Kneza Branimira 14,23000 Zadar</item>
      <item>Sanja Gulan, OIB 47663472211, Zore Dalmatinske 2,23000 Zadar</item>
      <item>Patricija Jelenković, OIB 97015117788, Jure Kaštelana 2,23000 Zadar</item>
      <item>Božica Katalinić, OIB 70885575660, Koići 2,23244 Starigrad</item>
      <item>Dragica Fatović, OIB 61821714784, Miroslava Krleže 9c,23000 Zadar</item>
      <item>Gordana Terzić, OIB 74356143497, Ante Starčevića 23g,23000 Zadar</item>
      <item>Vanja Štrbac, OIB 87996940103, Ulica Viii 4,23000 Petrčane</item>
      <item>Neda Ninčević, OIB 79724386588, Gorica 157,23222 Gorica</item>
      <item>Slavka Čačić, OIB 78279844047, Knezova Šubića Bribirskih 1,23000 Zadar</item>
      <item>Nada Barjašić, OIB 00218144456, Ulica Dr. Franje Tuđmana 156,23241 Poličnik</item>
      <item>Snježana Burčul, OIB 63694393581, Galovac 37,23222 Galovac</item>
      <item>Jadranka Vranić, OIB 83680713571, Tuđmanova Ulica 11,23241 Visočane</item>
      <item>Franka Jelenković, OIB 33840565295, Vlatka Mačeka 10,23000 Zadar</item>
      <item>Grozdana Ivković, OIB 93263590633, Hrvatskog Državnog Sabora 202,23223 Škabrnje</item>
      <item>Nevenka Butić, OIB 05635356569, Briševo 139,23000 Briševo</item>
      <item>Pepica Ukalović, OIB 15250291855, Ulica Dr. Franje Tuđmana 19,23241 Suhovare</item>
      <item>Danijela Munitić, OIB 46630389896, Antuna Branka Šimića 4,21000 Split</item>
      <item>Blaženka Škara, OIB 19318104062, Hrvatskog Državnog Sabora 169,23223 Škabrnje</item>
      <item>Senka Prtenjača, OIB 01062612035, Polača 321,23210 Polača</item>
      <item>Dragica Zurak, OIB 16352574863, Ul. Kneza Domagoja 10,23312 Pridraga</item>
      <item>Branka Bubnjar, OIB 43500269927, Ulica Prkoških Domoljuba 46,23223 Prkos</item>
      <item>Gordana Divljak, OIB 82284201833, Nadin 122,23223 Nadin</item>
      <item>Anka Dundović, OIB 58779218375, Put Murvice 5,23000 Zadar</item>
      <item>Rajka Mitrović, OIB 64493147209, Gornje Raštane 19,23210 Gornje Raštane</item>
      <item>Jadranka Peroš, OIB 02355694767, Put Draga Ii 9,23232 Zaton</item>
      <item>Anka Dražić, OIB 80251465564, Debeljak 223,23206 Debeljak</item>
      <item>Grozdana Vičinović, OIB 71295396803, Podvornica 40,23206 Sukošan</item>
      <item>Zoran Ražov, OIB 98218565391, Put Ražova 64,23223 Škabrnje</item>
      <item>Nataša Ražov, OIB 90124368124, Put Ražova 64,23223 Škabrnje</item>
      <item>Luka Vicković, OIB 02519369477, Sv. Marije 7,23223 Škabrnje</item>
      <item>Andrijana Parenta, OIB 50212169661, Islam 34,23242 Islam Latinski</item>
      <item>Milenka Burčul, OIB 23802280408, Galovac 18,23222 Galovac</item>
      <item>Suzana Vuković, OIB 57733056002, Put Karduma 1a,23223 Škabrnje</item>
      <item>Boris Bračun, OIB 57210258579, Put Karduma 1a,23223 Škabrnje</item>
      <item>Vojka Peša, OIB 19744851877, Pastirski Put 6,23232 Zaton</item>
      <item>Nada Glogoški, OIB 67000509114, Krneza 49,23248 Krneza</item>
      <item>Danka Vidov, OIB 53095072689, Skradinska 83,23000 Zadar</item>
      <item>Veljko Smolić, OIB 11266276447, Hrvatskih Branitelja 30,23206 Sukošan</item>
      <item>Mirela Pavlović, OIB 51163410481, Pastirski Put 5,23232 Zaton</item>
      <item>Marijo Žepina, OIB 99230982099, Bana Josipa Jelačića 14,23234 Vir</item>
      <item>Tanja Vanjak, OIB 83621234228, Ravna 4,23206 Sukošan</item>
      <item>Marica Barjašić, OIB 59623113544, Ulica Zlatka Perića 21,23241 Poličnik</item>
      <item>Božena Rogić, OIB 80573387035, Sv. Marije 8,23223 Škabrnje</item>
      <item>Svetlana Knežević, OIB 59991192712, Vatroslava Lisinskog 14b,23000 Zadar</item>
      <item>Vera Grubić, OIB 71051158040, Ante Starčevića 25a,23000 Zadar</item>
      <item>Snježana Lonić, OIB 85250831951, Kukljica Ulica Vi 5,23273 Kukljica</item>
      <item>Krstina Škara, OIB 68202107940, Gojka Šuška 73,23223 Škabrnje</item>
      <item>Mirjana Stipčević, OIB 71395740283, Grgura Barskog Zadranina 43,23000 Zadar</item>
      <item>Marija Grgurović, OIB 34794129407, Crno 133,23000 Crno</item>
      <item>Branka Pilipović, OIB 85878639666, Medviđa 67,23420 Medviđa</item>
      <item>Anđa Jurić, OIB 61977653678, Palih Rodoljuba 20,23000 Zadar</item>
      <item>Zdenka Dražina, OIB 68598530075, Nikole Jurišića 59,23000 Zadar</item>
      <item>Vesna Lubor, OIB </item>
      <item>Frane Grbić, OIB 18394307203, Domovinskog rata 3,23000 Zadar</item>
      <item>Dragan Bijelić, OIB 53755649931, Put Kroz Meterize 25,22000 Šibenik</item>
      <item>Odvjetničko društvo ŠIŠKO i partneri, j.t.d., OIB 20314590488, Lovretska 1,21000 Split</item>
      <item>OTP banka Hrvatska dioničko društvo, OIB 52508873833, Ulica Domovinskog rata 3,23000 Zadar</item>
      <item>Marija Brčić - punomoćnik bivših zaposlenika-vjerovnika, OIB 26910099551, Put Plokita 3,21000 Split</item>
      <item>Dušan Polovina, OIB 93674503025, Put Nina 78c,23000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C70DB6-9AFF-4025-A439-F1A3F337929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429</properties:Words>
  <properties:Characters>2332</properties:Characters>
  <properties:Lines>84</properties:Lines>
  <properties:Paragraphs>27</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2803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2017-01-27T12:46:00Z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St-9/2015-186 / Odluka - Rješenje - odbačen zahtjev/prijedlog</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