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bd05" w14:paraId="372bd05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F47078">
        <w:rPr>
          <w:b/>
        </w:rPr>
        <w:t>299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</w:t>
      </w:r>
      <w:r w:rsidR="00F51CAD">
        <w:t xml:space="preserve"> FLAVUS  AMOR  j.d.o.o., za usluge,  iz Zagreba,  </w:t>
      </w:r>
      <w:proofErr w:type="spellStart"/>
      <w:r w:rsidR="00F51CAD">
        <w:t>Gomboševa</w:t>
      </w:r>
      <w:proofErr w:type="spellEnd"/>
      <w:r w:rsidR="00F51CAD">
        <w:t xml:space="preserve"> 28, OIB 69711628052, </w:t>
      </w:r>
      <w:r w:rsidR="00E517E4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AD25DE">
      <w:r w:rsidRPr="00E85BA1">
        <w:rPr>
          <w:b/>
        </w:rPr>
        <w:t xml:space="preserve">I </w:t>
      </w:r>
      <w:r>
        <w:tab/>
        <w:t>Za</w:t>
      </w:r>
      <w:r w:rsidR="00112D37">
        <w:t xml:space="preserve"> dužnika </w:t>
      </w:r>
      <w:r w:rsidR="002C3168">
        <w:t xml:space="preserve"> </w:t>
      </w:r>
      <w:bookmarkStart w:name="_GoBack" w:id="0"/>
      <w:bookmarkEnd w:id="0"/>
      <w:r w:rsidR="00F51CAD">
        <w:t xml:space="preserve">FLAVUS  AMOR  j.d.o.o., za usluge,  iz Zagreba,  </w:t>
      </w:r>
      <w:proofErr w:type="spellStart"/>
      <w:r w:rsidR="00F51CAD">
        <w:t>Gomboševa</w:t>
      </w:r>
      <w:proofErr w:type="spellEnd"/>
      <w:r w:rsidR="00F51CAD">
        <w:t xml:space="preserve"> 28, OIB 69711628052,</w:t>
      </w:r>
    </w:p>
    <w:p w:rsidRDefault="00AD25DE" w:rsidP="009C5627" w:rsidR="006C1F35">
      <w:r>
        <w:t xml:space="preserve">  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517E4">
        <w:t xml:space="preserve"> </w:t>
      </w:r>
      <w:r w:rsidR="00F51CAD">
        <w:t xml:space="preserve">12.343,60 </w:t>
      </w:r>
      <w:r w:rsidR="00F47078">
        <w:t xml:space="preserve">  </w:t>
      </w:r>
      <w:r w:rsidR="00E517E4">
        <w:t xml:space="preserve"> 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12D37"/>
    <w:rsid w:val="0011796E"/>
    <w:rsid w:val="001440AE"/>
    <w:rsid w:val="001467AA"/>
    <w:rsid w:val="00171D7B"/>
    <w:rsid w:val="00190B6E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A05C7"/>
    <w:rsid w:val="003D41E0"/>
    <w:rsid w:val="003E52A8"/>
    <w:rsid w:val="003E7223"/>
    <w:rsid w:val="0045111A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D2E7F"/>
    <w:rsid w:val="007E38DC"/>
    <w:rsid w:val="007F4C1E"/>
    <w:rsid w:val="008439B9"/>
    <w:rsid w:val="008946B6"/>
    <w:rsid w:val="008C1208"/>
    <w:rsid w:val="00922215"/>
    <w:rsid w:val="0095331A"/>
    <w:rsid w:val="00954B11"/>
    <w:rsid w:val="00974706"/>
    <w:rsid w:val="0097712D"/>
    <w:rsid w:val="009C5627"/>
    <w:rsid w:val="009F313E"/>
    <w:rsid w:val="00AA4648"/>
    <w:rsid w:val="00AC4CBA"/>
    <w:rsid w:val="00AD25DE"/>
    <w:rsid w:val="00AE09BC"/>
    <w:rsid w:val="00AE7AAD"/>
    <w:rsid w:val="00BB319C"/>
    <w:rsid w:val="00C2711B"/>
    <w:rsid w:val="00C92E4E"/>
    <w:rsid w:val="00C94396"/>
    <w:rsid w:val="00D75D9B"/>
    <w:rsid w:val="00DA7277"/>
    <w:rsid w:val="00DB354C"/>
    <w:rsid w:val="00DD1063"/>
    <w:rsid w:val="00DF7159"/>
    <w:rsid w:val="00E0079E"/>
    <w:rsid w:val="00E056C3"/>
    <w:rsid w:val="00E24689"/>
    <w:rsid w:val="00E517E4"/>
    <w:rsid w:val="00E674A2"/>
    <w:rsid w:val="00E7117C"/>
    <w:rsid w:val="00E85BA1"/>
    <w:rsid w:val="00E91646"/>
    <w:rsid w:val="00EB6D67"/>
    <w:rsid w:val="00EC67A9"/>
    <w:rsid w:val="00ED3EE5"/>
    <w:rsid w:val="00ED566B"/>
    <w:rsid w:val="00EE58C7"/>
    <w:rsid w:val="00EF6B24"/>
    <w:rsid w:val="00F03748"/>
    <w:rsid w:val="00F31569"/>
    <w:rsid w:val="00F47078"/>
    <w:rsid w:val="00F51CAD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St-299/2017-3</izvorni_sadrzaj>
    <derivirana_varijabla naziv="DomainObject.Oznaka_1">St-299/2017-3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FLAVUS AMOR jednostavno društvo s ograničenom odgovornošću za usluge zastupanog po punomoćniku Snježana Marčec</izvorni_sadrzaj>
    <derivirana_varijabla naziv="DomainObject.Predmet.ProtustrankaFormated_1">  FLAVUS AMOR jednostavno društvo s ograničenom odgovornošću za usluge zastupanog po punomoćniku Snježana Marčec</derivirana_varijabla>
  </DomainObject.Predmet.ProtustrankaFormated>
  <DomainObject.Predmet.ProtustrankaFormatedOIB>
    <izvorni_sadrzaj>  FLAVUS AMOR jednostavno društvo s ograničenom odgovornošću za usluge, OIB 69711628052 zastupanog po punomoćniku Snježana Marčec</izvorni_sadrzaj>
    <derivirana_varijabla naziv="DomainObject.Predmet.ProtustrankaFormatedOIB_1">  FLAVUS AMOR jednostavno društvo s ograničenom odgovornošću za usluge, OIB 69711628052 zastupanog po punomoćniku Snježana Marčec</derivirana_varijabla>
  </DomainObject.Predmet.ProtustrankaFormatedOIB>
  <DomainObject.Predmet.ProtustrankaFormatedWithAdress>
    <izvorni_sadrzaj> FLAVUS AMOR jednostavno društvo s ograničenom odgovornošću za usluge, Gomboševa 28, 10000 Zagreb zastupanog po punomoćniku Snježana Marčec</izvorni_sadrzaj>
    <derivirana_varijabla naziv="DomainObject.Predmet.ProtustrankaFormatedWithAdress_1"> FLAVUS AMOR jednostavno društvo s ograničenom odgovornošću za usluge, Gomboševa 28, 10000 Zagreb zastupanog po punomoćniku Snježana Marčec</derivirana_varijabla>
  </DomainObject.Predmet.ProtustrankaFormatedWithAdress>
  <DomainObject.Predmet.ProtustrankaFormatedWithAdressOIB>
    <izvorni_sadrzaj> FLAVUS AMOR jednostavno društvo s ograničenom odgovornošću za usluge, OIB 69711628052, Gomboševa 28, 10000 Zagreb zastupanog po punomoćniku Snježana Marčec</izvorni_sadrzaj>
    <derivirana_varijabla naziv="DomainObject.Predmet.ProtustrankaFormatedWithAdressOIB_1"> FLAVUS AMOR jednostavno društvo s ograničenom odgovornošću za usluge, OIB 69711628052, Gomboševa 28, 10000 Zagreb zastupanog po punomoćniku Snježana Marčec</derivirana_varijabla>
  </DomainObject.Predmet.ProtustrankaFormatedWithAdressOIB>
  <DomainObject.Predmet.ProtustrankaWithAdress>
    <izvorni_sadrzaj>FLAVUS AMOR jednostavno društvo s ograničenom odgovornošću za usluge Gomboševa 28, 10000 Zagreb</izvorni_sadrzaj>
    <derivirana_varijabla naziv="DomainObject.Predmet.ProtustrankaWithAdress_1">FLAVUS AMOR jednostavno društvo s ograničenom odgovornošću za usluge Gomboševa 28, 10000 Zagreb</derivirana_varijabla>
  </DomainObject.Predmet.ProtustrankaWithAdress>
  <DomainObject.Predmet.ProtustrankaWithAdressOIB>
    <izvorni_sadrzaj>FLAVUS AMOR jednostavno društvo s ograničenom odgovornošću za usluge, OIB 69711628052, Gomboševa 28, 10000 Zagreb</izvorni_sadrzaj>
    <derivirana_varijabla naziv="DomainObject.Predmet.ProtustrankaWithAdressOIB_1">FLAVUS AMOR jednostavno društvo s ograničenom odgovornošću za usluge, OIB 69711628052, Gomboševa 28, 10000 Zagreb</derivirana_varijabla>
  </DomainObject.Predmet.ProtustrankaWithAdressOIB>
  <DomainObject.Predmet.ProtustrankaNazivFormated>
    <izvorni_sadrzaj>FLAVUS AMOR jednostavno društvo s ograničenom odgovornošću za usluge</izvorni_sadrzaj>
    <derivirana_varijabla naziv="DomainObject.Predmet.ProtustrankaNazivFormated_1">FLAVUS AMOR jednostavno društvo s ograničenom odgovornošću za usluge</derivirana_varijabla>
  </DomainObject.Predmet.ProtustrankaNazivFormated>
  <DomainObject.Predmet.ProtustrankaNazivFormatedOIB>
    <izvorni_sadrzaj>FLAVUS AMOR jednostavno društvo s ograničenom odgovornošću za usluge, OIB 69711628052</izvorni_sadrzaj>
    <derivirana_varijabla naziv="DomainObject.Predmet.ProtustrankaNazivFormatedOIB_1">FLAVUS AMOR jednostavno društvo s ograničenom odgovornošću za usluge, OIB 69711628052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FLAVUS AMOR jednostavno društvo s ograničenom odgovornošću za usluge zastupanog po punomoćniku Snježana Marčec</item>
    </izvorni_sadrzaj>
    <derivirana_varijabla naziv="DomainObject.Predmet.ProtuStrankaListFormated_1">
      <item>FLAVUS AMOR jednostavno društvo s ograničenom odgovornošću za usluge zastupanog po punomoćniku Snježana Marčec</item>
    </derivirana_varijabla>
  </DomainObject.Predmet.ProtuStrankaListFormated>
  <DomainObject.Predmet.ProtuStrankaListFormatedOIB>
    <izvorni_sadrzaj>
      <item>FLAVUS AMOR jednostavno društvo s ograničenom odgovornošću za usluge, OIB 69711628052 zastupanog po punomoćniku Snježana Marčec</item>
    </izvorni_sadrzaj>
    <derivirana_varijabla naziv="DomainObject.Predmet.ProtuStrankaListFormatedOIB_1">
      <item>FLAVUS AMOR jednostavno društvo s ograničenom odgovornošću za usluge, OIB 69711628052 zastupanog po punomoćniku Snježana Marčec</item>
    </derivirana_varijabla>
  </DomainObject.Predmet.ProtuStrankaListFormatedOIB>
  <DomainObject.Predmet.ProtuStrankaListFormatedWithAdress>
    <izvorni_sadrzaj>
      <item>FLAVUS AMOR jednostavno društvo s ograničenom odgovornošću za usluge, Gomboševa 28, 10000 Zagreb zastupanog po punomoćniku Snježana Marčec</item>
    </izvorni_sadrzaj>
    <derivirana_varijabla naziv="DomainObject.Predmet.ProtuStrankaListFormatedWithAdress_1">
      <item>FLAVUS AMOR jednostavno društvo s ograničenom odgovornošću za usluge, Gomboševa 28, 10000 Zagreb zastupanog po punomoćniku Snježana Marčec</item>
    </derivirana_varijabla>
  </DomainObject.Predmet.ProtuStrankaListFormatedWithAdress>
  <DomainObject.Predmet.ProtuStrankaListFormatedWithAdressOIB>
    <izvorni_sadrzaj>
      <item>FLAVUS AMOR jednostavno društvo s ograničenom odgovornošću za usluge, OIB 69711628052, Gomboševa 28, 10000 Zagreb zastupanog po punomoćniku Snježana Marčec</item>
    </izvorni_sadrzaj>
    <derivirana_varijabla naziv="DomainObject.Predmet.ProtuStrankaListFormatedWithAdressOIB_1">
      <item>FLAVUS AMOR jednostavno društvo s ograničenom odgovornošću za usluge, OIB 69711628052, Gomboševa 28, 10000 Zagreb zastupanog po punomoćniku Snježana Marčec</item>
    </derivirana_varijabla>
  </DomainObject.Predmet.ProtuStrankaListFormatedWithAdressOIB>
  <DomainObject.Predmet.ProtuStrankaListNazivFormated>
    <izvorni_sadrzaj>
      <item>FLAVUS AMOR jednostavno društvo s ograničenom odgovornošću za usluge</item>
    </izvorni_sadrzaj>
    <derivirana_varijabla naziv="DomainObject.Predmet.ProtuStrankaListNazivFormated_1">
      <item>FLAVUS AMOR jednostavno društvo s ograničenom odgovornošću za usluge</item>
    </derivirana_varijabla>
  </DomainObject.Predmet.ProtuStrankaListNazivFormated>
  <DomainObject.Predmet.ProtuStrankaListNazivFormatedOIB>
    <izvorni_sadrzaj>
      <item>FLAVUS AMOR jednostavno društvo s ograničenom odgovornošću za usluge, OIB 69711628052</item>
    </izvorni_sadrzaj>
    <derivirana_varijabla naziv="DomainObject.Predmet.ProtuStrankaListNazivFormatedOIB_1">
      <item>FLAVUS AMOR jednostavno društvo s ograničenom odgovornošću za usluge, OIB 69711628052</item>
    </derivirana_varijabla>
  </DomainObject.Predmet.ProtuStrankaListNazivFormatedOIB>
  <DomainObject.Predmet.OstaliListFormated>
    <izvorni_sadrzaj>
      <item>Snježana Marčec punomoćnik sudionika u postupku FLAVUS AMOR jednostavno društvo s ograničenom odgovornošću za usluge</item>
    </izvorni_sadrzaj>
    <derivirana_varijabla naziv="DomainObject.Predmet.OstaliListFormated_1">
      <item>Snježana Marčec punomoćnik sudionika u postupku FLAVUS AMOR jednostavno društvo s ograničenom odgovornošću za usluge</item>
    </derivirana_varijabla>
  </DomainObject.Predmet.OstaliListFormated>
  <DomainObject.Predmet.OstaliListFormatedOIB>
    <izvorni_sadrzaj>
      <item>Snježana Marčec, OIB 57516201137 punomoćnik sudionika u postupku FLAVUS AMOR jednostavno društvo s ograničenom odgovornošću za usluge</item>
    </izvorni_sadrzaj>
    <derivirana_varijabla naziv="DomainObject.Predmet.OstaliListFormatedOIB_1">
      <item>Snježana Marčec, OIB 57516201137 punomoćnik sudionika u postupku FLAVUS AMOR jednostavno društvo s ograničenom odgovornošću za usluge</item>
    </derivirana_varijabla>
  </DomainObject.Predmet.OstaliListFormatedOIB>
  <DomainObject.Predmet.OstaliListFormatedWithAdress>
    <izvorni_sadrzaj>
      <item>Snježana Marčec, B. Magovca 48, 10000 Zagreb punomoćnik sudionika u postupku FLAVUS AMOR jednostavno društvo s ograničenom odgovornošću za usluge</item>
    </izvorni_sadrzaj>
    <derivirana_varijabla naziv="DomainObject.Predmet.OstaliListFormatedWithAdress_1">
      <item>Snježana Marčec, B. Magovca 48, 10000 Zagreb punomoćnik sudionika u postupku FLAVUS AMOR jednostavno društvo s ograničenom odgovornošću za usluge</item>
    </derivirana_varijabla>
  </DomainObject.Predmet.OstaliListFormatedWithAdress>
  <DomainObject.Predmet.OstaliListFormatedWithAdressOIB>
    <izvorni_sadrzaj>
      <item>Snježana Marčec, OIB 57516201137, B. Magovca 48, 10000 Zagreb punomoćnik sudionika u postupku FLAVUS AMOR jednostavno društvo s ograničenom odgovornošću za usluge</item>
    </izvorni_sadrzaj>
    <derivirana_varijabla naziv="DomainObject.Predmet.OstaliListFormatedWithAdressOIB_1">
      <item>Snježana Marčec, OIB 57516201137, B. Magovca 48, 10000 Zagreb punomoćnik sudionika u postupku FLAVUS AMOR jednostavno društvo s ograničenom odgovornošću za usluge</item>
    </derivirana_varijabla>
  </DomainObject.Predmet.OstaliListFormatedWithAdressOIB>
  <DomainObject.Predmet.OstaliListNazivFormated>
    <izvorni_sadrzaj>
      <item>Snježana Marčec</item>
    </izvorni_sadrzaj>
    <derivirana_varijabla naziv="DomainObject.Predmet.OstaliListNazivFormated_1">
      <item>Snježana Marčec</item>
    </derivirana_varijabla>
  </DomainObject.Predmet.OstaliListNazivFormated>
  <DomainObject.Predmet.OstaliListNazivFormatedOIB>
    <izvorni_sadrzaj>
      <item>Snježana Marčec, OIB 57516201137</item>
    </izvorni_sadrzaj>
    <derivirana_varijabla naziv="DomainObject.Predmet.OstaliListNazivFormatedOIB_1">
      <item>Snježana Marčec, OIB 57516201137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St-299/2017-3</izvorni_sadrzaj>
    <derivirana_varijabla naziv="DomainObject.PoslovniBrojDokumenta_1">St-299/2017-3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FLAVUS AMOR jednostavno društvo s ograničenom odgovornošću za usluge</izvorni_sadrzaj>
    <derivirana_varijabla naziv="DomainObject.Predmet.ProtustrankaIDrugi_1">FLAVUS AMOR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FLAVUS AMOR jednostavno društvo s ograničenom odgovornošću za usluge, OIB 69711628052, Gomboševa 28, 10000 Zagreb</izvorni_sadrzaj>
    <derivirana_varijabla naziv="DomainObject.Predmet.ProtustrankaIDrugiAdressOIB_1">FLAVUS AMOR jednostavno društvo s ograničenom odgovornošću za usluge, OIB 69711628052, Gomboševa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FLAVUS AMOR jednostavno društvo s ograničenom odgovornošću za usluge</item>
      <item>Snježana Marčec</item>
    </izvorni_sadrzaj>
    <derivirana_varijabla naziv="DomainObject.Predmet.SudioniciListNaziv_1">
      <item>FINA Regionalni centar Zagreb</item>
      <item>FLAVUS AMOR jednostavno društvo s ograničenom odgovornošću za usluge</item>
      <item>Snježana Marčec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FLAVUS AMOR jednostavno društvo s ograničenom odgovornošću za usluge, OIB 69711628052, Gomboševa 28,10000 Zagreb</item>
      <item>Snježana Marčec, OIB 57516201137, B. Magovca 48,10000 Zagreb</item>
    </izvorni_sadrzaj>
    <derivirana_varijabla naziv="DomainObject.Predmet.SudioniciListAdressOIB_1">
      <item>FINA Regionalni centar Zagreb, OIB 85821130368, Trg svibanjskih žrtava 1995. br. 1,10000 Zagreb</item>
      <item>FLAVUS AMOR jednostavno društvo s ograničenom odgovornošću za usluge, OIB 69711628052, Gomboševa 28,10000 Zagreb</item>
      <item>Snježana Marčec, OIB 57516201137, B.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69711628052</item>
      <item>, OIB 57516201137</item>
    </izvorni_sadrzaj>
    <derivirana_varijabla naziv="DomainObject.Predmet.SudioniciListNazivOIB_1">
      <item>, OIB 85821130368</item>
      <item>, OIB 69711628052</item>
      <item>, OIB 57516201137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1357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2017-03-09T10:38:00Z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