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42a1" w14:paraId="15542a1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A17D09">
        <w:t>799</w:t>
      </w:r>
      <w:r w:rsidR="006B338C">
        <w:t>/1</w:t>
      </w:r>
      <w:r w:rsidR="00664993">
        <w:t>6</w:t>
      </w:r>
      <w:r w:rsidR="006B338C">
        <w:t>-</w:t>
      </w:r>
      <w:r w:rsidR="00A17D09">
        <w:t>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A17D09">
        <w:t>PALIĆ METAL j.d.o.o., Kistanje, Mihaela Glasnovića 9</w:t>
      </w:r>
      <w:r w:rsidR="003556CB">
        <w:t xml:space="preserve">, </w:t>
      </w:r>
      <w:r w:rsidR="00C23D62">
        <w:t xml:space="preserve"> OIB: </w:t>
      </w:r>
      <w:r w:rsidR="00A17D09">
        <w:t>53457727464</w:t>
      </w:r>
      <w:r w:rsidR="006B338C">
        <w:t xml:space="preserve">, </w:t>
      </w:r>
      <w:r w:rsidR="006B794E">
        <w:t>0</w:t>
      </w:r>
      <w:r w:rsidR="008631B0">
        <w:t>5</w:t>
      </w:r>
      <w:r w:rsidR="006B794E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6B794E" w:rsidR="00A17D09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A17D09">
        <w:t>PALIĆ METAL j.d.o.o., Kistanje, Mihaela Glasnovića 9,  OIB: 53457727464</w:t>
      </w:r>
      <w:r w:rsidR="008631B0">
        <w:t>.</w:t>
      </w:r>
    </w:p>
    <w:p w:rsidRDefault="006B794E" w:rsidP="006B794E" w:rsidR="006B794E">
      <w:pPr>
        <w:pStyle w:val="Odlomakpopisa"/>
        <w:ind w:firstLine="660" w:left="0"/>
        <w:jc w:val="both"/>
      </w:pPr>
      <w:r>
        <w:t xml:space="preserve">                                                    </w:t>
      </w:r>
    </w:p>
    <w:p w:rsidRDefault="006B794E" w:rsidP="006B794E" w:rsidR="000302FB" w:rsidRPr="000C3CA4">
      <w:pPr>
        <w:pStyle w:val="Odlomakpopisa"/>
        <w:ind w:firstLine="660" w:left="0"/>
        <w:jc w:val="both"/>
      </w:pPr>
      <w:r>
        <w:t xml:space="preserve">                                                    </w:t>
      </w:r>
      <w:r w:rsidR="000302FB"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A17D09">
        <w:t>23. svibnja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8631B0">
        <w:t>PALIĆ METAL j.d.o.o., Kistanje</w:t>
      </w:r>
      <w:r w:rsidR="006B794E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8631B0">
        <w:t>17</w:t>
      </w:r>
      <w:r w:rsidR="00A17D09">
        <w:t>. lipnja</w:t>
      </w:r>
      <w:r w:rsidR="00CE4BDA">
        <w:t xml:space="preserve"> 2016</w:t>
      </w:r>
      <w:r w:rsidR="00513B95">
        <w:t>.</w:t>
      </w:r>
      <w:r w:rsidR="008631B0">
        <w:t xml:space="preserve"> </w:t>
      </w:r>
      <w:r w:rsidR="006B794E">
        <w:t>godine</w:t>
      </w:r>
      <w:r w:rsidR="00513B95">
        <w:t xml:space="preserve"> </w:t>
      </w:r>
      <w:r w:rsidR="008631B0">
        <w:t xml:space="preserve">zastupnica po zakonu stečajnog dužnika dostavila je </w:t>
      </w:r>
      <w:r w:rsidR="00C23D62">
        <w:t>Potvrdu</w:t>
      </w:r>
      <w:r w:rsidR="003B23F0">
        <w:t xml:space="preserve"> 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A17D09">
        <w:t>03. lipnja</w:t>
      </w:r>
      <w:r w:rsidR="003D49A8">
        <w:t xml:space="preserve"> 2016</w:t>
      </w:r>
      <w:r w:rsidR="00513B95">
        <w:t xml:space="preserve">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8631B0">
        <w:t>05</w:t>
      </w:r>
      <w:r w:rsidR="003631CB">
        <w:t>. srpnja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6CB" w:rsidP="00DF177E" w:rsidR="003556CB">
      <w:r>
        <w:separator/>
      </w:r>
    </w:p>
  </w:endnote>
  <w:endnote w:id="0" w:type="continuationSeparator">
    <w:p w:rsidRDefault="003556CB" w:rsidP="00DF177E" w:rsidR="00355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6CB" w:rsidP="00DF177E" w:rsidR="003556CB">
      <w:r>
        <w:separator/>
      </w:r>
    </w:p>
  </w:footnote>
  <w:footnote w:id="0" w:type="continuationSeparator">
    <w:p w:rsidRDefault="003556CB" w:rsidP="00DF177E" w:rsidR="00355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3556CB" w:rsidP="00DF177E" w:rsidR="003556C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7A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7C6362">
          <w:t>799/16-9</w:t>
        </w:r>
      </w:p>
      <w:p w:rsidRDefault="00BE47A4" w:rsidR="003556CB">
        <w:pPr>
          <w:pStyle w:val="Zaglavlje"/>
          <w:jc w:val="center"/>
        </w:pPr>
      </w:p>
    </w:sdtContent>
  </w:sdt>
  <w:p w:rsidRDefault="003556CB" w:rsidR="003556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21510A"/>
    <w:rsid w:val="0027651C"/>
    <w:rsid w:val="00351412"/>
    <w:rsid w:val="003556CB"/>
    <w:rsid w:val="003631CB"/>
    <w:rsid w:val="00387A9D"/>
    <w:rsid w:val="00391689"/>
    <w:rsid w:val="003A47CB"/>
    <w:rsid w:val="003B23F0"/>
    <w:rsid w:val="003D4686"/>
    <w:rsid w:val="003D49A8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B794E"/>
    <w:rsid w:val="006D5987"/>
    <w:rsid w:val="006D6236"/>
    <w:rsid w:val="00745785"/>
    <w:rsid w:val="00771EC0"/>
    <w:rsid w:val="007A66AD"/>
    <w:rsid w:val="007C6362"/>
    <w:rsid w:val="007F2B3D"/>
    <w:rsid w:val="008631B0"/>
    <w:rsid w:val="008B3276"/>
    <w:rsid w:val="008E1367"/>
    <w:rsid w:val="009217D3"/>
    <w:rsid w:val="009D1F14"/>
    <w:rsid w:val="009E05AD"/>
    <w:rsid w:val="00A17D09"/>
    <w:rsid w:val="00A57FE5"/>
    <w:rsid w:val="00A628BE"/>
    <w:rsid w:val="00A94666"/>
    <w:rsid w:val="00BE47A4"/>
    <w:rsid w:val="00BE6C59"/>
    <w:rsid w:val="00C04AAD"/>
    <w:rsid w:val="00C052B0"/>
    <w:rsid w:val="00C23D62"/>
    <w:rsid w:val="00C431C4"/>
    <w:rsid w:val="00C55CCE"/>
    <w:rsid w:val="00CE4BDA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7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7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7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7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7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7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7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7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PALIĆ METAL jednostavno društvo s ograničenom odgovornošću za proizvodnju i usluge</izvorni_sadrzaj>
    <derivirana_varijabla naziv="DomainObject.Predmet.ProtustrankaFormated_1">  PALIĆ METAL jednostavno društvo s ograničenom odgovornošću za proizvodnju i usluge</derivirana_varijabla>
  </DomainObject.Predmet.ProtustrankaFormated>
  <DomainObject.Predmet.ProtustrankaFormatedOIB>
    <izvorni_sadrzaj>  PALIĆ METAL jednostavno društvo s ograničenom odgovornošću za proizvodnju i usluge, OIB 53457727464</izvorni_sadrzaj>
    <derivirana_varijabla naziv="DomainObject.Predmet.ProtustrankaFormatedOIB_1">  PALIĆ METAL jednostavno društvo s ograničenom odgovornošću za proizvodnju i usluge, OIB 53457727464</derivirana_varijabla>
  </DomainObject.Predmet.ProtustrankaFormatedOIB>
  <DomainObject.Predmet.ProtustrankaFormatedWithAdress>
    <izvorni_sadrzaj> PALIĆ METAL jednostavno društvo s ograničenom odgovornošću za proizvodnju i usluge, Mihaela Glasnovića 9, 22300 Kistanje</izvorni_sadrzaj>
    <derivirana_varijabla naziv="DomainObject.Predmet.ProtustrankaFormatedWithAdress_1"> PALIĆ METAL jednostavno društvo s ograničenom odgovornošću za proizvodnju i usluge, Mihaela Glasnovića 9, 22300 Kistanje</derivirana_varijabla>
  </DomainObject.Predmet.ProtustrankaFormatedWithAdress>
  <DomainObject.Predmet.ProtustrankaFormatedWithAdressOIB>
    <izvorni_sadrzaj> PALIĆ METAL jednostavno društvo s ograničenom odgovornošću za proizvodnju i usluge, OIB 53457727464, Mihaela Glasnovića 9, 22300 Kistanje</izvorni_sadrzaj>
    <derivirana_varijabla naziv="DomainObject.Predmet.ProtustrankaFormatedWithAdressOIB_1"> PALIĆ METAL jednostavno društvo s ograničenom odgovornošću za proizvodnju i usluge, OIB 53457727464, Mihaela Glasnovića 9, 22300 Kistanje</derivirana_varijabla>
  </DomainObject.Predmet.ProtustrankaFormatedWithAdressOIB>
  <DomainObject.Predmet.ProtustrankaWithAdress>
    <izvorni_sadrzaj>PALIĆ METAL jednostavno društvo s ograničenom odgovornošću za proizvodnju i usluge Mihaela Glasnovića 9, 22300 Kistanje</izvorni_sadrzaj>
    <derivirana_varijabla naziv="DomainObject.Predmet.ProtustrankaWithAdress_1">PALIĆ METAL jednostavno društvo s ograničenom odgovornošću za proizvodnju i usluge Mihaela Glasnovića 9, 22300 Kistanje</derivirana_varijabla>
  </DomainObject.Predmet.ProtustrankaWithAdress>
  <DomainObject.Predmet.ProtustrankaWithAdressOIB>
    <izvorni_sadrzaj>PALIĆ METAL jednostavno društvo s ograničenom odgovornošću za proizvodnju i usluge, OIB 53457727464, Mihaela Glasnovića 9, 22300 Kistanje</izvorni_sadrzaj>
    <derivirana_varijabla naziv="DomainObject.Predmet.ProtustrankaWithAdressOIB_1">PALIĆ METAL jednostavno društvo s ograničenom odgovornošću za proizvodnju i usluge, OIB 53457727464, Mihaela Glasnovića 9, 22300 Kistanje</derivirana_varijabla>
  </DomainObject.Predmet.ProtustrankaWithAdressOIB>
  <DomainObject.Predmet.ProtustrankaNazivFormated>
    <izvorni_sadrzaj>PALIĆ METAL jednostavno društvo s ograničenom odgovornošću za proizvodnju i usluge</izvorni_sadrzaj>
    <derivirana_varijabla naziv="DomainObject.Predmet.ProtustrankaNazivFormated_1">PALIĆ METAL jednostavno društvo s ograničenom odgovornošću za proizvodnju i usluge</derivirana_varijabla>
  </DomainObject.Predmet.ProtustrankaNazivFormated>
  <DomainObject.Predmet.ProtustrankaNazivFormatedOIB>
    <izvorni_sadrzaj>PALIĆ METAL jednostavno društvo s ograničenom odgovornošću za proizvodnju i usluge, OIB 53457727464</izvorni_sadrzaj>
    <derivirana_varijabla naziv="DomainObject.Predmet.ProtustrankaNazivFormatedOIB_1">PALIĆ METAL jednostavno društvo s ograničenom odgovornošću za proizvodnju i usluge, OIB 53457727464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PALIĆ METAL jednostavno društvo s ograničenom odgovornošću za proizvodnju i usluge</item>
    </izvorni_sadrzaj>
    <derivirana_varijabla naziv="DomainObject.Predmet.ProtuStrankaListFormated_1">
      <item>PALIĆ METAL jednostavno društvo s ograničenom odgovornošću za proizvodnju i usluge</item>
    </derivirana_varijabla>
  </DomainObject.Predmet.ProtuStrankaListFormated>
  <DomainObject.Predmet.ProtuStrankaListFormatedOIB>
    <izvorni_sadrzaj>
      <item>PALIĆ METAL jednostavno društvo s ograničenom odgovornošću za proizvodnju i usluge, OIB 53457727464</item>
    </izvorni_sadrzaj>
    <derivirana_varijabla naziv="DomainObject.Predmet.ProtuStrankaListFormatedOIB_1">
      <item>PALIĆ METAL jednostavno društvo s ograničenom odgovornošću za proizvodnju i usluge, OIB 53457727464</item>
    </derivirana_varijabla>
  </DomainObject.Predmet.ProtuStrankaListFormatedOIB>
  <DomainObject.Predmet.ProtuStrankaListFormatedWithAdress>
    <izvorni_sadrzaj>
      <item>PALIĆ METAL jednostavno društvo s ograničenom odgovornošću za proizvodnju i usluge, Mihaela Glasnovića 9, 22300 Kistanje</item>
    </izvorni_sadrzaj>
    <derivirana_varijabla naziv="DomainObject.Predmet.ProtuStrankaListFormatedWithAdress_1">
      <item>PALIĆ METAL jednostavno društvo s ograničenom odgovornošću za proizvodnju i usluge, Mihaela Glasnovića 9, 22300 Kistanje</item>
    </derivirana_varijabla>
  </DomainObject.Predmet.ProtuStrankaListFormatedWithAdress>
  <DomainObject.Predmet.ProtuStrankaListFormatedWithAdressOIB>
    <izvorni_sadrzaj>
      <item>PALIĆ METAL jednostavno društvo s ograničenom odgovornošću za proizvodnju i usluge, OIB 53457727464, Mihaela Glasnovića 9, 22300 Kistanje</item>
    </izvorni_sadrzaj>
    <derivirana_varijabla naziv="DomainObject.Predmet.ProtuStrankaListFormatedWithAdressOIB_1">
      <item>PALIĆ METAL jednostavno društvo s ograničenom odgovornošću za proizvodnju i usluge, OIB 53457727464, Mihaela Glasnovića 9, 22300 Kistanje</item>
    </derivirana_varijabla>
  </DomainObject.Predmet.ProtuStrankaListFormatedWithAdressOIB>
  <DomainObject.Predmet.ProtuStrankaListNazivFormated>
    <izvorni_sadrzaj>
      <item>PALIĆ METAL jednostavno društvo s ograničenom odgovornošću za proizvodnju i usluge</item>
    </izvorni_sadrzaj>
    <derivirana_varijabla naziv="DomainObject.Predmet.ProtuStrankaListNazivFormated_1">
      <item>PALIĆ METAL jednostavno društvo s ograničenom odgovornošću za proizvodnju i usluge</item>
    </derivirana_varijabla>
  </DomainObject.Predmet.ProtuStrankaListNazivFormated>
  <DomainObject.Predmet.ProtuStrankaListNazivFormatedOIB>
    <izvorni_sadrzaj>
      <item>PALIĆ METAL jednostavno društvo s ograničenom odgovornošću za proizvodnju i usluge, OIB 53457727464</item>
    </izvorni_sadrzaj>
    <derivirana_varijabla naziv="DomainObject.Predmet.ProtuStrankaListNazivFormatedOIB_1">
      <item>PALIĆ METAL jednostavno društvo s ograničenom odgovornošću za proizvodnju i usluge, OIB 53457727464</item>
    </derivirana_varijabla>
  </DomainObject.Predmet.ProtuStrankaListNazivFormatedOIB>
  <DomainObject.Predmet.OstaliListFormated>
    <izvorni_sadrzaj>
      <item>Zrinka Palić</item>
    </izvorni_sadrzaj>
    <derivirana_varijabla naziv="DomainObject.Predmet.OstaliListFormated_1">
      <item>Zrinka Palić</item>
    </derivirana_varijabla>
  </DomainObject.Predmet.OstaliListFormated>
  <DomainObject.Predmet.OstaliListFormatedOIB>
    <izvorni_sadrzaj>
      <item>Zrinka Palić, OIB 23708204803</item>
    </izvorni_sadrzaj>
    <derivirana_varijabla naziv="DomainObject.Predmet.OstaliListFormatedOIB_1">
      <item>Zrinka Palić, OIB 23708204803</item>
    </derivirana_varijabla>
  </DomainObject.Predmet.OstaliListFormatedOIB>
  <DomainObject.Predmet.OstaliListFormatedWithAdress>
    <izvorni_sadrzaj>
      <item>Zrinka Palić, Ul.mihaela Glasnovića 9, 22300 Kistanje</item>
    </izvorni_sadrzaj>
    <derivirana_varijabla naziv="DomainObject.Predmet.OstaliListFormatedWithAdress_1">
      <item>Zrinka Palić, Ul.mihaela Glasnovića 9, 22300 Kistanje</item>
    </derivirana_varijabla>
  </DomainObject.Predmet.OstaliListFormatedWithAdress>
  <DomainObject.Predmet.OstaliListFormatedWithAdressOIB>
    <izvorni_sadrzaj>
      <item>Zrinka Palić, OIB 23708204803, Ul.mihaela Glasnovića 9, 22300 Kistanje</item>
    </izvorni_sadrzaj>
    <derivirana_varijabla naziv="DomainObject.Predmet.OstaliListFormatedWithAdressOIB_1">
      <item>Zrinka Palić, OIB 23708204803, Ul.mihaela Glasnovića 9, 22300 Kistanje</item>
    </derivirana_varijabla>
  </DomainObject.Predmet.OstaliListFormatedWithAdressOIB>
  <DomainObject.Predmet.OstaliListNazivFormated>
    <izvorni_sadrzaj>
      <item>Zrinka Palić</item>
    </izvorni_sadrzaj>
    <derivirana_varijabla naziv="DomainObject.Predmet.OstaliListNazivFormated_1">
      <item>Zrinka Palić</item>
    </derivirana_varijabla>
  </DomainObject.Predmet.OstaliListNazivFormated>
  <DomainObject.Predmet.OstaliListNazivFormatedOIB>
    <izvorni_sadrzaj>
      <item>Zrinka Palić, OIB 23708204803</item>
    </izvorni_sadrzaj>
    <derivirana_varijabla naziv="DomainObject.Predmet.OstaliListNazivFormatedOIB_1">
      <item>Zrinka Palić, OIB 23708204803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PALIĆ METAL jednostavno društvo s ograničenom odgovornošću za proizvodnju i usluge</izvorni_sadrzaj>
    <derivirana_varijabla naziv="DomainObject.Predmet.ProtustrankaIDrugi_1">PALIĆ METAL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PALIĆ METAL jednostavno društvo s ograničenom odgovornošću za proizvodnju i usluge, OIB 53457727464, Mihaela Glasnovića 9, 22300 Kistanje</izvorni_sadrzaj>
    <derivirana_varijabla naziv="DomainObject.Predmet.ProtustrankaIDrugiAdressOIB_1">PALIĆ METAL jednostavno društvo s ograničenom odgovornošću za proizvodnju i usluge, OIB 53457727464, Mihaela Glasnovića 9,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PALIĆ METAL jednostavno društvo s ograničenom odgovornošću za proizvodnju i usluge</item>
      <item>Zrinka Palić</item>
    </izvorni_sadrzaj>
    <derivirana_varijabla naziv="DomainObject.Predmet.SudioniciListNaziv_1">
      <item>FINA - Podružnica Šibenik</item>
      <item>PALIĆ METAL jednostavno društvo s ograničenom odgovornošću za proizvodnju i usluge</item>
      <item>Zrinka Palić</item>
    </derivirana_varijabla>
  </DomainObject.Predmet.SudioniciListNaziv>
  <DomainObject.Predmet.SudioniciListAdressOIB>
    <izvorni_sadrzaj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izvorni_sadrzaj>
    <derivirana_varijabla naziv="DomainObject.Predmet.SudioniciListAdressOIB_1"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53457727464</item>
      <item>, OIB 23708204803</item>
    </izvorni_sadrzaj>
    <derivirana_varijabla naziv="DomainObject.Predmet.SudioniciListNazivOIB_1">
      <item>, OIB 85821130368</item>
      <item>, OIB 53457727464</item>
      <item>, OIB 23708204803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316</properties:Words>
  <properties:Characters>1602</properties:Characters>
  <properties:Lines>56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2016-07-04T10:55:00Z</dcterms:created>
  <dc:creator>Ardena Bajlo</dc:creator>
  <cp:lastModifiedBy>wsadmin</cp:lastModifiedBy>
  <cp:lastPrinted>2016-05-20T09:24:00Z</cp:lastPrinted>
  <dcterms:modified xmlns:xsi="http://www.w3.org/2001/XMLSchema-instance" xsi:type="dcterms:W3CDTF">2016-07-08T08:59:00Z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