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c93b" w14:paraId="eb2c93b" w:rsidRDefault="008566CC" w:rsidP="008566CC" w:rsidR="008566C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66CC" w:rsidP="008566CC" w:rsidR="008566C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566CC" w:rsidP="008566CC" w:rsidR="008566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566CC" w:rsidP="008566CC" w:rsidR="008566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566CC" w:rsidP="008566CC" w:rsidR="008566C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566CC" w:rsidP="008566CC" w:rsidR="008566C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566CC" w:rsidP="008566CC" w:rsidR="008566CC" w:rsidRPr="005D578C">
      <w:pPr>
        <w:jc w:val="center"/>
        <w:rPr>
          <w:rFonts w:cs="Times New Roman" w:eastAsia="Times New Roman"/>
          <w:szCs w:val="24"/>
        </w:rPr>
      </w:pPr>
    </w:p>
    <w:p w:rsidRDefault="008566CC" w:rsidP="008566CC" w:rsidR="008566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566CC" w:rsidP="008566CC" w:rsidR="008566CC" w:rsidRPr="005D578C">
      <w:pPr>
        <w:rPr>
          <w:rFonts w:cs="Times New Roman" w:eastAsia="Times New Roman"/>
          <w:szCs w:val="24"/>
        </w:rPr>
      </w:pPr>
    </w:p>
    <w:p w:rsidRDefault="008566CC" w:rsidP="008566CC" w:rsidR="008566C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5614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ZAMBRATIJA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Savudrija, </w:t>
      </w:r>
      <w:r w:rsidR="0058487F">
        <w:rPr>
          <w:rFonts w:cs="Times New Roman" w:eastAsia="Times New Roman"/>
          <w:szCs w:val="24"/>
        </w:rPr>
        <w:t>Z</w:t>
      </w:r>
      <w:r>
        <w:rPr>
          <w:rFonts w:cs="Times New Roman" w:eastAsia="Times New Roman"/>
          <w:szCs w:val="24"/>
        </w:rPr>
        <w:t>ambratija, Ulica Ungarija 2</w:t>
      </w:r>
      <w:r w:rsidRPr="005D578C">
        <w:rPr>
          <w:rFonts w:cs="Times New Roman" w:eastAsia="Times New Roman"/>
          <w:szCs w:val="24"/>
        </w:rPr>
        <w:t xml:space="preserve">, OIB </w:t>
      </w:r>
      <w:r w:rsidR="00D07B23">
        <w:rPr>
          <w:rFonts w:cs="Times New Roman" w:eastAsia="Times New Roman"/>
          <w:szCs w:val="24"/>
        </w:rPr>
        <w:t>35730905866, MBS 130010088, 10</w:t>
      </w:r>
      <w:r>
        <w:rPr>
          <w:rFonts w:cs="Times New Roman" w:eastAsia="Times New Roman"/>
          <w:szCs w:val="24"/>
        </w:rPr>
        <w:t>. veljače 2016.</w:t>
      </w:r>
    </w:p>
    <w:p w:rsidRDefault="008566CC" w:rsidP="008566CC" w:rsidR="008566CC" w:rsidRPr="005D578C">
      <w:pPr>
        <w:rPr>
          <w:rFonts w:cs="Times New Roman" w:eastAsia="Times New Roman"/>
          <w:szCs w:val="24"/>
        </w:rPr>
      </w:pPr>
    </w:p>
    <w:p w:rsidRDefault="008566CC" w:rsidP="008566CC" w:rsidR="008566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566CC" w:rsidP="008566CC" w:rsidR="008566CC" w:rsidRPr="005D578C">
      <w:pPr>
        <w:rPr>
          <w:rFonts w:cs="Times New Roman" w:eastAsia="Times New Roman"/>
          <w:szCs w:val="24"/>
        </w:rPr>
      </w:pPr>
    </w:p>
    <w:p w:rsidRDefault="008566CC" w:rsidP="008566CC" w:rsidR="008566C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ZAMBRATIJA</w:t>
      </w:r>
      <w:r w:rsidRPr="005D578C">
        <w:rPr>
          <w:rFonts w:cs="Times New Roman" w:eastAsia="Times New Roman"/>
          <w:szCs w:val="24"/>
        </w:rPr>
        <w:t xml:space="preserve"> d. o. o. </w:t>
      </w:r>
      <w:r w:rsidR="0058487F">
        <w:rPr>
          <w:rFonts w:cs="Times New Roman" w:eastAsia="Times New Roman"/>
          <w:szCs w:val="24"/>
        </w:rPr>
        <w:t>Savudrija, Z</w:t>
      </w:r>
      <w:r>
        <w:rPr>
          <w:rFonts w:cs="Times New Roman" w:eastAsia="Times New Roman"/>
          <w:szCs w:val="24"/>
        </w:rPr>
        <w:t>ambratija, Ulica Ungarija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35730905866, MBS 130010088,</w:t>
      </w:r>
      <w:r w:rsidRPr="005D578C">
        <w:rPr>
          <w:rFonts w:cs="Times New Roman" w:eastAsia="Times New Roman"/>
          <w:szCs w:val="24"/>
        </w:rPr>
        <w:t xml:space="preserve"> s danom </w:t>
      </w:r>
      <w:r w:rsidR="00D07B23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D07B23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8566CC" w:rsidP="008566CC" w:rsidR="008566CC" w:rsidRPr="005D578C">
      <w:pPr>
        <w:rPr>
          <w:rFonts w:cs="Times New Roman" w:eastAsia="Times New Roman"/>
          <w:szCs w:val="24"/>
        </w:rPr>
      </w:pPr>
    </w:p>
    <w:p w:rsidRDefault="008566CC" w:rsidP="008566CC" w:rsidR="008566C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8566CC" w:rsidP="008566CC" w:rsidR="008566CC">
      <w:pPr>
        <w:ind w:firstLine="708"/>
        <w:rPr>
          <w:rFonts w:cs="Times New Roman" w:eastAsia="Times New Roman"/>
          <w:szCs w:val="20"/>
        </w:rPr>
      </w:pPr>
    </w:p>
    <w:p w:rsidRDefault="008566CC" w:rsidP="008566CC" w:rsidR="008566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ZAMBRATIJA</w:t>
      </w:r>
      <w:r w:rsidRPr="005D578C">
        <w:rPr>
          <w:rFonts w:cs="Times New Roman" w:eastAsia="Times New Roman"/>
          <w:szCs w:val="24"/>
        </w:rPr>
        <w:t xml:space="preserve"> d. o. o. </w:t>
      </w:r>
      <w:r w:rsidR="0058487F">
        <w:rPr>
          <w:rFonts w:cs="Times New Roman" w:eastAsia="Times New Roman"/>
          <w:szCs w:val="24"/>
        </w:rPr>
        <w:t>Savudrija, Z</w:t>
      </w:r>
      <w:r>
        <w:rPr>
          <w:rFonts w:cs="Times New Roman" w:eastAsia="Times New Roman"/>
          <w:szCs w:val="24"/>
        </w:rPr>
        <w:t>ambratija, Ulica Ungarija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35730905866, MBS 130010088.</w:t>
      </w:r>
    </w:p>
    <w:p w:rsidRDefault="008566CC" w:rsidP="008566CC" w:rsidR="008566CC">
      <w:pPr>
        <w:rPr>
          <w:rFonts w:cs="Times New Roman" w:eastAsia="Times New Roman"/>
          <w:szCs w:val="24"/>
        </w:rPr>
      </w:pPr>
    </w:p>
    <w:p w:rsidRDefault="008566CC" w:rsidP="008566CC" w:rsidR="008566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ZAMBRATIJA</w:t>
      </w:r>
      <w:r w:rsidRPr="005D578C">
        <w:rPr>
          <w:rFonts w:cs="Times New Roman" w:eastAsia="Times New Roman"/>
          <w:szCs w:val="24"/>
        </w:rPr>
        <w:t xml:space="preserve"> d. o. o. </w:t>
      </w:r>
      <w:r w:rsidR="0058487F">
        <w:rPr>
          <w:rFonts w:cs="Times New Roman" w:eastAsia="Times New Roman"/>
          <w:szCs w:val="24"/>
        </w:rPr>
        <w:t>Savudrija, Z</w:t>
      </w:r>
      <w:r>
        <w:rPr>
          <w:rFonts w:cs="Times New Roman" w:eastAsia="Times New Roman"/>
          <w:szCs w:val="24"/>
        </w:rPr>
        <w:t>ambratija, Ulica Ungarija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35730905866, MBS 130010088.</w:t>
      </w:r>
    </w:p>
    <w:p w:rsidRDefault="008566CC" w:rsidP="008566CC" w:rsidR="008566CC">
      <w:pPr>
        <w:rPr>
          <w:rFonts w:cs="Times New Roman" w:eastAsia="Times New Roman"/>
          <w:szCs w:val="24"/>
        </w:rPr>
      </w:pPr>
    </w:p>
    <w:p w:rsidRDefault="008566CC" w:rsidP="008566CC" w:rsidR="008566CC" w:rsidRPr="005D578C">
      <w:pPr>
        <w:rPr>
          <w:rFonts w:cs="Times New Roman" w:eastAsia="Times New Roman"/>
          <w:szCs w:val="24"/>
        </w:rPr>
      </w:pPr>
    </w:p>
    <w:p w:rsidRDefault="008566CC" w:rsidP="008566CC" w:rsidR="008566C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566CC" w:rsidP="008566CC" w:rsidR="008566CC">
      <w:pPr>
        <w:ind w:firstLine="708"/>
        <w:rPr>
          <w:rFonts w:cs="Times New Roman" w:eastAsia="Times New Roman"/>
          <w:szCs w:val="24"/>
        </w:rPr>
      </w:pPr>
    </w:p>
    <w:p w:rsidRDefault="008566CC" w:rsidP="008566CC" w:rsidR="008566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ZAMBRATIJA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St-443/2015-3 od 2. prosinca 2015. pokrenuo skraćeni stečajni postupak nad dužnikom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St-443/2015-4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566CC" w:rsidP="008566CC" w:rsidR="008566C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566CC" w:rsidP="008566CC" w:rsidR="008566CC" w:rsidRPr="005D578C">
      <w:pPr>
        <w:rPr>
          <w:rFonts w:cs="Times New Roman" w:eastAsia="Times New Roman"/>
          <w:szCs w:val="24"/>
        </w:rPr>
      </w:pPr>
    </w:p>
    <w:p w:rsidRDefault="008566CC" w:rsidP="008566CC" w:rsidR="008566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07B23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566CC" w:rsidP="008566CC" w:rsidR="008566CC" w:rsidRPr="005D578C">
      <w:pPr>
        <w:jc w:val="center"/>
        <w:rPr>
          <w:rFonts w:cs="Times New Roman" w:eastAsia="Times New Roman"/>
          <w:szCs w:val="24"/>
        </w:rPr>
      </w:pPr>
    </w:p>
    <w:p w:rsidRDefault="008566CC" w:rsidP="008566CC" w:rsidR="008566C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8566CC" w:rsidP="008566CC" w:rsidR="008566C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07B23">
        <w:rPr>
          <w:rFonts w:cs="Times New Roman" w:eastAsia="Times New Roman"/>
          <w:szCs w:val="24"/>
        </w:rPr>
        <w:t xml:space="preserve">, v. r. </w:t>
      </w:r>
    </w:p>
    <w:p w:rsidRDefault="008566CC" w:rsidP="008566CC" w:rsidR="008566CC">
      <w:pPr>
        <w:jc w:val="left"/>
        <w:rPr>
          <w:rFonts w:cs="Times New Roman" w:eastAsia="Times New Roman"/>
          <w:szCs w:val="24"/>
        </w:rPr>
      </w:pPr>
    </w:p>
    <w:p w:rsidRDefault="008566CC" w:rsidP="008566CC" w:rsidR="008566CC" w:rsidRPr="005D578C">
      <w:pPr>
        <w:jc w:val="left"/>
        <w:rPr>
          <w:rFonts w:cs="Times New Roman" w:eastAsia="Times New Roman"/>
          <w:szCs w:val="24"/>
        </w:rPr>
      </w:pPr>
    </w:p>
    <w:p w:rsidRDefault="008566CC" w:rsidP="008566CC" w:rsidR="008566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566CC" w:rsidP="008566CC" w:rsidR="008566C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566CC" w:rsidP="008566CC" w:rsidR="00856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566CC" w:rsidP="008566CC" w:rsidR="008566CC">
      <w:pPr>
        <w:rPr>
          <w:rFonts w:cs="Times New Roman" w:eastAsia="Times New Roman"/>
          <w:szCs w:val="24"/>
        </w:rPr>
      </w:pPr>
    </w:p>
    <w:p w:rsidRDefault="008566CC" w:rsidP="008566CC" w:rsidR="008566CC" w:rsidRPr="005D578C">
      <w:pPr>
        <w:rPr>
          <w:rFonts w:cs="Times New Roman" w:eastAsia="Times New Roman"/>
          <w:szCs w:val="24"/>
        </w:rPr>
      </w:pPr>
    </w:p>
    <w:p w:rsidRDefault="008566CC" w:rsidP="008566CC" w:rsidR="008566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566CC" w:rsidP="008566CC" w:rsidR="00856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566CC" w:rsidP="008566CC" w:rsidR="00856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ZAMBRATIJA</w:t>
      </w:r>
      <w:r w:rsidRPr="005D578C">
        <w:rPr>
          <w:rFonts w:cs="Times New Roman" w:eastAsia="Times New Roman"/>
          <w:szCs w:val="24"/>
        </w:rPr>
        <w:t xml:space="preserve"> d. o. o. </w:t>
      </w:r>
      <w:r w:rsidR="003B0353">
        <w:rPr>
          <w:rFonts w:cs="Times New Roman" w:eastAsia="Times New Roman"/>
          <w:szCs w:val="24"/>
        </w:rPr>
        <w:t>Savudrija, Z</w:t>
      </w:r>
      <w:r>
        <w:rPr>
          <w:rFonts w:cs="Times New Roman" w:eastAsia="Times New Roman"/>
          <w:szCs w:val="24"/>
        </w:rPr>
        <w:t xml:space="preserve">ambratija, Ulica Ungarija 2, </w:t>
      </w:r>
    </w:p>
    <w:p w:rsidRDefault="008566CC" w:rsidP="008566CC" w:rsidR="00856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Paolo Prodan, Savudrija, Zambratija, Ulica Ungarija 2,</w:t>
      </w:r>
    </w:p>
    <w:p w:rsidRDefault="008566CC" w:rsidP="008566CC" w:rsidR="008566C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8566CC" w:rsidP="008566CC" w:rsidR="00856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566CC" w:rsidP="008566CC" w:rsidR="008566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</w:t>
      </w:r>
    </w:p>
    <w:p w:rsidRDefault="008566CC" w:rsidP="008566CC" w:rsidR="00856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566CC" w:rsidP="008566CC" w:rsidR="00856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566CC" w:rsidP="008566CC" w:rsidR="00856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566CC" w:rsidP="008566CC" w:rsidR="008566CC"/>
    <w:p w:rsidRDefault="008566CC" w:rsidP="008566CC" w:rsidR="008566CC"/>
    <w:p w:rsidRDefault="00622A1E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6CC" w:rsidP="008566CC" w:rsidR="008566CC">
      <w:r>
        <w:separator/>
      </w:r>
    </w:p>
  </w:endnote>
  <w:endnote w:id="0" w:type="continuationSeparator">
    <w:p w:rsidRDefault="008566CC" w:rsidP="008566CC" w:rsidR="00856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6CC" w:rsidP="008566CC" w:rsidR="008566CC">
      <w:r>
        <w:separator/>
      </w:r>
    </w:p>
  </w:footnote>
  <w:footnote w:id="0" w:type="continuationSeparator">
    <w:p w:rsidRDefault="008566CC" w:rsidP="008566CC" w:rsidR="008566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66CC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22A1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St-443/2015-5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66CC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St-443/2015-5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1B1"/>
    <w:rsid w:val="003B0353"/>
    <w:rsid w:val="0058487F"/>
    <w:rsid w:val="00622A1E"/>
    <w:rsid w:val="0075528E"/>
    <w:rsid w:val="0079403F"/>
    <w:rsid w:val="008566CC"/>
    <w:rsid w:val="00D07B23"/>
    <w:rsid w:val="00FA31B1"/>
    <w:rsid w:val="00FB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66C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66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566C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66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66C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6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6C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A1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2A1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2A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2A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66C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66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566C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66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66C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6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6C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A1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2A1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2A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2A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ZAMBRATIJA d.o.o. SAVUDRIJA</izvorni_sadrzaj>
    <derivirana_varijabla naziv="DomainObject.Predmet.ProtustrankaFormated_1">  ZAMBRATIJA d.o.o. SAVUDRIJA</derivirana_varijabla>
  </DomainObject.Predmet.ProtustrankaFormated>
  <DomainObject.Predmet.ProtustrankaFormatedOIB>
    <izvorni_sadrzaj>  ZAMBRATIJA d.o.o. SAVUDRIJA, OIB 35730905866</izvorni_sadrzaj>
    <derivirana_varijabla naziv="DomainObject.Predmet.ProtustrankaFormatedOIB_1">  ZAMBRATIJA d.o.o. SAVUDRIJA, OIB 35730905866</derivirana_varijabla>
  </DomainObject.Predmet.ProtustrankaFormatedOIB>
  <DomainObject.Predmet.ProtustrankaFormatedWithAdress>
    <izvorni_sadrzaj> ZAMBRATIJA d.o.o. SAVUDRIJA, Zambratija, Ulica Ungarija 2, 52475 Savudrija</izvorni_sadrzaj>
    <derivirana_varijabla naziv="DomainObject.Predmet.ProtustrankaFormatedWithAdress_1"> ZAMBRATIJA d.o.o. SAVUDRIJA, Zambratija, Ulica Ungarija 2, 52475 Savudrija</derivirana_varijabla>
  </DomainObject.Predmet.ProtustrankaFormatedWithAdress>
  <DomainObject.Predmet.ProtustrankaFormatedWithAdressOIB>
    <izvorni_sadrzaj> ZAMBRATIJA d.o.o. SAVUDRIJA, OIB 35730905866, Zambratija, Ulica Ungarija 2, 52475 Savudrija</izvorni_sadrzaj>
    <derivirana_varijabla naziv="DomainObject.Predmet.ProtustrankaFormatedWithAdressOIB_1"> ZAMBRATIJA d.o.o. SAVUDRIJA, OIB 35730905866, Zambratija, Ulica Ungarija 2, 52475 Savudrija</derivirana_varijabla>
  </DomainObject.Predmet.ProtustrankaFormatedWithAdressOIB>
  <DomainObject.Predmet.ProtustrankaWithAdress>
    <izvorni_sadrzaj>ZAMBRATIJA d.o.o. SAVUDRIJA Zambratija, Ulica Ungarija 2, 52475 Savudrija</izvorni_sadrzaj>
    <derivirana_varijabla naziv="DomainObject.Predmet.ProtustrankaWithAdress_1">ZAMBRATIJA d.o.o. SAVUDRIJA Zambratija, Ulica Ungarija 2, 52475 Savudrija</derivirana_varijabla>
  </DomainObject.Predmet.ProtustrankaWithAdress>
  <DomainObject.Predmet.ProtustrankaWithAdressOIB>
    <izvorni_sadrzaj>ZAMBRATIJA d.o.o. SAVUDRIJA, OIB 35730905866, Zambratija, Ulica Ungarija 2, 52475 Savudrija</izvorni_sadrzaj>
    <derivirana_varijabla naziv="DomainObject.Predmet.ProtustrankaWithAdressOIB_1">ZAMBRATIJA d.o.o. SAVUDRIJA, OIB 35730905866, Zambratija, Ulica Ungarija 2, 52475 Savudrija</derivirana_varijabla>
  </DomainObject.Predmet.ProtustrankaWithAdressOIB>
  <DomainObject.Predmet.ProtustrankaNazivFormated>
    <izvorni_sadrzaj>ZAMBRATIJA d.o.o. SAVUDRIJA</izvorni_sadrzaj>
    <derivirana_varijabla naziv="DomainObject.Predmet.ProtustrankaNazivFormated_1">ZAMBRATIJA d.o.o. SAVUDRIJA</derivirana_varijabla>
  </DomainObject.Predmet.ProtustrankaNazivFormated>
  <DomainObject.Predmet.ProtustrankaNazivFormatedOIB>
    <izvorni_sadrzaj>ZAMBRATIJA d.o.o. SAVUDRIJA, OIB 35730905866</izvorni_sadrzaj>
    <derivirana_varijabla naziv="DomainObject.Predmet.ProtustrankaNazivFormatedOIB_1">ZAMBRATIJA d.o.o. SAVUDRIJA, OIB 35730905866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258370.90</izvorni_sadrzaj>
    <derivirana_varijabla naziv="DomainObject.Predmet.TrenutnaVrijednost_1">258370.90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ZAMBRATIJA d.o.o. SAVUDRIJA</item>
    </izvorni_sadrzaj>
    <derivirana_varijabla naziv="DomainObject.Predmet.ProtuStrankaListFormated_1">
      <item>ZAMBRATIJA d.o.o. SAVUDRIJA</item>
    </derivirana_varijabla>
  </DomainObject.Predmet.ProtuStrankaListFormated>
  <DomainObject.Predmet.ProtuStrankaListFormatedOIB>
    <izvorni_sadrzaj>
      <item>ZAMBRATIJA d.o.o. SAVUDRIJA, OIB 35730905866</item>
    </izvorni_sadrzaj>
    <derivirana_varijabla naziv="DomainObject.Predmet.ProtuStrankaListFormatedOIB_1">
      <item>ZAMBRATIJA d.o.o. SAVUDRIJA, OIB 35730905866</item>
    </derivirana_varijabla>
  </DomainObject.Predmet.ProtuStrankaListFormatedOIB>
  <DomainObject.Predmet.ProtuStrankaListFormatedWithAdress>
    <izvorni_sadrzaj>
      <item>ZAMBRATIJA d.o.o. SAVUDRIJA, Zambratija, Ulica Ungarija 2, 52475 Savudrija</item>
    </izvorni_sadrzaj>
    <derivirana_varijabla naziv="DomainObject.Predmet.ProtuStrankaListFormatedWithAdress_1">
      <item>ZAMBRATIJA d.o.o. SAVUDRIJA, Zambratija, Ulica Ungarija 2, 52475 Savudrija</item>
    </derivirana_varijabla>
  </DomainObject.Predmet.ProtuStrankaListFormatedWithAdress>
  <DomainObject.Predmet.ProtuStrankaListFormatedWithAdressOIB>
    <izvorni_sadrzaj>
      <item>ZAMBRATIJA d.o.o. SAVUDRIJA, OIB 35730905866, Zambratija, Ulica Ungarija 2, 52475 Savudrija</item>
    </izvorni_sadrzaj>
    <derivirana_varijabla naziv="DomainObject.Predmet.ProtuStrankaListFormatedWithAdressOIB_1">
      <item>ZAMBRATIJA d.o.o. SAVUDRIJA, OIB 35730905866, Zambratija, Ulica Ungarija 2, 52475 Savudrija</item>
    </derivirana_varijabla>
  </DomainObject.Predmet.ProtuStrankaListFormatedWithAdressOIB>
  <DomainObject.Predmet.ProtuStrankaListNazivFormated>
    <izvorni_sadrzaj>
      <item>ZAMBRATIJA d.o.o. SAVUDRIJA</item>
    </izvorni_sadrzaj>
    <derivirana_varijabla naziv="DomainObject.Predmet.ProtuStrankaListNazivFormated_1">
      <item>ZAMBRATIJA d.o.o. SAVUDRIJA</item>
    </derivirana_varijabla>
  </DomainObject.Predmet.ProtuStrankaListNazivFormated>
  <DomainObject.Predmet.ProtuStrankaListNazivFormatedOIB>
    <izvorni_sadrzaj>
      <item>ZAMBRATIJA d.o.o. SAVUDRIJA, OIB 35730905866</item>
    </izvorni_sadrzaj>
    <derivirana_varijabla naziv="DomainObject.Predmet.ProtuStrankaListNazivFormatedOIB_1">
      <item>ZAMBRATIJA d.o.o. SAVUDRIJA, OIB 35730905866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ZAMBRATIJA d.o.o. SAVUDRIJA</izvorni_sadrzaj>
    <derivirana_varijabla naziv="DomainObject.Predmet.ProtustrankaIDrugi_1">ZAMBRATIJA d.o.o. SAVUDRIJA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ZAMBRATIJA d.o.o. SAVUDRIJA, OIB 35730905866, Zambratija, Ulica Ungarija 2, 52475 Savudrija</izvorni_sadrzaj>
    <derivirana_varijabla naziv="DomainObject.Predmet.ProtustrankaIDrugiAdressOIB_1">ZAMBRATIJA d.o.o. SAVUDRIJA, OIB 35730905866, Zambratija, Ulica Ungarija 2,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ZAMBRATIJA d.o.o. SAVUDRIJA</item>
    </izvorni_sadrzaj>
    <derivirana_varijabla naziv="DomainObject.Predmet.SudioniciListNaziv_1">
      <item>FINANCIJSKA AGENCIJA, RC RIJEKA, PODRUŽNICA PULA, PULA</item>
      <item>ZAMBRATIJA d.o.o. SAVUDRIJA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ZAMBRATIJA d.o.o. SAVUDRIJA, OIB 35730905866, Zambratija, Ulica Ungarija 2,52475 Savudrija</item>
    </izvorni_sadrzaj>
    <derivirana_varijabla naziv="DomainObject.Predmet.SudioniciListAdressOIB_1">
      <item>FINANCIJSKA AGENCIJA, RC RIJEKA, PODRUŽNICA PULA, PULA, OIB 85821130368, Giardini 5,52100 Pula</item>
      <item>ZAMBRATIJA d.o.o. SAVUDRIJA, OIB 35730905866, Zambratija, Ulica Ungarija 2,52475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35730905866</item>
    </izvorni_sadrzaj>
    <derivirana_varijabla naziv="DomainObject.Predmet.SudioniciListNazivOIB_1">
      <item>, OIB 85821130368</item>
      <item>, OIB 35730905866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3320</properties:Characters>
  <properties:Lines>82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2016-02-05T12:21:00Z</dcterms:created>
  <dc:creator>Mihaela Kaligari</dc:creator>
  <dc:description/>
  <cp:keywords/>
  <cp:lastModifiedBy>Mihaela Kaligari</cp:lastModifiedBy>
  <cp:lastPrinted>2016-02-10T06:38:00Z</cp:lastPrinted>
  <dcterms:modified xmlns:xsi="http://www.w3.org/2001/XMLSchema-instance" xsi:type="dcterms:W3CDTF">2016-02-10T07:33:00Z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