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8054" w14:paraId="856805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9E2467" w:rsidR="009E2467" w:rsidRPr="00FC1537">
      <w:pPr>
        <w:jc w:val="right"/>
      </w:pPr>
      <w:r>
        <w:t>Poslovni broj: 3</w:t>
      </w:r>
      <w:r w:rsidRPr="00FC1537">
        <w:t xml:space="preserve"> St</w:t>
      </w:r>
      <w:r>
        <w:t>-</w:t>
      </w:r>
      <w:r w:rsidR="00990A98">
        <w:t>227</w:t>
      </w:r>
      <w:r w:rsidR="006E6B12">
        <w:t>/2016-6</w:t>
      </w: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9E2467" w:rsidR="009E2467">
      <w:pPr>
        <w:ind w:firstLine="708"/>
      </w:pPr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990A98">
        <w:t>KOPARA</w:t>
      </w:r>
      <w:r w:rsidR="00087712">
        <w:t xml:space="preserve"> d.o.o.</w:t>
      </w:r>
      <w:r>
        <w:t xml:space="preserve"> sa sjedištem </w:t>
      </w:r>
      <w:r w:rsidR="00087712">
        <w:t>u Zadru</w:t>
      </w:r>
      <w:r w:rsidR="00447958">
        <w:t xml:space="preserve"> (</w:t>
      </w:r>
      <w:r w:rsidR="00087712">
        <w:t>Grad Zadar</w:t>
      </w:r>
      <w:r w:rsidR="00447958">
        <w:t xml:space="preserve">), </w:t>
      </w:r>
      <w:r w:rsidR="00990A98">
        <w:t>Put Murvice 8</w:t>
      </w:r>
      <w:r>
        <w:t xml:space="preserve">, OIB: </w:t>
      </w:r>
      <w:r w:rsidR="00990A98">
        <w:t>57370066363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90A98">
        <w:t>15</w:t>
      </w:r>
      <w:r>
        <w:t>. veljače 2016</w:t>
      </w:r>
      <w:r w:rsidRPr="00FC1537">
        <w:t>.</w:t>
      </w:r>
      <w:r>
        <w:t xml:space="preserve">, </w:t>
      </w:r>
      <w:r w:rsidR="008337B7">
        <w:t>25</w:t>
      </w:r>
      <w:r>
        <w:t xml:space="preserve">. ožujka 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90A98">
        <w:t xml:space="preserve">KOPARA d.o.o. sa sjedištem u Zadru (Grad Zadar), Put Murvice 8, OIB: 57370066363 </w:t>
      </w:r>
      <w:r>
        <w:t xml:space="preserve">na temelju neizvršenih osnova za plaćanje iznosi </w:t>
      </w:r>
      <w:r w:rsidR="00990A98">
        <w:t>283.488,48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990A98">
        <w:t>Dragan Lovrić</w:t>
      </w:r>
      <w:r>
        <w:t xml:space="preserve">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 xml:space="preserve">U Zadru </w:t>
      </w:r>
      <w:r w:rsidR="008337B7">
        <w:t>25</w:t>
      </w:r>
      <w:r>
        <w:t>. ožujka 2016.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right"/>
      </w:pPr>
      <w:r>
        <w:t>Sutkinja</w:t>
      </w:r>
    </w:p>
    <w:p w:rsidRDefault="009E2467" w:rsidP="009E2467" w:rsidR="009E2467" w:rsidRPr="00F41C5D">
      <w:pPr>
        <w:jc w:val="right"/>
      </w:pPr>
      <w:r>
        <w:t>Tina Grgas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9E2467" w:rsidR="009E2467">
      <w:pPr>
        <w:ind w:firstLine="708"/>
        <w:jc w:val="both"/>
      </w:pPr>
      <w:r w:rsidRPr="00FC1537">
        <w:t>DNA: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281120" w:rsidR="00A32F79">
      <w:headerReference w:type="default" r:id="rId8"/>
      <w:footerReference w:type="defaul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958" w:rsidR="00E6461B">
      <w:r>
        <w:separator/>
      </w:r>
    </w:p>
  </w:endnote>
  <w:endnote w:id="0" w:type="continuationSeparator">
    <w:p w:rsidRDefault="00447958" w:rsidR="00E64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E2327">
      <w:rPr>
        <w:noProof/>
      </w:rPr>
      <w:t>2</w:t>
    </w:r>
    <w:r>
      <w:fldChar w:fldCharType="end"/>
    </w:r>
  </w:p>
  <w:p w:rsidRDefault="005E232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958" w:rsidR="00E6461B">
      <w:r>
        <w:separator/>
      </w:r>
    </w:p>
  </w:footnote>
  <w:footnote w:id="0" w:type="continuationSeparator">
    <w:p w:rsidRDefault="00447958" w:rsidR="00E64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E232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3</w:t>
    </w:r>
    <w:r w:rsidRPr="00FC1537">
      <w:t xml:space="preserve"> St</w:t>
    </w:r>
    <w:r>
      <w:t>-</w:t>
    </w:r>
    <w:r w:rsidR="00990A98">
      <w:t>227</w:t>
    </w:r>
    <w: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87712"/>
    <w:rsid w:val="00447958"/>
    <w:rsid w:val="005E2327"/>
    <w:rsid w:val="006A66B9"/>
    <w:rsid w:val="006E6B12"/>
    <w:rsid w:val="008337B7"/>
    <w:rsid w:val="00990A98"/>
    <w:rsid w:val="009E2467"/>
    <w:rsid w:val="00A32F79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2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3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2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3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KOPARA d.o.o. za međunarodnu špediciju i transport, trgovinu i turizam</izvorni_sadrzaj>
    <derivirana_varijabla naziv="DomainObject.Predmet.ProtustrankaFormated_1">  KOPARA d.o.o. za međunarodnu špediciju i transport, trgovinu i turizam</derivirana_varijabla>
  </DomainObject.Predmet.ProtustrankaFormated>
  <DomainObject.Predmet.ProtustrankaFormatedOIB>
    <izvorni_sadrzaj>  KOPARA d.o.o. za međunarodnu špediciju i transport, trgovinu i turizam, OIB 57370066363</izvorni_sadrzaj>
    <derivirana_varijabla naziv="DomainObject.Predmet.ProtustrankaFormatedOIB_1">  KOPARA d.o.o. za međunarodnu špediciju i transport, trgovinu i turizam, OIB 57370066363</derivirana_varijabla>
  </DomainObject.Predmet.ProtustrankaFormatedOIB>
  <DomainObject.Predmet.ProtustrankaFormatedWithAdress>
    <izvorni_sadrzaj> KOPARA d.o.o. za međunarodnu špediciju i transport, trgovinu i turizam, Put Murvice 8, 23000 Zadar</izvorni_sadrzaj>
    <derivirana_varijabla naziv="DomainObject.Predmet.ProtustrankaFormatedWithAdress_1"> KOPARA d.o.o. za međunarodnu špediciju i transport, trgovinu i turizam, Put Murvice 8, 23000 Zadar</derivirana_varijabla>
  </DomainObject.Predmet.ProtustrankaFormatedWithAdress>
  <DomainObject.Predmet.ProtustrankaFormatedWithAdressOIB>
    <izvorni_sadrzaj> KOPARA d.o.o. za međunarodnu špediciju i transport, trgovinu i turizam, OIB 57370066363, Put Murvice 8, 23000 Zadar</izvorni_sadrzaj>
    <derivirana_varijabla naziv="DomainObject.Predmet.ProtustrankaFormatedWithAdressOIB_1"> KOPARA d.o.o. za međunarodnu špediciju i transport, trgovinu i turizam, OIB 57370066363, Put Murvice 8, 23000 Zadar</derivirana_varijabla>
  </DomainObject.Predmet.ProtustrankaFormatedWithAdressOIB>
  <DomainObject.Predmet.ProtustrankaWithAdress>
    <izvorni_sadrzaj>KOPARA d.o.o. za međunarodnu špediciju i transport, trgovinu i turizam Put Murvice 8, 23000 Zadar</izvorni_sadrzaj>
    <derivirana_varijabla naziv="DomainObject.Predmet.ProtustrankaWithAdress_1">KOPARA d.o.o. za međunarodnu špediciju i transport, trgovinu i turizam Put Murvice 8, 23000 Zadar</derivirana_varijabla>
  </DomainObject.Predmet.ProtustrankaWithAdress>
  <DomainObject.Predmet.ProtustrankaWithAdressOIB>
    <izvorni_sadrzaj>KOPARA d.o.o. za međunarodnu špediciju i transport, trgovinu i turizam, OIB 57370066363, Put Murvice 8, 23000 Zadar</izvorni_sadrzaj>
    <derivirana_varijabla naziv="DomainObject.Predmet.ProtustrankaWithAdressOIB_1">KOPARA d.o.o. za međunarodnu špediciju i transport, trgovinu i turizam, OIB 57370066363, Put Murvice 8, 23000 Zadar</derivirana_varijabla>
  </DomainObject.Predmet.ProtustrankaWithAdressOIB>
  <DomainObject.Predmet.ProtustrankaNazivFormated>
    <izvorni_sadrzaj>KOPARA d.o.o. za međunarodnu špediciju i transport, trgovinu i turizam</izvorni_sadrzaj>
    <derivirana_varijabla naziv="DomainObject.Predmet.ProtustrankaNazivFormated_1">KOPARA d.o.o. za međunarodnu špediciju i transport, trgovinu i turizam</derivirana_varijabla>
  </DomainObject.Predmet.ProtustrankaNazivFormated>
  <DomainObject.Predmet.ProtustrankaNazivFormatedOIB>
    <izvorni_sadrzaj>KOPARA d.o.o. za međunarodnu špediciju i transport, trgovinu i turizam, OIB 57370066363</izvorni_sadrzaj>
    <derivirana_varijabla naziv="DomainObject.Predmet.ProtustrankaNazivFormatedOIB_1">KOPARA d.o.o. za međunarodnu špediciju i transport, trgovinu i turizam, OIB 57370066363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283488.48</izvorni_sadrzaj>
    <derivirana_varijabla naziv="DomainObject.Predmet.TrenutnaVrijednost_1">283488.48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KOPARA d.o.o. za međunarodnu špediciju i transport, trgovinu i turizam</item>
    </izvorni_sadrzaj>
    <derivirana_varijabla naziv="DomainObject.Predmet.ProtuStrankaListFormated_1">
      <item>KOPARA d.o.o. za međunarodnu špediciju i transport, trgovinu i turizam</item>
    </derivirana_varijabla>
  </DomainObject.Predmet.ProtuStrankaListFormated>
  <DomainObject.Predmet.ProtuStrankaListFormatedOIB>
    <izvorni_sadrzaj>
      <item>KOPARA d.o.o. za međunarodnu špediciju i transport, trgovinu i turizam, OIB 57370066363</item>
    </izvorni_sadrzaj>
    <derivirana_varijabla naziv="DomainObject.Predmet.ProtuStrankaListFormatedOIB_1">
      <item>KOPARA d.o.o. za međunarodnu špediciju i transport, trgovinu i turizam, OIB 57370066363</item>
    </derivirana_varijabla>
  </DomainObject.Predmet.ProtuStrankaListFormatedOIB>
  <DomainObject.Predmet.ProtuStrankaListFormatedWithAdress>
    <izvorni_sadrzaj>
      <item>KOPARA d.o.o. za međunarodnu špediciju i transport, trgovinu i turizam, Put Murvice 8, 23000 Zadar</item>
    </izvorni_sadrzaj>
    <derivirana_varijabla naziv="DomainObject.Predmet.ProtuStrankaListFormatedWithAdress_1">
      <item>KOPARA d.o.o. za međunarodnu špediciju i transport, trgovinu i turizam, Put Murvice 8, 23000 Zadar</item>
    </derivirana_varijabla>
  </DomainObject.Predmet.ProtuStrankaListFormatedWithAdress>
  <DomainObject.Predmet.ProtuStrankaListFormatedWithAdressOIB>
    <izvorni_sadrzaj>
      <item>KOPARA d.o.o. za međunarodnu špediciju i transport, trgovinu i turizam, OIB 57370066363, Put Murvice 8, 23000 Zadar</item>
    </izvorni_sadrzaj>
    <derivirana_varijabla naziv="DomainObject.Predmet.ProtuStrankaListFormatedWithAdressOIB_1">
      <item>KOPARA d.o.o. za međunarodnu špediciju i transport, trgovinu i turizam, OIB 57370066363, Put Murvice 8, 23000 Zadar</item>
    </derivirana_varijabla>
  </DomainObject.Predmet.ProtuStrankaListFormatedWithAdressOIB>
  <DomainObject.Predmet.ProtuStrankaListNazivFormated>
    <izvorni_sadrzaj>
      <item>KOPARA d.o.o. za međunarodnu špediciju i transport, trgovinu i turizam</item>
    </izvorni_sadrzaj>
    <derivirana_varijabla naziv="DomainObject.Predmet.ProtuStrankaListNazivFormated_1">
      <item>KOPARA d.o.o. za međunarodnu špediciju i transport, trgovinu i turizam</item>
    </derivirana_varijabla>
  </DomainObject.Predmet.ProtuStrankaListNazivFormated>
  <DomainObject.Predmet.ProtuStrankaListNazivFormatedOIB>
    <izvorni_sadrzaj>
      <item>KOPARA d.o.o. za međunarodnu špediciju i transport, trgovinu i turizam, OIB 57370066363</item>
    </izvorni_sadrzaj>
    <derivirana_varijabla naziv="DomainObject.Predmet.ProtuStrankaListNazivFormatedOIB_1">
      <item>KOPARA d.o.o. za međunarodnu špediciju i transport, trgovinu i turizam, OIB 57370066363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KOPARA d.o.o. za međunarodnu špediciju i transport, trgovinu i turizam</izvorni_sadrzaj>
    <derivirana_varijabla naziv="DomainObject.Predmet.ProtustrankaIDrugi_1">KOPARA d.o.o. za međunarodnu špediciju i transport,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KOPARA d.o.o. za međunarodnu špediciju i transport, trgovinu i turizam, OIB 57370066363, Put Murvice 8, 23000 Zadar</izvorni_sadrzaj>
    <derivirana_varijabla naziv="DomainObject.Predmet.ProtustrankaIDrugiAdressOIB_1">KOPARA d.o.o. za međunarodnu špediciju i transport, trgovinu i turizam, OIB 57370066363, Put Murvice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KOPARA d.o.o. za međunarodnu špediciju i transport, trgovinu i turizam</item>
    </izvorni_sadrzaj>
    <derivirana_varijabla naziv="DomainObject.Predmet.SudioniciListNaziv_1">
      <item>Financijska agencija</item>
      <item>KOPARA d.o.o. za međunarodnu špediciju i transport, trgovinu i turizam</item>
    </derivirana_varijabla>
  </DomainObject.Predmet.SudioniciListNaziv>
  <DomainObject.Predmet.SudioniciListAdressOIB>
    <izvorni_sadrzaj>
      <item>Financijska agencija, OIB 85821130368, Ivana Danila 4,23000 Zadar</item>
      <item>KOPARA d.o.o. za međunarodnu špediciju i transport, trgovinu i turizam, OIB 57370066363, Put Murvice 8,23000 Zadar</item>
    </izvorni_sadrzaj>
    <derivirana_varijabla naziv="DomainObject.Predmet.SudioniciListAdressOIB_1">
      <item>Financijska agencija, OIB 85821130368, Ivana Danila 4,23000 Zadar</item>
      <item>KOPARA d.o.o. za međunarodnu špediciju i transport, trgovinu i turizam, OIB 57370066363, Put Murvice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57370066363</item>
    </izvorni_sadrzaj>
    <derivirana_varijabla naziv="DomainObject.Predmet.SudioniciListNazivOIB_1">
      <item>, OIB 85821130368</item>
      <item>, OIB 57370066363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1976</properties:Characters>
  <properties:Lines>66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Josipa Dorkin</cp:lastModifiedBy>
  <cp:lastPrinted>2016-03-25T08:19:00Z</cp:lastPrinted>
  <dcterms:modified xmlns:xsi="http://www.w3.org/2001/XMLSchema-instance" xsi:type="dcterms:W3CDTF">2016-03-25T08:40:00Z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