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7270" w14:paraId="fe97270" w:rsidRDefault="00013F22" w:rsidP="00013F22" w:rsidR="00013F22" w:rsidRPr="006E4960">
      <w:pPr>
        <w15:collapsed w:val="false"/>
      </w:pPr>
      <w:bookmarkStart w:name="_GoBack" w:id="0"/>
      <w:bookmarkEnd w:id="0"/>
      <w:r w:rsidRPr="006E49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REPUBLIKA HRVATSKA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Trgovački sud u Zagrebu                                                     </w:t>
      </w:r>
      <w:r w:rsidR="006013A2" w:rsidRPr="006E4960">
        <w:rPr>
          <w:lang w:val="pl-PL"/>
        </w:rPr>
        <w:t xml:space="preserve"> </w:t>
      </w:r>
      <w:r w:rsidR="00203187" w:rsidRPr="006E4960">
        <w:rPr>
          <w:lang w:val="pl-PL"/>
        </w:rPr>
        <w:t xml:space="preserve">                     </w:t>
      </w:r>
      <w:r w:rsidR="0028279A" w:rsidRPr="006E4960">
        <w:rPr>
          <w:lang w:val="pl-PL"/>
        </w:rPr>
        <w:t>85</w:t>
      </w:r>
      <w:r w:rsidR="00203187" w:rsidRPr="006E4960">
        <w:rPr>
          <w:lang w:val="pl-PL"/>
        </w:rPr>
        <w:t>. St-</w:t>
      </w:r>
      <w:r w:rsidR="00A80D3D">
        <w:rPr>
          <w:lang w:val="pl-PL"/>
        </w:rPr>
        <w:t>1540</w:t>
      </w:r>
      <w:r w:rsidRPr="006E4960">
        <w:rPr>
          <w:lang w:val="pl-PL"/>
        </w:rPr>
        <w:t>/1</w:t>
      </w:r>
      <w:r w:rsidR="00594B64">
        <w:rPr>
          <w:lang w:val="pl-PL"/>
        </w:rPr>
        <w:t>8</w:t>
      </w:r>
      <w:r w:rsidRPr="006E4960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Zagreb, Amruševa 2/II</w:t>
      </w:r>
    </w:p>
    <w:p w:rsidRDefault="0005278C" w:rsidP="00EA52AB" w:rsidR="0005278C" w:rsidRPr="006E4960">
      <w:pPr>
        <w:jc w:val="center"/>
      </w:pPr>
    </w:p>
    <w:p w:rsidRDefault="00EA52AB" w:rsidP="00EA52AB" w:rsidR="00EA52AB" w:rsidRPr="006E4960">
      <w:pPr>
        <w:jc w:val="center"/>
      </w:pPr>
      <w:r w:rsidRPr="006E4960">
        <w:t>U  I M E  R E P U B L I K E  H R V A T S K E</w:t>
      </w:r>
    </w:p>
    <w:p w:rsidRDefault="009B730B" w:rsidP="009B730B" w:rsidR="009B730B" w:rsidRPr="006E4960">
      <w:pPr>
        <w:jc w:val="center"/>
        <w:rPr>
          <w:lang w:val="pt-BR"/>
        </w:rPr>
      </w:pPr>
    </w:p>
    <w:p w:rsidRDefault="009B730B" w:rsidP="009B730B" w:rsidR="009B730B" w:rsidRPr="006E4960">
      <w:pPr>
        <w:jc w:val="center"/>
        <w:rPr>
          <w:lang w:val="pt-BR"/>
        </w:rPr>
      </w:pPr>
      <w:r w:rsidRPr="006E4960">
        <w:rPr>
          <w:lang w:val="pt-BR"/>
        </w:rPr>
        <w:t>R J E Š E N J E</w:t>
      </w:r>
    </w:p>
    <w:p w:rsidRDefault="009B730B" w:rsidP="009B730B" w:rsidR="009B730B" w:rsidRPr="006E4960">
      <w:pPr>
        <w:jc w:val="both"/>
        <w:rPr>
          <w:lang w:val="pt-BR"/>
        </w:rPr>
      </w:pPr>
    </w:p>
    <w:p w:rsidRDefault="00780243" w:rsidP="009907C3" w:rsidR="00780243" w:rsidRPr="004B2ABE">
      <w:pPr>
        <w:ind w:firstLine="708"/>
        <w:jc w:val="both"/>
      </w:pPr>
      <w:r w:rsidRPr="00594B64">
        <w:rPr>
          <w:lang w:val="pt-BR"/>
        </w:rPr>
        <w:t xml:space="preserve">Trgovački sud u Zagrebu, po sucu mr.sc. Ivani Koštarić Fegeš, u stečajnom postupku </w:t>
      </w:r>
      <w:r w:rsidR="009030C6">
        <w:rPr>
          <w:lang w:val="pt-BR"/>
        </w:rPr>
        <w:t xml:space="preserve">u povodu prijedloga </w:t>
      </w:r>
      <w:r w:rsidR="002822B2">
        <w:t xml:space="preserve">predlagatelja </w:t>
      </w:r>
      <w:proofErr w:type="spellStart"/>
      <w:r w:rsidR="00F23246">
        <w:t>MILANA</w:t>
      </w:r>
      <w:proofErr w:type="spellEnd"/>
      <w:r w:rsidR="00F23246">
        <w:t xml:space="preserve"> </w:t>
      </w:r>
      <w:proofErr w:type="spellStart"/>
      <w:r w:rsidR="00F23246">
        <w:t>BARIČEVIĆA</w:t>
      </w:r>
      <w:proofErr w:type="spellEnd"/>
      <w:r w:rsidR="00F23246">
        <w:t xml:space="preserve">, Zagreb, Ulica kralja Tomislava 2, </w:t>
      </w:r>
      <w:proofErr w:type="spellStart"/>
      <w:r w:rsidR="00F23246">
        <w:t>OIB</w:t>
      </w:r>
      <w:proofErr w:type="spellEnd"/>
      <w:r w:rsidR="00F23246">
        <w:t xml:space="preserve">: </w:t>
      </w:r>
      <w:proofErr w:type="spellStart"/>
      <w:r w:rsidR="00F23246">
        <w:t>46773452549</w:t>
      </w:r>
      <w:proofErr w:type="spellEnd"/>
      <w:r w:rsidR="00F23246">
        <w:t xml:space="preserve">, </w:t>
      </w:r>
      <w:r w:rsidR="002822B2" w:rsidRPr="00495E9E">
        <w:t xml:space="preserve">za </w:t>
      </w:r>
      <w:r w:rsidR="002822B2">
        <w:t xml:space="preserve">otvaranje stečajnog postupka nad </w:t>
      </w:r>
      <w:r w:rsidR="002822B2" w:rsidRPr="00495E9E">
        <w:t xml:space="preserve">dužnikom </w:t>
      </w:r>
      <w:r w:rsidR="00F23246" w:rsidRPr="004B2ABE">
        <w:t xml:space="preserve">MARIO I </w:t>
      </w:r>
      <w:proofErr w:type="spellStart"/>
      <w:r w:rsidR="00F23246" w:rsidRPr="004B2ABE">
        <w:t>INES</w:t>
      </w:r>
      <w:proofErr w:type="spellEnd"/>
      <w:r w:rsidR="00F23246" w:rsidRPr="004B2ABE">
        <w:t xml:space="preserve"> PROMET d.o.o., </w:t>
      </w:r>
      <w:r w:rsidR="00666EE8" w:rsidRPr="004B2ABE">
        <w:t xml:space="preserve">Zagreb, </w:t>
      </w:r>
      <w:proofErr w:type="spellStart"/>
      <w:r w:rsidR="00666EE8" w:rsidRPr="004B2ABE">
        <w:t>Andreševečka</w:t>
      </w:r>
      <w:proofErr w:type="spellEnd"/>
      <w:r w:rsidR="00666EE8" w:rsidRPr="004B2ABE">
        <w:t xml:space="preserve"> </w:t>
      </w:r>
      <w:proofErr w:type="spellStart"/>
      <w:r w:rsidR="00666EE8" w:rsidRPr="004B2ABE">
        <w:t>12</w:t>
      </w:r>
      <w:proofErr w:type="spellEnd"/>
      <w:r w:rsidR="00666EE8" w:rsidRPr="004B2ABE">
        <w:t xml:space="preserve">, </w:t>
      </w:r>
      <w:proofErr w:type="spellStart"/>
      <w:r w:rsidR="00666EE8" w:rsidRPr="004B2ABE">
        <w:t>OIB</w:t>
      </w:r>
      <w:proofErr w:type="spellEnd"/>
      <w:r w:rsidR="00666EE8" w:rsidRPr="004B2ABE">
        <w:t xml:space="preserve">: </w:t>
      </w:r>
      <w:proofErr w:type="spellStart"/>
      <w:r w:rsidR="00B0405F" w:rsidRPr="004B2ABE">
        <w:t>04925412168</w:t>
      </w:r>
      <w:proofErr w:type="spellEnd"/>
      <w:r w:rsidR="002822B2" w:rsidRPr="004B2ABE">
        <w:t xml:space="preserve">, </w:t>
      </w:r>
      <w:r w:rsidR="00A80D3D" w:rsidRPr="004B2ABE">
        <w:t>6</w:t>
      </w:r>
      <w:r w:rsidR="00294776" w:rsidRPr="004B2ABE">
        <w:t xml:space="preserve">. </w:t>
      </w:r>
      <w:r w:rsidR="00A80D3D" w:rsidRPr="004B2ABE">
        <w:t>srpnja</w:t>
      </w:r>
      <w:r w:rsidR="00294776" w:rsidRPr="004B2ABE">
        <w:t xml:space="preserve"> </w:t>
      </w:r>
      <w:proofErr w:type="spellStart"/>
      <w:r w:rsidR="00294776" w:rsidRPr="004B2ABE">
        <w:t>2018</w:t>
      </w:r>
      <w:proofErr w:type="spellEnd"/>
      <w:r w:rsidRPr="004B2ABE">
        <w:t>.,</w:t>
      </w:r>
    </w:p>
    <w:p w:rsidRDefault="00F23246" w:rsidP="007F268F" w:rsidR="00F23246" w:rsidRPr="004B2ABE">
      <w:pPr>
        <w:jc w:val="center"/>
      </w:pPr>
    </w:p>
    <w:p w:rsidRDefault="00C907C8" w:rsidP="007F268F" w:rsidR="00C907C8" w:rsidRPr="006E4960">
      <w:pPr>
        <w:jc w:val="center"/>
      </w:pPr>
      <w:r w:rsidRPr="006E4960">
        <w:t>r i j e š i o    j e</w:t>
      </w:r>
    </w:p>
    <w:p w:rsidRDefault="00C907C8" w:rsidP="00C907C8" w:rsidR="00C907C8" w:rsidRPr="006E4960"/>
    <w:p w:rsidRDefault="003370D6" w:rsidP="0062702E" w:rsidR="0062702E">
      <w:pPr>
        <w:pStyle w:val="Tijeloteksta"/>
        <w:ind w:firstLine="720"/>
        <w:rPr>
          <w:lang w:val="pt-BR"/>
        </w:rPr>
      </w:pPr>
      <w:r>
        <w:t xml:space="preserve">I. </w:t>
      </w:r>
      <w:r w:rsidR="00947921" w:rsidRPr="007E1B08">
        <w:t xml:space="preserve">Odbacuje se </w:t>
      </w:r>
      <w:r w:rsidR="0062702E" w:rsidRPr="005A40ED">
        <w:t xml:space="preserve">prijedlog za otvaranje stečajnog postupka nad dužnikom </w:t>
      </w:r>
      <w:r w:rsidR="0062702E" w:rsidRPr="005A40ED">
        <w:br/>
      </w:r>
      <w:r w:rsidR="0078757C" w:rsidRPr="004B2ABE">
        <w:t xml:space="preserve">MARIO I </w:t>
      </w:r>
      <w:proofErr w:type="spellStart"/>
      <w:r w:rsidR="0078757C" w:rsidRPr="004B2ABE">
        <w:t>INES</w:t>
      </w:r>
      <w:proofErr w:type="spellEnd"/>
      <w:r w:rsidR="0078757C" w:rsidRPr="004B2ABE">
        <w:t xml:space="preserve"> PROMET d.o.o., Zagreb, </w:t>
      </w:r>
      <w:proofErr w:type="spellStart"/>
      <w:r w:rsidR="0078757C" w:rsidRPr="004B2ABE">
        <w:t>Andreševečka</w:t>
      </w:r>
      <w:proofErr w:type="spellEnd"/>
      <w:r w:rsidR="0078757C" w:rsidRPr="004B2ABE">
        <w:t xml:space="preserve"> </w:t>
      </w:r>
      <w:proofErr w:type="spellStart"/>
      <w:r w:rsidR="0078757C" w:rsidRPr="004B2ABE">
        <w:t>12</w:t>
      </w:r>
      <w:proofErr w:type="spellEnd"/>
      <w:r w:rsidR="0078757C" w:rsidRPr="004B2ABE">
        <w:t xml:space="preserve">, </w:t>
      </w:r>
      <w:proofErr w:type="spellStart"/>
      <w:r w:rsidR="0078757C" w:rsidRPr="004B2ABE">
        <w:t>OIB</w:t>
      </w:r>
      <w:proofErr w:type="spellEnd"/>
      <w:r w:rsidR="0078757C" w:rsidRPr="004B2ABE">
        <w:t xml:space="preserve">: </w:t>
      </w:r>
      <w:proofErr w:type="spellStart"/>
      <w:r w:rsidR="0078757C" w:rsidRPr="004B2ABE">
        <w:t>04925412168</w:t>
      </w:r>
      <w:proofErr w:type="spellEnd"/>
      <w:r w:rsidR="0078757C">
        <w:t xml:space="preserve"> </w:t>
      </w:r>
      <w:r w:rsidR="008B445E">
        <w:rPr>
          <w:lang w:val="pt-BR"/>
        </w:rPr>
        <w:t xml:space="preserve">od </w:t>
      </w:r>
      <w:r w:rsidR="0078757C">
        <w:rPr>
          <w:lang w:val="pt-BR"/>
        </w:rPr>
        <w:t>15</w:t>
      </w:r>
      <w:r w:rsidR="008B445E">
        <w:rPr>
          <w:lang w:val="pt-BR"/>
        </w:rPr>
        <w:t xml:space="preserve">. </w:t>
      </w:r>
      <w:r w:rsidR="0078757C">
        <w:rPr>
          <w:lang w:val="pt-BR"/>
        </w:rPr>
        <w:t xml:space="preserve">lipnja </w:t>
      </w:r>
      <w:r w:rsidR="008B445E">
        <w:rPr>
          <w:lang w:val="pt-BR"/>
        </w:rPr>
        <w:t>201</w:t>
      </w:r>
      <w:r w:rsidR="0078757C">
        <w:rPr>
          <w:lang w:val="pt-BR"/>
        </w:rPr>
        <w:t>8</w:t>
      </w:r>
      <w:r w:rsidR="008B445E">
        <w:rPr>
          <w:lang w:val="pt-BR"/>
        </w:rPr>
        <w:t>.</w:t>
      </w:r>
    </w:p>
    <w:p w:rsidRDefault="003370D6" w:rsidP="0062702E" w:rsidR="003370D6">
      <w:pPr>
        <w:pStyle w:val="Tijeloteksta"/>
        <w:ind w:firstLine="720"/>
        <w:rPr>
          <w:lang w:val="pt-BR"/>
        </w:rPr>
      </w:pPr>
    </w:p>
    <w:p w:rsidRDefault="007B255D" w:rsidP="007B255D" w:rsidR="007B255D" w:rsidRPr="00FE2BDA">
      <w:pPr>
        <w:ind w:firstLine="708"/>
        <w:jc w:val="both"/>
      </w:pPr>
      <w:r>
        <w:t xml:space="preserve">II. Odbacuje se prijedlog za određivanje </w:t>
      </w:r>
      <w:r w:rsidR="0078757C">
        <w:t xml:space="preserve">privremene mjere </w:t>
      </w:r>
      <w:r w:rsidR="008064EA">
        <w:t xml:space="preserve">"zabrane približavanja tužitelju i objektima u njegovom vlasništvu na najmanje </w:t>
      </w:r>
      <w:proofErr w:type="spellStart"/>
      <w:r w:rsidR="008064EA">
        <w:t>300</w:t>
      </w:r>
      <w:proofErr w:type="spellEnd"/>
      <w:r w:rsidR="008064EA">
        <w:t xml:space="preserve"> m" </w:t>
      </w:r>
      <w:r>
        <w:t xml:space="preserve">od </w:t>
      </w:r>
      <w:proofErr w:type="spellStart"/>
      <w:r w:rsidR="0078757C">
        <w:t>20</w:t>
      </w:r>
      <w:proofErr w:type="spellEnd"/>
      <w:r w:rsidR="0078757C">
        <w:t xml:space="preserve">. lipnja </w:t>
      </w:r>
      <w:proofErr w:type="spellStart"/>
      <w:r w:rsidR="0078757C">
        <w:t>2018</w:t>
      </w:r>
      <w:proofErr w:type="spellEnd"/>
      <w:r>
        <w:t>.</w:t>
      </w:r>
    </w:p>
    <w:p w:rsidRDefault="0078757C" w:rsidP="00B644AC" w:rsidR="0078757C">
      <w:pPr>
        <w:jc w:val="center"/>
      </w:pPr>
    </w:p>
    <w:p w:rsidRDefault="0022021F" w:rsidP="00B644AC" w:rsidR="0022021F">
      <w:pPr>
        <w:jc w:val="center"/>
      </w:pPr>
      <w:r w:rsidRPr="00C51A14">
        <w:t>Obrazloženje</w:t>
      </w:r>
    </w:p>
    <w:p w:rsidRDefault="0022021F" w:rsidP="0022021F" w:rsidR="0022021F">
      <w:pPr>
        <w:jc w:val="both"/>
      </w:pPr>
    </w:p>
    <w:p w:rsidRDefault="001F7BF8" w:rsidP="001F7BF8" w:rsidR="008064EA">
      <w:pPr>
        <w:ind w:firstLine="708"/>
        <w:jc w:val="both"/>
      </w:pPr>
      <w:r>
        <w:t>M</w:t>
      </w:r>
      <w:r w:rsidR="00B32532">
        <w:t xml:space="preserve">ilan Baričević, </w:t>
      </w:r>
      <w:r>
        <w:t xml:space="preserve">Zagreb, Ulica kralja Tomislava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46773452549</w:t>
      </w:r>
      <w:proofErr w:type="spellEnd"/>
      <w:r>
        <w:t>,</w:t>
      </w:r>
      <w:r w:rsidR="00322116">
        <w:t xml:space="preserve"> podnio je, </w:t>
      </w:r>
      <w:proofErr w:type="spellStart"/>
      <w:r>
        <w:t>15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</w:t>
      </w:r>
      <w:r w:rsidR="00322116">
        <w:t>,</w:t>
      </w:r>
      <w:r>
        <w:t xml:space="preserve"> prijedlog za otvaranje stečajnog postupka nad dužnikom</w:t>
      </w:r>
      <w:r w:rsidR="00ED40AE">
        <w:t xml:space="preserve"> </w:t>
      </w:r>
      <w:r w:rsidR="00ED40AE" w:rsidRPr="004B2ABE">
        <w:t xml:space="preserve">MARIO I </w:t>
      </w:r>
      <w:proofErr w:type="spellStart"/>
      <w:r w:rsidR="00ED40AE" w:rsidRPr="004B2ABE">
        <w:t>INES</w:t>
      </w:r>
      <w:proofErr w:type="spellEnd"/>
      <w:r w:rsidR="00ED40AE" w:rsidRPr="004B2ABE">
        <w:t xml:space="preserve"> PROMET d.o.o., Zagreb, </w:t>
      </w:r>
      <w:proofErr w:type="spellStart"/>
      <w:r w:rsidR="00ED40AE" w:rsidRPr="004B2ABE">
        <w:t>Andreševečka</w:t>
      </w:r>
      <w:proofErr w:type="spellEnd"/>
      <w:r w:rsidR="00ED40AE" w:rsidRPr="004B2ABE">
        <w:t xml:space="preserve"> </w:t>
      </w:r>
      <w:proofErr w:type="spellStart"/>
      <w:r w:rsidR="00ED40AE" w:rsidRPr="004B2ABE">
        <w:t>12</w:t>
      </w:r>
      <w:proofErr w:type="spellEnd"/>
      <w:r w:rsidR="00ED40AE" w:rsidRPr="004B2ABE">
        <w:t xml:space="preserve">, </w:t>
      </w:r>
      <w:proofErr w:type="spellStart"/>
      <w:r w:rsidR="00ED40AE" w:rsidRPr="004B2ABE">
        <w:t>OIB</w:t>
      </w:r>
      <w:proofErr w:type="spellEnd"/>
      <w:r w:rsidR="00ED40AE" w:rsidRPr="004B2ABE">
        <w:t xml:space="preserve">: </w:t>
      </w:r>
      <w:proofErr w:type="spellStart"/>
      <w:r w:rsidR="00ED40AE" w:rsidRPr="004B2ABE">
        <w:t>04925412168</w:t>
      </w:r>
      <w:proofErr w:type="spellEnd"/>
      <w:r w:rsidR="00322116">
        <w:t>, u kojemu navodi kako "zas</w:t>
      </w:r>
      <w:r w:rsidR="00B61744">
        <w:t xml:space="preserve">tupa po general. punom. Alena i </w:t>
      </w:r>
      <w:r w:rsidR="00322116">
        <w:t>Lane Baričević"</w:t>
      </w:r>
      <w:r w:rsidR="00BC0FFC">
        <w:t xml:space="preserve">. U prijedlogu se </w:t>
      </w:r>
      <w:r w:rsidR="00BE0AA2">
        <w:t xml:space="preserve">nadalje </w:t>
      </w:r>
      <w:r w:rsidR="00BC0FFC">
        <w:t xml:space="preserve">u bitnome navodi kako vjerovnik ima novčanu tražbinu prema dužniku u iznosu od </w:t>
      </w:r>
      <w:proofErr w:type="spellStart"/>
      <w:r w:rsidR="00BC0FFC">
        <w:t>87.097</w:t>
      </w:r>
      <w:proofErr w:type="spellEnd"/>
      <w:r w:rsidR="00BC0FFC">
        <w:t>,</w:t>
      </w:r>
      <w:proofErr w:type="spellStart"/>
      <w:r w:rsidR="00BC0FFC">
        <w:t>00</w:t>
      </w:r>
      <w:proofErr w:type="spellEnd"/>
      <w:r w:rsidR="00BC0FFC">
        <w:t xml:space="preserve"> kn koja se temelji na presudi</w:t>
      </w:r>
      <w:r w:rsidR="00BE0AA2">
        <w:t xml:space="preserve"> </w:t>
      </w:r>
      <w:proofErr w:type="spellStart"/>
      <w:r w:rsidR="00BC0FFC">
        <w:t>Povrv</w:t>
      </w:r>
      <w:proofErr w:type="spellEnd"/>
      <w:r w:rsidR="00BC0FFC">
        <w:t>-</w:t>
      </w:r>
      <w:proofErr w:type="spellStart"/>
      <w:r w:rsidR="00BC0FFC">
        <w:t>2031</w:t>
      </w:r>
      <w:proofErr w:type="spellEnd"/>
      <w:r w:rsidR="00BC0FFC">
        <w:t>/</w:t>
      </w:r>
      <w:proofErr w:type="spellStart"/>
      <w:r w:rsidR="00BC0FFC">
        <w:t>2018</w:t>
      </w:r>
      <w:proofErr w:type="spellEnd"/>
      <w:r w:rsidR="00BC0FFC">
        <w:t xml:space="preserve">, koju nije namirio jer je insolventan, te kako kod dužnika postoji stečajni razlog jer "ne podmiruje fakture i obveze prema </w:t>
      </w:r>
      <w:r w:rsidR="00ED1A79">
        <w:t xml:space="preserve">državi, Poreznoj upravi, Mirovinskom i zdravstvenom osiguranju". </w:t>
      </w:r>
      <w:r w:rsidR="00BE0AA2">
        <w:t>Predlagatelj</w:t>
      </w:r>
      <w:r>
        <w:t xml:space="preserve"> je, </w:t>
      </w:r>
      <w:proofErr w:type="spellStart"/>
      <w:r w:rsidR="008064EA">
        <w:t>20</w:t>
      </w:r>
      <w:proofErr w:type="spellEnd"/>
      <w:r w:rsidR="008064EA">
        <w:t>. lipnja</w:t>
      </w:r>
      <w:r>
        <w:t xml:space="preserve"> </w:t>
      </w:r>
      <w:proofErr w:type="spellStart"/>
      <w:r>
        <w:t>2018</w:t>
      </w:r>
      <w:proofErr w:type="spellEnd"/>
      <w:r>
        <w:t xml:space="preserve">., podnio sudu i prijedlog za određivanje </w:t>
      </w:r>
      <w:r w:rsidR="008064EA">
        <w:t xml:space="preserve">privremene mjere "zabrane približavanja tužitelju i objektima u njegovom vlasništvu na najmanje </w:t>
      </w:r>
      <w:proofErr w:type="spellStart"/>
      <w:r w:rsidR="008064EA">
        <w:t>300</w:t>
      </w:r>
      <w:proofErr w:type="spellEnd"/>
      <w:r w:rsidR="008064EA">
        <w:t xml:space="preserve"> m" (list </w:t>
      </w:r>
      <w:proofErr w:type="spellStart"/>
      <w:r w:rsidR="008064EA">
        <w:t>30</w:t>
      </w:r>
      <w:proofErr w:type="spellEnd"/>
      <w:r w:rsidR="008064EA">
        <w:t>. spisa).</w:t>
      </w:r>
    </w:p>
    <w:p w:rsidRDefault="001F48C1" w:rsidP="001756EE" w:rsidR="0014167A">
      <w:pPr>
        <w:spacing w:afterAutospacing="true" w:after="100" w:beforeAutospacing="true" w:before="100"/>
        <w:ind w:firstLine="709"/>
        <w:jc w:val="both"/>
        <w:rPr>
          <w:color w:val="000000"/>
        </w:rPr>
      </w:pPr>
      <w:r w:rsidRPr="001756EE">
        <w:rPr>
          <w:lang w:val="pt-BR"/>
        </w:rPr>
        <w:t>Prema odredbi čl</w:t>
      </w:r>
      <w:r w:rsidR="00C5220D">
        <w:rPr>
          <w:lang w:val="pt-BR"/>
        </w:rPr>
        <w:t>anka</w:t>
      </w:r>
      <w:r w:rsidRPr="001756EE">
        <w:rPr>
          <w:lang w:val="pt-BR"/>
        </w:rPr>
        <w:t xml:space="preserve"> 109. st</w:t>
      </w:r>
      <w:r w:rsidR="00C5220D">
        <w:rPr>
          <w:lang w:val="pt-BR"/>
        </w:rPr>
        <w:t>avka</w:t>
      </w:r>
      <w:r w:rsidRPr="001756EE">
        <w:rPr>
          <w:lang w:val="pt-BR"/>
        </w:rPr>
        <w:t xml:space="preserve"> 1. </w:t>
      </w:r>
      <w:r w:rsidR="00AD25FB" w:rsidRPr="00087403">
        <w:t xml:space="preserve">Stečajnog zakona ("Narodne novine" broj </w:t>
      </w:r>
      <w:proofErr w:type="spellStart"/>
      <w:r w:rsidR="00AD25FB" w:rsidRPr="00087403">
        <w:t>71</w:t>
      </w:r>
      <w:proofErr w:type="spellEnd"/>
      <w:r w:rsidR="00AD25FB" w:rsidRPr="00087403">
        <w:t>/</w:t>
      </w:r>
      <w:proofErr w:type="spellStart"/>
      <w:r w:rsidR="00AD25FB" w:rsidRPr="00087403">
        <w:t>15</w:t>
      </w:r>
      <w:proofErr w:type="spellEnd"/>
      <w:r w:rsidR="00AD25FB">
        <w:t xml:space="preserve">. i </w:t>
      </w:r>
      <w:proofErr w:type="spellStart"/>
      <w:r w:rsidR="00AD25FB">
        <w:t>104</w:t>
      </w:r>
      <w:proofErr w:type="spellEnd"/>
      <w:r w:rsidR="00AD25FB">
        <w:t>/</w:t>
      </w:r>
      <w:proofErr w:type="spellStart"/>
      <w:r w:rsidR="00AD25FB">
        <w:t>17</w:t>
      </w:r>
      <w:proofErr w:type="spellEnd"/>
      <w:r w:rsidR="00A46E42">
        <w:t xml:space="preserve">; dalje: </w:t>
      </w:r>
      <w:proofErr w:type="spellStart"/>
      <w:r w:rsidR="00A46E42">
        <w:t>SZ</w:t>
      </w:r>
      <w:proofErr w:type="spellEnd"/>
      <w:r w:rsidR="00A46E42">
        <w:t xml:space="preserve">) </w:t>
      </w:r>
      <w:r w:rsidRPr="001756EE">
        <w:t>prijedlog za otvaranje stečajnoga postupka ovlašten je podnijeti vjerovnik ili dužnik, ako zakonom nije drukčije određeno</w:t>
      </w:r>
      <w:r w:rsidR="0014167A" w:rsidRPr="001756EE">
        <w:t>. V</w:t>
      </w:r>
      <w:r w:rsidRPr="001756EE">
        <w:t xml:space="preserve">jerovnik </w:t>
      </w:r>
      <w:r w:rsidR="0014167A" w:rsidRPr="001756EE">
        <w:t xml:space="preserve">je </w:t>
      </w:r>
      <w:r w:rsidRPr="001756EE">
        <w:t>ovlašten podnijeti prijedlog za otvaranje stečajnoga postupka ako učini vjerojatnim postojanje svoj</w:t>
      </w:r>
      <w:r w:rsidR="00C5220D">
        <w:t xml:space="preserve">e tražbine i stečajnoga razloga </w:t>
      </w:r>
      <w:r w:rsidR="001756EE">
        <w:rPr>
          <w:color w:val="000000"/>
        </w:rPr>
        <w:t>(čl</w:t>
      </w:r>
      <w:r w:rsidR="00D0403A">
        <w:rPr>
          <w:color w:val="000000"/>
        </w:rPr>
        <w:t>anak</w:t>
      </w:r>
      <w:r w:rsidR="001756EE">
        <w:rPr>
          <w:color w:val="000000"/>
        </w:rPr>
        <w:t xml:space="preserve"> </w:t>
      </w:r>
      <w:proofErr w:type="spellStart"/>
      <w:r w:rsidR="001756EE">
        <w:rPr>
          <w:color w:val="000000"/>
        </w:rPr>
        <w:t>109</w:t>
      </w:r>
      <w:proofErr w:type="spellEnd"/>
      <w:r w:rsidR="001756EE">
        <w:rPr>
          <w:color w:val="000000"/>
        </w:rPr>
        <w:t>. st</w:t>
      </w:r>
      <w:r w:rsidR="00D0403A">
        <w:rPr>
          <w:color w:val="000000"/>
        </w:rPr>
        <w:t>avak</w:t>
      </w:r>
      <w:r w:rsidR="001756EE">
        <w:rPr>
          <w:color w:val="000000"/>
        </w:rPr>
        <w:t xml:space="preserve"> 2. </w:t>
      </w:r>
      <w:proofErr w:type="spellStart"/>
      <w:r w:rsidR="001756EE">
        <w:rPr>
          <w:color w:val="000000"/>
        </w:rPr>
        <w:t>SZ</w:t>
      </w:r>
      <w:proofErr w:type="spellEnd"/>
      <w:r w:rsidR="001756EE">
        <w:rPr>
          <w:color w:val="000000"/>
        </w:rPr>
        <w:t>).</w:t>
      </w:r>
    </w:p>
    <w:p w:rsidRDefault="005253B2" w:rsidP="005253B2" w:rsidR="005253B2" w:rsidRPr="005A40ED">
      <w:pPr>
        <w:pStyle w:val="Tijeloteksta"/>
        <w:ind w:firstLine="720"/>
      </w:pPr>
      <w:r>
        <w:t xml:space="preserve">Dakle, </w:t>
      </w:r>
      <w:r w:rsidRPr="005A40ED">
        <w:t>vjerojatnost postojanja predlagateljeve tražbine prema dužniku i vjerojatnost postojanja stečajnog razloga jesu kumulativno određene pretpostavke procesne legitimacije vjerovnika, kao predlagatelja</w:t>
      </w:r>
      <w:r>
        <w:t>,</w:t>
      </w:r>
      <w:r w:rsidRPr="005A40ED">
        <w:t xml:space="preserve"> za podnošenje prijedloga za otvaranje stečajnog postupka nad dužnikom.</w:t>
      </w:r>
    </w:p>
    <w:p w:rsidRDefault="005253B2" w:rsidP="005253B2" w:rsidR="005253B2" w:rsidRPr="005A40ED">
      <w:pPr>
        <w:pStyle w:val="Tijeloteksta"/>
        <w:ind w:firstLine="720"/>
      </w:pPr>
    </w:p>
    <w:p w:rsidRDefault="001D0BF5" w:rsidP="005253B2" w:rsidR="00D210DC">
      <w:pPr>
        <w:pStyle w:val="Tijeloteksta"/>
        <w:ind w:firstLine="720"/>
      </w:pPr>
      <w:r>
        <w:lastRenderedPageBreak/>
        <w:t xml:space="preserve">U konkretnom slučaju </w:t>
      </w:r>
      <w:r w:rsidR="00591994">
        <w:t>predlagatelj je</w:t>
      </w:r>
      <w:r w:rsidRPr="00A77FAA">
        <w:t xml:space="preserve">, </w:t>
      </w:r>
      <w:proofErr w:type="spellStart"/>
      <w:r w:rsidR="00D210DC">
        <w:t>15</w:t>
      </w:r>
      <w:proofErr w:type="spellEnd"/>
      <w:r w:rsidR="00D210DC">
        <w:t xml:space="preserve">. lipnja </w:t>
      </w:r>
      <w:proofErr w:type="spellStart"/>
      <w:r w:rsidR="00D210DC">
        <w:t>2018</w:t>
      </w:r>
      <w:proofErr w:type="spellEnd"/>
      <w:r w:rsidR="00D210DC">
        <w:t>.,</w:t>
      </w:r>
      <w:r w:rsidRPr="00A77FAA">
        <w:t xml:space="preserve"> </w:t>
      </w:r>
      <w:r w:rsidR="00591994">
        <w:t>dostavio</w:t>
      </w:r>
      <w:r w:rsidRPr="00A77FAA">
        <w:t xml:space="preserve"> prijedlog za otvaranje stečajnog postupka nad dužnikom u kojemu se u bitnome navodi kako vjerovnik ima novčanu tražbinu prema dužniku </w:t>
      </w:r>
      <w:r w:rsidR="00D210DC">
        <w:t xml:space="preserve">u iznosu od </w:t>
      </w:r>
      <w:proofErr w:type="spellStart"/>
      <w:r w:rsidR="00D210DC">
        <w:t>87.097</w:t>
      </w:r>
      <w:proofErr w:type="spellEnd"/>
      <w:r w:rsidR="00D210DC">
        <w:t>,</w:t>
      </w:r>
      <w:proofErr w:type="spellStart"/>
      <w:r w:rsidR="00D210DC">
        <w:t>00</w:t>
      </w:r>
      <w:proofErr w:type="spellEnd"/>
      <w:r w:rsidR="00D210DC">
        <w:t xml:space="preserve"> kn koja se temelji na presudi </w:t>
      </w:r>
      <w:proofErr w:type="spellStart"/>
      <w:r w:rsidR="00D210DC">
        <w:t>Povrv</w:t>
      </w:r>
      <w:proofErr w:type="spellEnd"/>
      <w:r w:rsidR="00D210DC">
        <w:t>-</w:t>
      </w:r>
      <w:proofErr w:type="spellStart"/>
      <w:r w:rsidR="00D210DC">
        <w:t>2031</w:t>
      </w:r>
      <w:proofErr w:type="spellEnd"/>
      <w:r w:rsidR="00D210DC">
        <w:t>/</w:t>
      </w:r>
      <w:proofErr w:type="spellStart"/>
      <w:r w:rsidR="00D210DC">
        <w:t>2018</w:t>
      </w:r>
      <w:proofErr w:type="spellEnd"/>
      <w:r w:rsidR="00D210DC">
        <w:t xml:space="preserve">, </w:t>
      </w:r>
      <w:r w:rsidR="004A0242">
        <w:t xml:space="preserve">koja nije dostavljena u spis, već je dostavljen samo ispis s web stranice e-predmet (list </w:t>
      </w:r>
      <w:proofErr w:type="spellStart"/>
      <w:r w:rsidR="004A0242">
        <w:t>36</w:t>
      </w:r>
      <w:proofErr w:type="spellEnd"/>
      <w:r w:rsidR="004A0242">
        <w:t>. spisa).</w:t>
      </w:r>
    </w:p>
    <w:p w:rsidRDefault="004A0242" w:rsidP="005253B2" w:rsidR="004A0242">
      <w:pPr>
        <w:pStyle w:val="Tijeloteksta"/>
        <w:ind w:firstLine="720"/>
      </w:pPr>
    </w:p>
    <w:p w:rsidRDefault="004A0242" w:rsidP="005253B2" w:rsidR="001D0BF5">
      <w:pPr>
        <w:pStyle w:val="Tijeloteksta"/>
        <w:ind w:firstLine="720"/>
      </w:pPr>
      <w:r>
        <w:t xml:space="preserve">Stoga je, na temelju odredbe članka </w:t>
      </w:r>
      <w:proofErr w:type="spellStart"/>
      <w:r>
        <w:t>11</w:t>
      </w:r>
      <w:proofErr w:type="spellEnd"/>
      <w:r>
        <w:t xml:space="preserve">. stavka 3. </w:t>
      </w:r>
      <w:proofErr w:type="spellStart"/>
      <w:r>
        <w:t>SZ</w:t>
      </w:r>
      <w:proofErr w:type="spellEnd"/>
      <w:r>
        <w:t xml:space="preserve">-a, 5. lipnja </w:t>
      </w:r>
      <w:proofErr w:type="spellStart"/>
      <w:r>
        <w:t>2018</w:t>
      </w:r>
      <w:proofErr w:type="spellEnd"/>
      <w:r>
        <w:t xml:space="preserve">., sud obavio uvid u spis Trgovačkog suda u Zagrebu poslovni broj </w:t>
      </w:r>
      <w:proofErr w:type="spellStart"/>
      <w:r>
        <w:t>Povrv</w:t>
      </w:r>
      <w:proofErr w:type="spellEnd"/>
      <w:r>
        <w:t>-</w:t>
      </w:r>
      <w:proofErr w:type="spellStart"/>
      <w:r>
        <w:t>2031</w:t>
      </w:r>
      <w:proofErr w:type="spellEnd"/>
      <w:r>
        <w:t>/</w:t>
      </w:r>
      <w:proofErr w:type="spellStart"/>
      <w:r>
        <w:t>2018</w:t>
      </w:r>
      <w:proofErr w:type="spellEnd"/>
      <w:r w:rsidR="00D505D3">
        <w:t xml:space="preserve">. Uvidom u navedeni spis u bitnome je utvrđeno kako u tom predmetu nije donesena presuda, već samo rješenje od 3. travnja </w:t>
      </w:r>
      <w:proofErr w:type="spellStart"/>
      <w:r w:rsidR="00D505D3">
        <w:t>2018</w:t>
      </w:r>
      <w:proofErr w:type="spellEnd"/>
      <w:r w:rsidR="00D505D3">
        <w:t xml:space="preserve">. kojim se nastavlja postupak nakon što je rješenjem suda poslovni broj </w:t>
      </w:r>
      <w:proofErr w:type="spellStart"/>
      <w:r w:rsidR="00D505D3">
        <w:t>Povrv</w:t>
      </w:r>
      <w:proofErr w:type="spellEnd"/>
      <w:r w:rsidR="00D505D3">
        <w:t>-</w:t>
      </w:r>
      <w:proofErr w:type="spellStart"/>
      <w:r w:rsidR="00D505D3">
        <w:t>1724</w:t>
      </w:r>
      <w:proofErr w:type="spellEnd"/>
      <w:r w:rsidR="00D505D3">
        <w:t>/</w:t>
      </w:r>
      <w:proofErr w:type="spellStart"/>
      <w:r w:rsidR="00D505D3">
        <w:t>17</w:t>
      </w:r>
      <w:proofErr w:type="spellEnd"/>
      <w:r w:rsidR="00D505D3">
        <w:t xml:space="preserve"> od </w:t>
      </w:r>
      <w:proofErr w:type="spellStart"/>
      <w:r w:rsidR="00D505D3">
        <w:t>19</w:t>
      </w:r>
      <w:proofErr w:type="spellEnd"/>
      <w:r w:rsidR="00D505D3">
        <w:t xml:space="preserve">. svibnja </w:t>
      </w:r>
      <w:proofErr w:type="spellStart"/>
      <w:r w:rsidR="00D505D3">
        <w:t>2017</w:t>
      </w:r>
      <w:proofErr w:type="spellEnd"/>
      <w:r w:rsidR="00D505D3">
        <w:t xml:space="preserve">. utvrđen prekid postupka zbog otvaranja stečajnog postupka nad tužiteljem </w:t>
      </w:r>
      <w:proofErr w:type="spellStart"/>
      <w:r w:rsidR="00D505D3">
        <w:t>ZAGREB</w:t>
      </w:r>
      <w:proofErr w:type="spellEnd"/>
      <w:r w:rsidR="00D505D3">
        <w:t xml:space="preserve"> </w:t>
      </w:r>
      <w:proofErr w:type="spellStart"/>
      <w:r w:rsidR="00D505D3">
        <w:t>900</w:t>
      </w:r>
      <w:proofErr w:type="spellEnd"/>
      <w:r w:rsidR="00D505D3">
        <w:t xml:space="preserve"> d.o.o., Zagreb, Tomislavova 2, </w:t>
      </w:r>
      <w:proofErr w:type="spellStart"/>
      <w:r w:rsidR="00D505D3">
        <w:t>OIB</w:t>
      </w:r>
      <w:proofErr w:type="spellEnd"/>
      <w:r w:rsidR="00D505D3">
        <w:t>:</w:t>
      </w:r>
      <w:r w:rsidR="000825AD">
        <w:t xml:space="preserve"> </w:t>
      </w:r>
      <w:proofErr w:type="spellStart"/>
      <w:r w:rsidR="000825AD" w:rsidRPr="000825AD">
        <w:t>14083584108</w:t>
      </w:r>
      <w:proofErr w:type="spellEnd"/>
      <w:r w:rsidR="000825AD">
        <w:t xml:space="preserve">. </w:t>
      </w:r>
      <w:r w:rsidR="00AD0B43">
        <w:t xml:space="preserve">Nadalje je utvrđeno kako je tužitelj (ranije ovrhovoditelj) podnio prijedlog za ovrhu javnom bilježniku protiv tuženika (ranije </w:t>
      </w:r>
      <w:proofErr w:type="spellStart"/>
      <w:r w:rsidR="00AD0B43">
        <w:t>ovršenika</w:t>
      </w:r>
      <w:proofErr w:type="spellEnd"/>
      <w:r w:rsidR="00AD0B43">
        <w:t xml:space="preserve"> – ovdje dužnika) </w:t>
      </w:r>
      <w:r w:rsidR="004219E1" w:rsidRPr="004B2ABE">
        <w:t xml:space="preserve">MARIO I </w:t>
      </w:r>
      <w:proofErr w:type="spellStart"/>
      <w:r w:rsidR="004219E1" w:rsidRPr="004B2ABE">
        <w:t>INES</w:t>
      </w:r>
      <w:proofErr w:type="spellEnd"/>
      <w:r w:rsidR="004219E1" w:rsidRPr="004B2ABE">
        <w:t xml:space="preserve"> PROMET d.o.o., Zagreb, </w:t>
      </w:r>
      <w:proofErr w:type="spellStart"/>
      <w:r w:rsidR="004219E1" w:rsidRPr="004B2ABE">
        <w:t>Andreševečka</w:t>
      </w:r>
      <w:proofErr w:type="spellEnd"/>
      <w:r w:rsidR="004219E1" w:rsidRPr="004B2ABE">
        <w:t xml:space="preserve"> </w:t>
      </w:r>
      <w:proofErr w:type="spellStart"/>
      <w:r w:rsidR="004219E1" w:rsidRPr="004B2ABE">
        <w:t>12</w:t>
      </w:r>
      <w:proofErr w:type="spellEnd"/>
      <w:r w:rsidR="004219E1" w:rsidRPr="004B2ABE">
        <w:t xml:space="preserve">, </w:t>
      </w:r>
      <w:proofErr w:type="spellStart"/>
      <w:r w:rsidR="004219E1" w:rsidRPr="004B2ABE">
        <w:t>OIB</w:t>
      </w:r>
      <w:proofErr w:type="spellEnd"/>
      <w:r w:rsidR="004219E1" w:rsidRPr="004B2ABE">
        <w:t xml:space="preserve">: </w:t>
      </w:r>
      <w:proofErr w:type="spellStart"/>
      <w:r w:rsidR="004219E1" w:rsidRPr="004B2ABE">
        <w:t>04925412168</w:t>
      </w:r>
      <w:proofErr w:type="spellEnd"/>
      <w:r w:rsidR="004219E1">
        <w:t xml:space="preserve">, povodom kojeg je javni bilježnik </w:t>
      </w:r>
      <w:proofErr w:type="spellStart"/>
      <w:r w:rsidR="004219E1">
        <w:t>Almeka</w:t>
      </w:r>
      <w:proofErr w:type="spellEnd"/>
      <w:r w:rsidR="004219E1">
        <w:t xml:space="preserve"> Gajski, Zagreb, </w:t>
      </w:r>
      <w:proofErr w:type="spellStart"/>
      <w:r w:rsidR="004219E1">
        <w:t>Mandrovićeva</w:t>
      </w:r>
      <w:proofErr w:type="spellEnd"/>
      <w:r w:rsidR="004219E1">
        <w:t xml:space="preserve"> </w:t>
      </w:r>
      <w:proofErr w:type="spellStart"/>
      <w:r w:rsidR="004219E1">
        <w:t>17</w:t>
      </w:r>
      <w:proofErr w:type="spellEnd"/>
      <w:r w:rsidR="004219E1">
        <w:t xml:space="preserve">, donio rješenje o ovrsi na temelju vjerodostojne isprave poslovni broj </w:t>
      </w:r>
      <w:proofErr w:type="spellStart"/>
      <w:r w:rsidR="004219E1">
        <w:t>Ovrv</w:t>
      </w:r>
      <w:proofErr w:type="spellEnd"/>
      <w:r w:rsidR="004219E1">
        <w:t>-</w:t>
      </w:r>
      <w:proofErr w:type="spellStart"/>
      <w:r w:rsidR="004219E1">
        <w:t>627</w:t>
      </w:r>
      <w:proofErr w:type="spellEnd"/>
      <w:r w:rsidR="004219E1">
        <w:t>/</w:t>
      </w:r>
      <w:proofErr w:type="spellStart"/>
      <w:r w:rsidR="004219E1">
        <w:t>16</w:t>
      </w:r>
      <w:proofErr w:type="spellEnd"/>
      <w:r w:rsidR="004219E1">
        <w:t xml:space="preserve"> od </w:t>
      </w:r>
      <w:proofErr w:type="spellStart"/>
      <w:r w:rsidR="004219E1">
        <w:t>22</w:t>
      </w:r>
      <w:proofErr w:type="spellEnd"/>
      <w:r w:rsidR="004219E1">
        <w:t xml:space="preserve">. studenoga </w:t>
      </w:r>
      <w:proofErr w:type="spellStart"/>
      <w:r w:rsidR="004219E1">
        <w:t>2016</w:t>
      </w:r>
      <w:proofErr w:type="spellEnd"/>
      <w:r w:rsidR="004219E1">
        <w:t>. ko</w:t>
      </w:r>
      <w:r w:rsidR="00FA2FAA">
        <w:t xml:space="preserve">jim </w:t>
      </w:r>
      <w:r w:rsidR="004219E1">
        <w:t xml:space="preserve">je ovdje dužniku naloženo platiti ovrhovoditelju </w:t>
      </w:r>
      <w:proofErr w:type="spellStart"/>
      <w:r w:rsidR="00DC09B1">
        <w:t>ZAGREB</w:t>
      </w:r>
      <w:proofErr w:type="spellEnd"/>
      <w:r w:rsidR="00DC09B1">
        <w:t xml:space="preserve"> </w:t>
      </w:r>
      <w:proofErr w:type="spellStart"/>
      <w:r w:rsidR="00DC09B1">
        <w:t>900</w:t>
      </w:r>
      <w:proofErr w:type="spellEnd"/>
      <w:r w:rsidR="00DC09B1">
        <w:t xml:space="preserve"> d.o.o., Zagreb, Tomislavova 2, </w:t>
      </w:r>
      <w:proofErr w:type="spellStart"/>
      <w:r w:rsidR="00DC09B1">
        <w:t>OIB</w:t>
      </w:r>
      <w:proofErr w:type="spellEnd"/>
      <w:r w:rsidR="00DC09B1">
        <w:t xml:space="preserve">: </w:t>
      </w:r>
      <w:proofErr w:type="spellStart"/>
      <w:r w:rsidR="00DC09B1" w:rsidRPr="000825AD">
        <w:t>14083584108</w:t>
      </w:r>
      <w:proofErr w:type="spellEnd"/>
      <w:r w:rsidR="003F014E">
        <w:t xml:space="preserve">, novčanu tražbinu u iznosu od </w:t>
      </w:r>
      <w:proofErr w:type="spellStart"/>
      <w:r w:rsidR="003F014E">
        <w:t>87.097</w:t>
      </w:r>
      <w:proofErr w:type="spellEnd"/>
      <w:r w:rsidR="003F014E">
        <w:t>,</w:t>
      </w:r>
      <w:proofErr w:type="spellStart"/>
      <w:r w:rsidR="003F014E">
        <w:t>00</w:t>
      </w:r>
      <w:proofErr w:type="spellEnd"/>
      <w:r w:rsidR="003F014E">
        <w:t xml:space="preserve"> kn </w:t>
      </w:r>
      <w:r w:rsidR="00632035">
        <w:t xml:space="preserve">s pripadajućim zakonskim zateznim kamatama i troškove ovršnog postupka u iznosu od  </w:t>
      </w:r>
      <w:proofErr w:type="spellStart"/>
      <w:r w:rsidR="00632035">
        <w:t>1.601</w:t>
      </w:r>
      <w:proofErr w:type="spellEnd"/>
      <w:r w:rsidR="00632035">
        <w:t>,</w:t>
      </w:r>
      <w:proofErr w:type="spellStart"/>
      <w:r w:rsidR="00632035">
        <w:t>21</w:t>
      </w:r>
      <w:proofErr w:type="spellEnd"/>
      <w:r w:rsidR="00632035">
        <w:t xml:space="preserve"> kn s pripadajuć</w:t>
      </w:r>
      <w:r w:rsidR="00FA2FAA">
        <w:t xml:space="preserve">im zakonskim zateznim kamatama, a povodom kojeg je ovdje dužnik izjavio prigovor, povodom kojeg je predmet dostavljen ovom sudu i vodi se pod pod poslovnim brojem </w:t>
      </w:r>
      <w:proofErr w:type="spellStart"/>
      <w:r w:rsidR="00FA2FAA">
        <w:t>Povrv</w:t>
      </w:r>
      <w:proofErr w:type="spellEnd"/>
      <w:r w:rsidR="00FA2FAA">
        <w:t>-</w:t>
      </w:r>
      <w:proofErr w:type="spellStart"/>
      <w:r w:rsidR="00FA2FAA">
        <w:t>2031</w:t>
      </w:r>
      <w:proofErr w:type="spellEnd"/>
      <w:r w:rsidR="00FA2FAA">
        <w:t>/</w:t>
      </w:r>
      <w:proofErr w:type="spellStart"/>
      <w:r w:rsidR="00FA2FAA">
        <w:t>18</w:t>
      </w:r>
      <w:proofErr w:type="spellEnd"/>
      <w:r w:rsidR="00FA2FAA">
        <w:t xml:space="preserve"> (ranije: </w:t>
      </w:r>
      <w:proofErr w:type="spellStart"/>
      <w:r w:rsidR="00FA2FAA">
        <w:t>Povrv</w:t>
      </w:r>
      <w:proofErr w:type="spellEnd"/>
      <w:r w:rsidR="00FA2FAA">
        <w:t>-</w:t>
      </w:r>
      <w:proofErr w:type="spellStart"/>
      <w:r w:rsidR="00FA2FAA">
        <w:t>1724</w:t>
      </w:r>
      <w:proofErr w:type="spellEnd"/>
      <w:r w:rsidR="00FA2FAA">
        <w:t>/</w:t>
      </w:r>
      <w:proofErr w:type="spellStart"/>
      <w:r w:rsidR="00FA2FAA">
        <w:t>17</w:t>
      </w:r>
      <w:proofErr w:type="spellEnd"/>
      <w:r w:rsidR="00FA2FAA">
        <w:t xml:space="preserve">). </w:t>
      </w:r>
      <w:r w:rsidR="0018373B">
        <w:t xml:space="preserve">Dakle, navedenim nepravomoćnim javnobilježničkim rješenjem o ovrsi naloženo je ovdje dužniku platiti navedenu novčanu tražbinu pravnoj osobi – društvu </w:t>
      </w:r>
      <w:proofErr w:type="spellStart"/>
      <w:r w:rsidR="0012439A">
        <w:t>ZAGREB</w:t>
      </w:r>
      <w:proofErr w:type="spellEnd"/>
      <w:r w:rsidR="0012439A">
        <w:t xml:space="preserve"> </w:t>
      </w:r>
      <w:proofErr w:type="spellStart"/>
      <w:r w:rsidR="0012439A">
        <w:t>900</w:t>
      </w:r>
      <w:proofErr w:type="spellEnd"/>
      <w:r w:rsidR="0012439A">
        <w:t xml:space="preserve"> d.o.o., Zagreb, Tomislavova 2, </w:t>
      </w:r>
      <w:proofErr w:type="spellStart"/>
      <w:r w:rsidR="0012439A">
        <w:t>OIB</w:t>
      </w:r>
      <w:proofErr w:type="spellEnd"/>
      <w:r w:rsidR="0012439A">
        <w:t xml:space="preserve">: </w:t>
      </w:r>
      <w:proofErr w:type="spellStart"/>
      <w:r w:rsidR="0012439A" w:rsidRPr="000825AD">
        <w:t>14083584108</w:t>
      </w:r>
      <w:proofErr w:type="spellEnd"/>
      <w:r w:rsidR="0012439A">
        <w:t xml:space="preserve">, a ne </w:t>
      </w:r>
      <w:r w:rsidR="00E61EF7">
        <w:t xml:space="preserve">predlagatelju Milanu Baričeviću, Zagreb, Ulica kralja Tomislava 2, </w:t>
      </w:r>
      <w:proofErr w:type="spellStart"/>
      <w:r w:rsidR="00E61EF7">
        <w:t>OIB</w:t>
      </w:r>
      <w:proofErr w:type="spellEnd"/>
      <w:r w:rsidR="00E61EF7">
        <w:t xml:space="preserve">: </w:t>
      </w:r>
      <w:proofErr w:type="spellStart"/>
      <w:r w:rsidR="00E61EF7">
        <w:t>46773452549</w:t>
      </w:r>
      <w:proofErr w:type="spellEnd"/>
      <w:r w:rsidR="00BE0AA2">
        <w:t xml:space="preserve">, </w:t>
      </w:r>
      <w:r w:rsidR="00E61EF7">
        <w:t>niti Alenu i Lani Baričević kao fizičk</w:t>
      </w:r>
      <w:r w:rsidR="00BE0AA2">
        <w:t xml:space="preserve">im </w:t>
      </w:r>
      <w:r w:rsidR="00E61EF7">
        <w:t>osob</w:t>
      </w:r>
      <w:r w:rsidR="00BE0AA2">
        <w:t>ama</w:t>
      </w:r>
      <w:r w:rsidR="00E61EF7">
        <w:t xml:space="preserve">. </w:t>
      </w:r>
      <w:r w:rsidR="00C01338">
        <w:t>Iz navedenog proizlazi kako</w:t>
      </w:r>
      <w:r w:rsidR="00593831">
        <w:t xml:space="preserve">, suprotno tvrdnji iz prijedloga, predlagatelj Milan Baričević, Zagreb, Ulica kralja Tomislava 2, </w:t>
      </w:r>
      <w:proofErr w:type="spellStart"/>
      <w:r w:rsidR="00593831">
        <w:t>OIB</w:t>
      </w:r>
      <w:proofErr w:type="spellEnd"/>
      <w:r w:rsidR="00593831">
        <w:t xml:space="preserve">: </w:t>
      </w:r>
      <w:proofErr w:type="spellStart"/>
      <w:r w:rsidR="00593831">
        <w:t>46773452549</w:t>
      </w:r>
      <w:proofErr w:type="spellEnd"/>
      <w:r w:rsidR="00BE0AA2">
        <w:t xml:space="preserve">, </w:t>
      </w:r>
      <w:r w:rsidR="00593831">
        <w:t>niti Alen i Lana Baričević</w:t>
      </w:r>
      <w:r w:rsidR="00BE0AA2">
        <w:t>,</w:t>
      </w:r>
      <w:r w:rsidR="00593831">
        <w:t xml:space="preserve"> kao fizičk</w:t>
      </w:r>
      <w:r w:rsidR="00BE0AA2">
        <w:t>e</w:t>
      </w:r>
      <w:r w:rsidR="00593831">
        <w:t xml:space="preserve"> osob</w:t>
      </w:r>
      <w:r w:rsidR="00BE0AA2">
        <w:t>e</w:t>
      </w:r>
      <w:r w:rsidR="00593831">
        <w:t xml:space="preserve"> nema</w:t>
      </w:r>
      <w:r w:rsidR="00BE0AA2">
        <w:t>ju</w:t>
      </w:r>
      <w:r w:rsidR="00593831">
        <w:t xml:space="preserve"> novčanu tražbinu prema dužniku u iznosu od </w:t>
      </w:r>
      <w:proofErr w:type="spellStart"/>
      <w:r w:rsidR="00FF6116">
        <w:t>87.097</w:t>
      </w:r>
      <w:proofErr w:type="spellEnd"/>
      <w:r w:rsidR="00FF6116">
        <w:t>,</w:t>
      </w:r>
      <w:proofErr w:type="spellStart"/>
      <w:r w:rsidR="00FF6116">
        <w:t>00</w:t>
      </w:r>
      <w:proofErr w:type="spellEnd"/>
      <w:r w:rsidR="00FF6116">
        <w:t xml:space="preserve"> kn koja se temelji na presudi </w:t>
      </w:r>
      <w:proofErr w:type="spellStart"/>
      <w:r w:rsidR="00FF6116">
        <w:t>Povrv</w:t>
      </w:r>
      <w:proofErr w:type="spellEnd"/>
      <w:r w:rsidR="00FF6116">
        <w:t>-</w:t>
      </w:r>
      <w:proofErr w:type="spellStart"/>
      <w:r w:rsidR="00FF6116">
        <w:t>2031</w:t>
      </w:r>
      <w:proofErr w:type="spellEnd"/>
      <w:r w:rsidR="00FF6116">
        <w:t>/</w:t>
      </w:r>
      <w:proofErr w:type="spellStart"/>
      <w:r w:rsidR="00FF6116">
        <w:t>2018</w:t>
      </w:r>
      <w:proofErr w:type="spellEnd"/>
      <w:r w:rsidR="00FF6116">
        <w:t xml:space="preserve">. </w:t>
      </w:r>
      <w:r w:rsidR="00C01338">
        <w:t xml:space="preserve">Posljedično, sud je utvrdio kako predlagatelj Milan Baričević, Zagreb, Ulica kralja Tomislava 2, </w:t>
      </w:r>
      <w:proofErr w:type="spellStart"/>
      <w:r w:rsidR="00C01338">
        <w:t>OIB</w:t>
      </w:r>
      <w:proofErr w:type="spellEnd"/>
      <w:r w:rsidR="00C01338">
        <w:t xml:space="preserve">: </w:t>
      </w:r>
      <w:proofErr w:type="spellStart"/>
      <w:r w:rsidR="00C01338">
        <w:t>46773452549</w:t>
      </w:r>
      <w:proofErr w:type="spellEnd"/>
      <w:r w:rsidR="00BE0AA2">
        <w:t xml:space="preserve"> (</w:t>
      </w:r>
      <w:r w:rsidR="00C01338">
        <w:t xml:space="preserve">niti Alen i Lana Baričević) kao fizička osoba nije </w:t>
      </w:r>
      <w:r w:rsidR="005253B2" w:rsidRPr="005A40ED">
        <w:t>aktivn</w:t>
      </w:r>
      <w:r w:rsidR="00FF6116">
        <w:t>o</w:t>
      </w:r>
      <w:r w:rsidR="005253B2" w:rsidRPr="005A40ED">
        <w:t xml:space="preserve"> legitim</w:t>
      </w:r>
      <w:r w:rsidR="00FF6116">
        <w:t xml:space="preserve">iran </w:t>
      </w:r>
      <w:r w:rsidR="001D0BF5">
        <w:t>u ovom stečajnom predmetu.</w:t>
      </w:r>
    </w:p>
    <w:p w:rsidRDefault="00FF6116" w:rsidP="005253B2" w:rsidR="00FF6116">
      <w:pPr>
        <w:pStyle w:val="Tijeloteksta"/>
        <w:ind w:firstLine="720"/>
      </w:pPr>
    </w:p>
    <w:p w:rsidRDefault="00FF6116" w:rsidP="00C66C3C" w:rsidR="00D37284">
      <w:pPr>
        <w:pStyle w:val="Tijeloteksta"/>
        <w:ind w:firstLine="708"/>
      </w:pPr>
      <w:r>
        <w:t xml:space="preserve">Osim toga, uvidom u sudski registar utvrđeno je </w:t>
      </w:r>
      <w:r w:rsidRPr="00FF6116">
        <w:t xml:space="preserve">kako je </w:t>
      </w:r>
      <w:proofErr w:type="spellStart"/>
      <w:r w:rsidRPr="00FF6116">
        <w:t>31</w:t>
      </w:r>
      <w:proofErr w:type="spellEnd"/>
      <w:r w:rsidRPr="00FF6116">
        <w:t>.</w:t>
      </w:r>
      <w:r>
        <w:t xml:space="preserve"> svibnja </w:t>
      </w:r>
      <w:proofErr w:type="spellStart"/>
      <w:r w:rsidRPr="00FF6116">
        <w:t>2017</w:t>
      </w:r>
      <w:proofErr w:type="spellEnd"/>
      <w:r>
        <w:t xml:space="preserve">. </w:t>
      </w:r>
      <w:r w:rsidRPr="00FF6116">
        <w:t xml:space="preserve">društvo </w:t>
      </w:r>
      <w:proofErr w:type="spellStart"/>
      <w:r w:rsidRPr="00FF6116">
        <w:t>ZAGREB</w:t>
      </w:r>
      <w:proofErr w:type="spellEnd"/>
      <w:r w:rsidRPr="00FF6116">
        <w:t xml:space="preserve"> </w:t>
      </w:r>
      <w:proofErr w:type="spellStart"/>
      <w:r w:rsidRPr="00FF6116">
        <w:t>900</w:t>
      </w:r>
      <w:proofErr w:type="spellEnd"/>
      <w:r w:rsidRPr="00FF6116">
        <w:t xml:space="preserve"> d.o.o., Zagreb, Tomislavova</w:t>
      </w:r>
      <w:r>
        <w:t xml:space="preserve"> 2,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0825AD">
        <w:t>14083584108</w:t>
      </w:r>
      <w:proofErr w:type="spellEnd"/>
      <w:r>
        <w:t xml:space="preserve">, brisano iz sudskog registra </w:t>
      </w:r>
      <w:r w:rsidRPr="00FF6116">
        <w:t>rješenjem</w:t>
      </w:r>
      <w:r>
        <w:t xml:space="preserve"> Trgovačkog suda u Zagrebu poslovni broj </w:t>
      </w:r>
      <w:r w:rsidR="00C66C3C">
        <w:t xml:space="preserve"> </w:t>
      </w:r>
      <w:proofErr w:type="spellStart"/>
      <w:r w:rsidR="00C66C3C">
        <w:t>Tt</w:t>
      </w:r>
      <w:proofErr w:type="spellEnd"/>
      <w:r w:rsidR="00C66C3C">
        <w:t>-</w:t>
      </w:r>
      <w:proofErr w:type="spellStart"/>
      <w:r w:rsidR="00C66C3C">
        <w:t>17</w:t>
      </w:r>
      <w:proofErr w:type="spellEnd"/>
      <w:r w:rsidR="00C66C3C">
        <w:t>/</w:t>
      </w:r>
      <w:proofErr w:type="spellStart"/>
      <w:r w:rsidR="00C66C3C">
        <w:t>18532</w:t>
      </w:r>
      <w:proofErr w:type="spellEnd"/>
      <w:r w:rsidR="00C66C3C">
        <w:t xml:space="preserve">-1, nakon pravomoćnosti rješenja </w:t>
      </w:r>
      <w:r w:rsidR="002468A0">
        <w:t>Tr</w:t>
      </w:r>
      <w:r w:rsidR="00F05F34">
        <w:t xml:space="preserve">govačkog suda u Zagrebu, Stalne službe u Karlovcu </w:t>
      </w:r>
      <w:r w:rsidR="00C66C3C">
        <w:t>po</w:t>
      </w:r>
      <w:r w:rsidR="00F05F34">
        <w:t>slovni broj St-</w:t>
      </w:r>
      <w:proofErr w:type="spellStart"/>
      <w:r w:rsidR="00F05F34">
        <w:t>2222</w:t>
      </w:r>
      <w:proofErr w:type="spellEnd"/>
      <w:r w:rsidR="00F05F34">
        <w:t>/</w:t>
      </w:r>
      <w:proofErr w:type="spellStart"/>
      <w:r w:rsidR="00F05F34">
        <w:t>16</w:t>
      </w:r>
      <w:proofErr w:type="spellEnd"/>
      <w:r w:rsidR="00F05F34">
        <w:t xml:space="preserve"> od </w:t>
      </w:r>
      <w:proofErr w:type="spellStart"/>
      <w:r w:rsidR="00F05F34">
        <w:t>20</w:t>
      </w:r>
      <w:proofErr w:type="spellEnd"/>
      <w:r w:rsidR="00F05F34">
        <w:t xml:space="preserve">. veljače </w:t>
      </w:r>
      <w:proofErr w:type="spellStart"/>
      <w:r w:rsidR="00F05F34">
        <w:t>2017</w:t>
      </w:r>
      <w:proofErr w:type="spellEnd"/>
      <w:r w:rsidR="00F05F34">
        <w:t>. o otvaranju i istovremenom zaključenju stečajnog postupka nad navedenim društvom kao dužnikom.</w:t>
      </w:r>
      <w:r w:rsidR="003F7443">
        <w:t xml:space="preserve"> Uvidom u sudski registar nadalje je utvrđeno kako je, otvaranjem stečajnog postupka nad tim društvom, Milan Baričević, Zagreb, Ulica kralja Tomislava 2, </w:t>
      </w:r>
      <w:proofErr w:type="spellStart"/>
      <w:r w:rsidR="003F7443">
        <w:t>OIB</w:t>
      </w:r>
      <w:proofErr w:type="spellEnd"/>
      <w:r w:rsidR="003F7443">
        <w:t xml:space="preserve">: </w:t>
      </w:r>
      <w:proofErr w:type="spellStart"/>
      <w:r w:rsidR="003F7443">
        <w:t>46773452549</w:t>
      </w:r>
      <w:proofErr w:type="spellEnd"/>
      <w:r w:rsidR="003F7443">
        <w:t xml:space="preserve">, prestao biti osoba ovlaštena za zastupanje tog društva, dok je to svojstvo preuzeo stečajni upravitelj </w:t>
      </w:r>
      <w:r w:rsidR="00D37284">
        <w:t xml:space="preserve">Mladen </w:t>
      </w:r>
      <w:proofErr w:type="spellStart"/>
      <w:r w:rsidR="00D37284">
        <w:t>Janiška</w:t>
      </w:r>
      <w:proofErr w:type="spellEnd"/>
      <w:r w:rsidR="00D37284">
        <w:t xml:space="preserve">, Zagreb, Ribnjak </w:t>
      </w:r>
      <w:proofErr w:type="spellStart"/>
      <w:r w:rsidR="00D37284">
        <w:t>52</w:t>
      </w:r>
      <w:proofErr w:type="spellEnd"/>
      <w:r w:rsidR="00D37284">
        <w:t xml:space="preserve">, </w:t>
      </w:r>
      <w:proofErr w:type="spellStart"/>
      <w:r w:rsidR="00D37284">
        <w:t>OIB</w:t>
      </w:r>
      <w:proofErr w:type="spellEnd"/>
      <w:r w:rsidR="00D37284">
        <w:t xml:space="preserve">: </w:t>
      </w:r>
      <w:proofErr w:type="spellStart"/>
      <w:r w:rsidR="00D37284">
        <w:t>52042379273</w:t>
      </w:r>
      <w:proofErr w:type="spellEnd"/>
      <w:r w:rsidR="00D37284">
        <w:t xml:space="preserve"> </w:t>
      </w:r>
      <w:r w:rsidR="003F7443">
        <w:t xml:space="preserve">(članak </w:t>
      </w:r>
      <w:proofErr w:type="spellStart"/>
      <w:r w:rsidR="003F7443">
        <w:t>159</w:t>
      </w:r>
      <w:proofErr w:type="spellEnd"/>
      <w:r w:rsidR="003F7443">
        <w:t xml:space="preserve">. </w:t>
      </w:r>
      <w:proofErr w:type="spellStart"/>
      <w:r w:rsidR="003F7443">
        <w:t>SZ</w:t>
      </w:r>
      <w:proofErr w:type="spellEnd"/>
      <w:r w:rsidR="003F7443">
        <w:t>).</w:t>
      </w:r>
    </w:p>
    <w:p w:rsidRDefault="00D37284" w:rsidP="00C66C3C" w:rsidR="00D37284">
      <w:pPr>
        <w:pStyle w:val="Tijeloteksta"/>
        <w:ind w:firstLine="708"/>
      </w:pPr>
    </w:p>
    <w:p w:rsidRDefault="002468A0" w:rsidP="005253B2" w:rsidR="001D0BF5">
      <w:pPr>
        <w:pStyle w:val="Tijeloteksta"/>
        <w:ind w:firstLine="720"/>
      </w:pPr>
      <w:r>
        <w:t xml:space="preserve">S obzirom na to da predlagatelj Milan Baričević, Zagreb, Ulica kralja Tomislava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46773452549</w:t>
      </w:r>
      <w:proofErr w:type="spellEnd"/>
      <w:r>
        <w:t xml:space="preserve"> (niti Alen i Lana Baričević) kao fizička osoba nije </w:t>
      </w:r>
      <w:r w:rsidRPr="005A40ED">
        <w:t>aktivn</w:t>
      </w:r>
      <w:r>
        <w:t>o</w:t>
      </w:r>
      <w:r w:rsidRPr="005A40ED">
        <w:t xml:space="preserve"> legitim</w:t>
      </w:r>
      <w:r>
        <w:t xml:space="preserve">iran u ovom stečajnom predmetu, to je, uzevši u obzir navedeno, </w:t>
      </w:r>
      <w:r w:rsidR="001D0BF5">
        <w:t xml:space="preserve">odlučeno kao u </w:t>
      </w:r>
      <w:r w:rsidR="00935D34">
        <w:t xml:space="preserve">točki I. </w:t>
      </w:r>
      <w:r w:rsidR="001D0BF5">
        <w:t>izr</w:t>
      </w:r>
      <w:r w:rsidR="00935D34">
        <w:t xml:space="preserve">eke </w:t>
      </w:r>
      <w:r w:rsidR="001D0BF5">
        <w:t>rješenja.</w:t>
      </w:r>
    </w:p>
    <w:p w:rsidRDefault="00BE0AA2" w:rsidP="005253B2" w:rsidR="00BE0AA2">
      <w:pPr>
        <w:pStyle w:val="Tijeloteksta"/>
        <w:ind w:firstLine="720"/>
      </w:pPr>
    </w:p>
    <w:p w:rsidRDefault="00BE0AA2" w:rsidP="00BE0AA2" w:rsidR="00BE0AA2">
      <w:pPr>
        <w:pStyle w:val="Tijeloteksta"/>
        <w:ind w:firstLine="720"/>
      </w:pPr>
      <w:proofErr w:type="spellStart"/>
      <w:r>
        <w:t>Podredno</w:t>
      </w:r>
      <w:proofErr w:type="spellEnd"/>
      <w:r>
        <w:t xml:space="preserve"> se napominje kako  predlagatelj nije dostavio u spis niti potvrdu o postojanju stečajnog razloga u smislu odredaba članka 6. </w:t>
      </w:r>
      <w:proofErr w:type="spellStart"/>
      <w:r>
        <w:t>SZ</w:t>
      </w:r>
      <w:proofErr w:type="spellEnd"/>
      <w:r>
        <w:t>-a.</w:t>
      </w:r>
    </w:p>
    <w:p w:rsidRDefault="00BE0AA2" w:rsidP="005253B2" w:rsidR="00BE0AA2">
      <w:pPr>
        <w:pStyle w:val="Tijeloteksta"/>
        <w:ind w:firstLine="720"/>
      </w:pPr>
    </w:p>
    <w:p w:rsidRDefault="00066F11" w:rsidP="00066F11" w:rsidR="00066F11">
      <w:pPr>
        <w:pStyle w:val="Tijeloteksta"/>
        <w:ind w:firstLine="708"/>
      </w:pPr>
      <w:r>
        <w:rPr>
          <w:lang w:val="pt-BR"/>
        </w:rPr>
        <w:t xml:space="preserve">Budući da </w:t>
      </w:r>
      <w:r>
        <w:t xml:space="preserve">predlagatelj Milan Baričević, Zagreb, Ulica kralja Tomislava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46773452549</w:t>
      </w:r>
      <w:proofErr w:type="spellEnd"/>
      <w:r>
        <w:t xml:space="preserve"> (niti Alen i Lana Baričević) kao fizička osoba nije </w:t>
      </w:r>
      <w:r w:rsidRPr="005A40ED">
        <w:t>aktivn</w:t>
      </w:r>
      <w:r>
        <w:t>o</w:t>
      </w:r>
      <w:r w:rsidRPr="005A40ED">
        <w:t xml:space="preserve"> legitim</w:t>
      </w:r>
      <w:r>
        <w:t>iran u ovom stečajnom predmetu,</w:t>
      </w:r>
      <w:r>
        <w:rPr>
          <w:lang w:val="pt-BR"/>
        </w:rPr>
        <w:t xml:space="preserve"> to predlagatelj nije aktivno legitimiran </w:t>
      </w:r>
      <w:r w:rsidR="00BE0AA2">
        <w:rPr>
          <w:lang w:val="pt-BR"/>
        </w:rPr>
        <w:t xml:space="preserve">niti </w:t>
      </w:r>
      <w:r>
        <w:rPr>
          <w:lang w:val="pt-BR"/>
        </w:rPr>
        <w:t xml:space="preserve">za podnošenje prijedloga za određivanje privremene mjere. Osim toga, sud u stečajnom postupku niti ne može odlučivati o prijedlogu </w:t>
      </w:r>
      <w:r>
        <w:t xml:space="preserve">predlagatelja za određivanje mjere "zabrane približavanja tužitelju i objektima u njegovom vlasništvu na najmanje </w:t>
      </w:r>
      <w:proofErr w:type="spellStart"/>
      <w:r>
        <w:t>300</w:t>
      </w:r>
      <w:proofErr w:type="spellEnd"/>
      <w:r>
        <w:t xml:space="preserve"> m", već može odlučivati samo o prijedlogu za određivanje mjere osiguranja u skladu s odredbama članka </w:t>
      </w:r>
      <w:proofErr w:type="spellStart"/>
      <w:r w:rsidR="007A6A00">
        <w:t>118</w:t>
      </w:r>
      <w:proofErr w:type="spellEnd"/>
      <w:r w:rsidR="007A6A00">
        <w:t xml:space="preserve">. </w:t>
      </w:r>
      <w:proofErr w:type="spellStart"/>
      <w:r w:rsidR="007A6A00">
        <w:t>SZ</w:t>
      </w:r>
      <w:proofErr w:type="spellEnd"/>
      <w:r w:rsidR="007A6A00">
        <w:t xml:space="preserve">-a. </w:t>
      </w:r>
      <w:r w:rsidR="003633F3">
        <w:t xml:space="preserve">Slijedom navedenog </w:t>
      </w:r>
      <w:r>
        <w:t xml:space="preserve">odlučeno </w:t>
      </w:r>
      <w:r w:rsidR="003633F3">
        <w:t xml:space="preserve">je </w:t>
      </w:r>
      <w:r>
        <w:t>kao u točki II. izreke rješenja.</w:t>
      </w:r>
    </w:p>
    <w:p w:rsidRDefault="00935D34" w:rsidP="005253B2" w:rsidR="00935D34">
      <w:pPr>
        <w:pStyle w:val="Tijeloteksta"/>
        <w:ind w:firstLine="720"/>
      </w:pPr>
    </w:p>
    <w:p w:rsidRDefault="00867960" w:rsidP="00867960" w:rsidR="00C907C8" w:rsidRPr="006E4960">
      <w:pPr>
        <w:jc w:val="center"/>
      </w:pPr>
      <w:r w:rsidRPr="006E4960">
        <w:t xml:space="preserve">U </w:t>
      </w:r>
      <w:r w:rsidR="00C907C8" w:rsidRPr="006E4960">
        <w:t>Zagreb</w:t>
      </w:r>
      <w:r w:rsidR="00F6362F" w:rsidRPr="006E4960">
        <w:t xml:space="preserve">u </w:t>
      </w:r>
      <w:r w:rsidR="00A80D3D">
        <w:rPr>
          <w:lang w:val="pt-BR"/>
        </w:rPr>
        <w:t>6</w:t>
      </w:r>
      <w:r w:rsidR="003F2B80" w:rsidRPr="006E4960">
        <w:rPr>
          <w:lang w:val="pt-BR"/>
        </w:rPr>
        <w:t xml:space="preserve">. </w:t>
      </w:r>
      <w:r w:rsidR="00A80D3D">
        <w:rPr>
          <w:lang w:val="pt-BR"/>
        </w:rPr>
        <w:t>srpnja</w:t>
      </w:r>
      <w:r w:rsidR="003F2B80" w:rsidRPr="006E4960">
        <w:rPr>
          <w:lang w:val="pt-BR"/>
        </w:rPr>
        <w:t xml:space="preserve"> 2018</w:t>
      </w:r>
      <w:r w:rsidR="00C907C8" w:rsidRPr="006E4960">
        <w:t>.</w:t>
      </w:r>
    </w:p>
    <w:p w:rsidRDefault="00867960" w:rsidP="00050C9F" w:rsidR="00867960" w:rsidRPr="006E4960">
      <w:pPr>
        <w:ind w:firstLine="720" w:left="5040"/>
        <w:jc w:val="both"/>
        <w:rPr>
          <w:lang w:val="pl-PL"/>
        </w:rPr>
      </w:pPr>
      <w:r w:rsidRPr="006E4960">
        <w:t xml:space="preserve">                  </w:t>
      </w:r>
      <w:r w:rsidRPr="006E4960">
        <w:rPr>
          <w:lang w:val="pl-PL"/>
        </w:rPr>
        <w:t>SUDAC: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                                                                                          </w:t>
      </w:r>
      <w:r w:rsidR="0006443F">
        <w:rPr>
          <w:lang w:val="pl-PL"/>
        </w:rPr>
        <w:t xml:space="preserve">     </w:t>
      </w:r>
      <w:r w:rsidR="00013F22" w:rsidRPr="006E4960">
        <w:rPr>
          <w:lang w:val="pl-PL"/>
        </w:rPr>
        <w:t xml:space="preserve"> </w:t>
      </w:r>
      <w:r w:rsidR="000C76E7" w:rsidRPr="006E4960">
        <w:rPr>
          <w:lang w:val="pl-PL"/>
        </w:rPr>
        <w:t>mr.sc. Ivana Koštarić Fegeš</w:t>
      </w:r>
      <w:r w:rsidR="0006443F">
        <w:rPr>
          <w:lang w:val="pl-PL"/>
        </w:rPr>
        <w:t>, v.r.</w:t>
      </w:r>
    </w:p>
    <w:p w:rsidRDefault="006B276A" w:rsidP="00867960" w:rsidR="006B276A">
      <w:pPr>
        <w:jc w:val="both"/>
        <w:rPr>
          <w:lang w:val="da-DK"/>
        </w:rPr>
      </w:pPr>
    </w:p>
    <w:p w:rsidRDefault="00867960" w:rsidP="00867960" w:rsidR="00867960" w:rsidRPr="006E4960">
      <w:pPr>
        <w:jc w:val="both"/>
        <w:rPr>
          <w:lang w:val="da-DK"/>
        </w:rPr>
      </w:pPr>
      <w:r w:rsidRPr="006E4960">
        <w:rPr>
          <w:lang w:val="da-DK"/>
        </w:rPr>
        <w:t>UPUTA O PRAVNOM LIJEKU:</w:t>
      </w:r>
    </w:p>
    <w:p w:rsidRDefault="002468A0" w:rsidP="00867960" w:rsidR="00867960">
      <w:pPr>
        <w:jc w:val="both"/>
        <w:rPr>
          <w:lang w:val="pl-PL"/>
        </w:rPr>
      </w:pPr>
      <w:r>
        <w:rPr>
          <w:lang w:val="pl-PL"/>
        </w:rPr>
        <w:t xml:space="preserve">Protiv ovog rješenja može se izjaviti </w:t>
      </w:r>
      <w:r w:rsidR="00867960" w:rsidRPr="006E4960">
        <w:rPr>
          <w:lang w:val="pl-PL"/>
        </w:rPr>
        <w:t>žalb</w:t>
      </w:r>
      <w:r>
        <w:rPr>
          <w:lang w:val="pl-PL"/>
        </w:rPr>
        <w:t>a</w:t>
      </w:r>
      <w:r w:rsidR="00867960" w:rsidRPr="006E4960">
        <w:rPr>
          <w:lang w:val="pl-PL"/>
        </w:rPr>
        <w:t xml:space="preserve"> Visokom trgovačkom sudu Republike Hrvatske u roku od 8 dana </w:t>
      </w:r>
      <w:r w:rsidR="006B276A">
        <w:rPr>
          <w:lang w:val="pl-PL"/>
        </w:rPr>
        <w:t xml:space="preserve">od dostave </w:t>
      </w:r>
      <w:r w:rsidR="00867960" w:rsidRPr="006E4960">
        <w:rPr>
          <w:lang w:val="pl-PL"/>
        </w:rPr>
        <w:t>rješenja, a ulaže se putem ovog suda u 2 primjerka.</w:t>
      </w:r>
      <w:r w:rsidR="006B276A">
        <w:rPr>
          <w:lang w:val="pl-PL"/>
        </w:rPr>
        <w:t xml:space="preserve"> Dostava se smatra obavljenom istekom osmoga dana od dana objave ovog rješenja na mrežnoj stranici e-oglasna ploča Trgovačkog suda u Zagrebu (čl</w:t>
      </w:r>
      <w:r w:rsidR="00A80D3D">
        <w:rPr>
          <w:lang w:val="pl-PL"/>
        </w:rPr>
        <w:t>anak</w:t>
      </w:r>
      <w:r w:rsidR="006B276A">
        <w:rPr>
          <w:lang w:val="pl-PL"/>
        </w:rPr>
        <w:t xml:space="preserve"> 12. st</w:t>
      </w:r>
      <w:r w:rsidR="00A80D3D">
        <w:rPr>
          <w:lang w:val="pl-PL"/>
        </w:rPr>
        <w:t>avak</w:t>
      </w:r>
      <w:r w:rsidR="006B276A">
        <w:rPr>
          <w:lang w:val="pl-PL"/>
        </w:rPr>
        <w:t xml:space="preserve"> 1. SZ).</w:t>
      </w:r>
    </w:p>
    <w:p w:rsidRDefault="0006443F" w:rsidP="00867960" w:rsidR="0006443F" w:rsidRPr="006E4960">
      <w:pPr>
        <w:jc w:val="both"/>
        <w:rPr>
          <w:lang w:val="pl-PL"/>
        </w:rPr>
      </w:pPr>
    </w:p>
    <w:p w:rsidRDefault="00A734DE" w:rsidP="00867960" w:rsidR="00A734DE" w:rsidRPr="006E4960"/>
    <w:p w:rsidRDefault="0006443F" w:rsidP="0006443F" w:rsidR="0006443F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6443F" w:rsidP="0006443F" w:rsidR="001D0BF5" w:rsidRPr="005A40ED">
      <w:pPr>
        <w:jc w:val="both"/>
      </w:pPr>
      <w:r>
        <w:t>Natalija Perković</w:t>
      </w:r>
    </w:p>
    <w:p w:rsidRDefault="006E4960" w:rsidP="001D0BF5" w:rsidR="006E4960" w:rsidRPr="006E4960"/>
    <w:sectPr w:rsidSect="00F63564" w:rsidR="006E4960" w:rsidRPr="006E4960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</w:t>
    </w:r>
    <w:proofErr w:type="spellStart"/>
    <w:r w:rsidR="00A80D3D">
      <w:t>1540</w:t>
    </w:r>
    <w:proofErr w:type="spellEnd"/>
    <w:r>
      <w:t>/</w:t>
    </w:r>
    <w:proofErr w:type="spellStart"/>
    <w:r>
      <w:t>1</w:t>
    </w:r>
    <w:r w:rsidR="00594B64">
      <w:t>8</w:t>
    </w:r>
    <w:proofErr w:type="spellEnd"/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6443F"/>
    <w:rsid w:val="00066F11"/>
    <w:rsid w:val="00080238"/>
    <w:rsid w:val="000825AD"/>
    <w:rsid w:val="000829B9"/>
    <w:rsid w:val="00085D48"/>
    <w:rsid w:val="000B1184"/>
    <w:rsid w:val="000C76E7"/>
    <w:rsid w:val="000F03A3"/>
    <w:rsid w:val="0011430D"/>
    <w:rsid w:val="0012439A"/>
    <w:rsid w:val="0014167A"/>
    <w:rsid w:val="001756EE"/>
    <w:rsid w:val="0018373B"/>
    <w:rsid w:val="001A34FD"/>
    <w:rsid w:val="001D0BF5"/>
    <w:rsid w:val="001D4CF7"/>
    <w:rsid w:val="001F48C1"/>
    <w:rsid w:val="001F7BF8"/>
    <w:rsid w:val="00203187"/>
    <w:rsid w:val="0022021F"/>
    <w:rsid w:val="00235F14"/>
    <w:rsid w:val="002468A0"/>
    <w:rsid w:val="002822B2"/>
    <w:rsid w:val="0028279A"/>
    <w:rsid w:val="00291ACE"/>
    <w:rsid w:val="00292766"/>
    <w:rsid w:val="00294776"/>
    <w:rsid w:val="002E6FBE"/>
    <w:rsid w:val="00305C10"/>
    <w:rsid w:val="00322116"/>
    <w:rsid w:val="00332C39"/>
    <w:rsid w:val="003370D6"/>
    <w:rsid w:val="0033714B"/>
    <w:rsid w:val="00350AD0"/>
    <w:rsid w:val="003633F3"/>
    <w:rsid w:val="00364030"/>
    <w:rsid w:val="003C276B"/>
    <w:rsid w:val="003F014E"/>
    <w:rsid w:val="003F2B80"/>
    <w:rsid w:val="003F7443"/>
    <w:rsid w:val="00401592"/>
    <w:rsid w:val="00417DFE"/>
    <w:rsid w:val="004219E1"/>
    <w:rsid w:val="0043400F"/>
    <w:rsid w:val="00435268"/>
    <w:rsid w:val="00454A8D"/>
    <w:rsid w:val="00470454"/>
    <w:rsid w:val="00474F27"/>
    <w:rsid w:val="00477FAF"/>
    <w:rsid w:val="0048725F"/>
    <w:rsid w:val="004A0242"/>
    <w:rsid w:val="004B2ABE"/>
    <w:rsid w:val="004C67D5"/>
    <w:rsid w:val="004F1BAF"/>
    <w:rsid w:val="004F38EB"/>
    <w:rsid w:val="00505793"/>
    <w:rsid w:val="0052289D"/>
    <w:rsid w:val="005253B2"/>
    <w:rsid w:val="005353D5"/>
    <w:rsid w:val="00574D9B"/>
    <w:rsid w:val="00591994"/>
    <w:rsid w:val="00593831"/>
    <w:rsid w:val="00594B64"/>
    <w:rsid w:val="005D5566"/>
    <w:rsid w:val="006013A2"/>
    <w:rsid w:val="0062702E"/>
    <w:rsid w:val="0063015A"/>
    <w:rsid w:val="00632035"/>
    <w:rsid w:val="00655FF6"/>
    <w:rsid w:val="0066175E"/>
    <w:rsid w:val="00666EE8"/>
    <w:rsid w:val="006A1EC3"/>
    <w:rsid w:val="006B276A"/>
    <w:rsid w:val="006E432E"/>
    <w:rsid w:val="006E4960"/>
    <w:rsid w:val="00707302"/>
    <w:rsid w:val="00780243"/>
    <w:rsid w:val="0078465B"/>
    <w:rsid w:val="0078757C"/>
    <w:rsid w:val="007A6A00"/>
    <w:rsid w:val="007A7028"/>
    <w:rsid w:val="007B255D"/>
    <w:rsid w:val="007C5270"/>
    <w:rsid w:val="007E1B08"/>
    <w:rsid w:val="007F268F"/>
    <w:rsid w:val="008064EA"/>
    <w:rsid w:val="00817750"/>
    <w:rsid w:val="00835010"/>
    <w:rsid w:val="00840E65"/>
    <w:rsid w:val="00861C09"/>
    <w:rsid w:val="00867960"/>
    <w:rsid w:val="008B445E"/>
    <w:rsid w:val="009002F1"/>
    <w:rsid w:val="009030C6"/>
    <w:rsid w:val="00933FD3"/>
    <w:rsid w:val="00935D34"/>
    <w:rsid w:val="00947921"/>
    <w:rsid w:val="00986FC4"/>
    <w:rsid w:val="009907C3"/>
    <w:rsid w:val="009B730B"/>
    <w:rsid w:val="009E1F0D"/>
    <w:rsid w:val="009E616A"/>
    <w:rsid w:val="00A02EBE"/>
    <w:rsid w:val="00A10693"/>
    <w:rsid w:val="00A17ECF"/>
    <w:rsid w:val="00A21F6A"/>
    <w:rsid w:val="00A2665A"/>
    <w:rsid w:val="00A46E42"/>
    <w:rsid w:val="00A734DE"/>
    <w:rsid w:val="00A80D3D"/>
    <w:rsid w:val="00A92A24"/>
    <w:rsid w:val="00A92BD7"/>
    <w:rsid w:val="00A931D1"/>
    <w:rsid w:val="00AA557C"/>
    <w:rsid w:val="00AD0B43"/>
    <w:rsid w:val="00AD25FB"/>
    <w:rsid w:val="00AF65D7"/>
    <w:rsid w:val="00B0405F"/>
    <w:rsid w:val="00B07CA3"/>
    <w:rsid w:val="00B32532"/>
    <w:rsid w:val="00B4608E"/>
    <w:rsid w:val="00B61744"/>
    <w:rsid w:val="00B644AC"/>
    <w:rsid w:val="00B965FB"/>
    <w:rsid w:val="00BC0FFC"/>
    <w:rsid w:val="00BD5EBC"/>
    <w:rsid w:val="00BE0AA2"/>
    <w:rsid w:val="00C01338"/>
    <w:rsid w:val="00C0329B"/>
    <w:rsid w:val="00C24112"/>
    <w:rsid w:val="00C33D71"/>
    <w:rsid w:val="00C369A2"/>
    <w:rsid w:val="00C446D1"/>
    <w:rsid w:val="00C5220D"/>
    <w:rsid w:val="00C530F6"/>
    <w:rsid w:val="00C611C1"/>
    <w:rsid w:val="00C66C3C"/>
    <w:rsid w:val="00C907C8"/>
    <w:rsid w:val="00CA4527"/>
    <w:rsid w:val="00CA74EC"/>
    <w:rsid w:val="00CB49B6"/>
    <w:rsid w:val="00CD1F20"/>
    <w:rsid w:val="00CD6E0C"/>
    <w:rsid w:val="00D0403A"/>
    <w:rsid w:val="00D210DC"/>
    <w:rsid w:val="00D37284"/>
    <w:rsid w:val="00D46FE3"/>
    <w:rsid w:val="00D505D3"/>
    <w:rsid w:val="00D8092B"/>
    <w:rsid w:val="00DA1900"/>
    <w:rsid w:val="00DC09B1"/>
    <w:rsid w:val="00DC0A55"/>
    <w:rsid w:val="00DC7B23"/>
    <w:rsid w:val="00DD5421"/>
    <w:rsid w:val="00DE2D55"/>
    <w:rsid w:val="00DE4FC0"/>
    <w:rsid w:val="00E10C8B"/>
    <w:rsid w:val="00E11FC0"/>
    <w:rsid w:val="00E437C6"/>
    <w:rsid w:val="00E61EF7"/>
    <w:rsid w:val="00E94ECB"/>
    <w:rsid w:val="00EA52AB"/>
    <w:rsid w:val="00ED0D68"/>
    <w:rsid w:val="00ED1A79"/>
    <w:rsid w:val="00ED40AE"/>
    <w:rsid w:val="00EE2656"/>
    <w:rsid w:val="00EE4C07"/>
    <w:rsid w:val="00EE5115"/>
    <w:rsid w:val="00F05F34"/>
    <w:rsid w:val="00F1126F"/>
    <w:rsid w:val="00F20C1A"/>
    <w:rsid w:val="00F23246"/>
    <w:rsid w:val="00F247C3"/>
    <w:rsid w:val="00F47393"/>
    <w:rsid w:val="00F618F4"/>
    <w:rsid w:val="00F63564"/>
    <w:rsid w:val="00F6362F"/>
    <w:rsid w:val="00F63A28"/>
    <w:rsid w:val="00FA2FAA"/>
    <w:rsid w:val="00FD1D5E"/>
    <w:rsid w:val="00FD40DA"/>
    <w:rsid w:val="00FF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St-1540/2018-9</izvorni_sadrzaj>
    <derivirana_varijabla naziv="DomainObject.Oznaka_1">St-1540/2018-9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St-1540/2018</izvorni_sadrzaj>
    <derivirana_varijabla naziv="DomainObject.Predmet.OznakaBroj_1">St-1540/2018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I INES PROMET d.o.o.</izvorni_sadrzaj>
    <derivirana_varijabla naziv="DomainObject.Predmet.ProtustrankaFormated_1">  MARIO I INES PROMET d.o.o.</derivirana_varijabla>
  </DomainObject.Predmet.ProtustrankaFormated>
  <DomainObject.Predmet.ProtustrankaFormatedOIB>
    <izvorni_sadrzaj>  MARIO I INES PROMET d.o.o., OIB 04925412168</izvorni_sadrzaj>
    <derivirana_varijabla naziv="DomainObject.Predmet.ProtustrankaFormatedOIB_1">  MARIO I INES PROMET d.o.o., OIB 04925412168</derivirana_varijabla>
  </DomainObject.Predmet.ProtustrankaFormatedOIB>
  <DomainObject.Predmet.ProtustrankaFormatedWithAdress>
    <izvorni_sadrzaj> MARIO I INES PROMET d.o.o., Andraševečka 12, 10000 Zagreb</izvorni_sadrzaj>
    <derivirana_varijabla naziv="DomainObject.Predmet.ProtustrankaFormatedWithAdress_1"> MARIO I INES PROMET d.o.o., Andraševečka 12, 10000 Zagreb</derivirana_varijabla>
  </DomainObject.Predmet.ProtustrankaFormatedWithAdress>
  <DomainObject.Predmet.ProtustrankaFormatedWithAdressOIB>
    <izvorni_sadrzaj> MARIO I INES PROMET d.o.o., OIB 04925412168, Andraševečka 12, 10000 Zagreb</izvorni_sadrzaj>
    <derivirana_varijabla naziv="DomainObject.Predmet.ProtustrankaFormatedWithAdressOIB_1"> MARIO I INES PROMET d.o.o., OIB 04925412168, Andraševečka 12, 10000 Zagreb</derivirana_varijabla>
  </DomainObject.Predmet.ProtustrankaFormatedWithAdressOIB>
  <DomainObject.Predmet.ProtustrankaWithAdress>
    <izvorni_sadrzaj>MARIO I INES PROMET d.o.o. Andraševečka 12, 10000 Zagreb</izvorni_sadrzaj>
    <derivirana_varijabla naziv="DomainObject.Predmet.ProtustrankaWithAdress_1">MARIO I INES PROMET d.o.o. Andraševečka 12, 10000 Zagreb</derivirana_varijabla>
  </DomainObject.Predmet.ProtustrankaWithAdress>
  <DomainObject.Predmet.ProtustrankaWithAdressOIB>
    <izvorni_sadrzaj>MARIO I INES PROMET d.o.o., OIB 04925412168, Andraševečka 12, 10000 Zagreb</izvorni_sadrzaj>
    <derivirana_varijabla naziv="DomainObject.Predmet.ProtustrankaWithAdressOIB_1">MARIO I INES PROMET d.o.o., OIB 04925412168, Andraševečka 12, 10000 Zagreb</derivirana_varijabla>
  </DomainObject.Predmet.ProtustrankaWithAdressOIB>
  <DomainObject.Predmet.ProtustrankaNazivFormated>
    <izvorni_sadrzaj>MARIO I INES PROMET d.o.o.</izvorni_sadrzaj>
    <derivirana_varijabla naziv="DomainObject.Predmet.ProtustrankaNazivFormated_1">MARIO I INES PROMET d.o.o.</derivirana_varijabla>
  </DomainObject.Predmet.ProtustrankaNazivFormated>
  <DomainObject.Predmet.ProtustrankaNazivFormatedOIB>
    <izvorni_sadrzaj>MARIO I INES PROMET d.o.o., OIB 04925412168</izvorni_sadrzaj>
    <derivirana_varijabla naziv="DomainObject.Predmet.ProtustrankaNazivFormatedOIB_1">MARIO I INES PROMET d.o.o., OIB 04925412168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Baričević</izvorni_sadrzaj>
    <derivirana_varijabla naziv="DomainObject.Predmet.StrankaFormated_1">  Milan Baričević</derivirana_varijabla>
  </DomainObject.Predmet.StrankaFormated>
  <DomainObject.Predmet.StrankaFormatedOIB>
    <izvorni_sadrzaj>  Milan Baričević, OIB 46773452549</izvorni_sadrzaj>
    <derivirana_varijabla naziv="DomainObject.Predmet.StrankaFormatedOIB_1">  Milan Baričević, OIB 46773452549</derivirana_varijabla>
  </DomainObject.Predmet.StrankaFormatedOIB>
  <DomainObject.Predmet.StrankaFormatedWithAdress>
    <izvorni_sadrzaj> Milan Baričević, Tomislavova 2, 10000 Zagreb</izvorni_sadrzaj>
    <derivirana_varijabla naziv="DomainObject.Predmet.StrankaFormatedWithAdress_1"> Milan Baričević, Tomislavova 2, 10000 Zagreb</derivirana_varijabla>
  </DomainObject.Predmet.StrankaFormatedWithAdress>
  <DomainObject.Predmet.StrankaFormatedWithAdressOIB>
    <izvorni_sadrzaj> Milan Baričević, OIB 46773452549, Tomislavova 2, 10000 Zagreb</izvorni_sadrzaj>
    <derivirana_varijabla naziv="DomainObject.Predmet.StrankaFormatedWithAdressOIB_1"> Milan Baričević, OIB 46773452549, Tomislavova 2, 10000 Zagreb</derivirana_varijabla>
  </DomainObject.Predmet.StrankaFormatedWithAdressOIB>
  <DomainObject.Predmet.StrankaWithAdress>
    <izvorni_sadrzaj>Milan Baričević Tomislavova 2,10000 Zagreb</izvorni_sadrzaj>
    <derivirana_varijabla naziv="DomainObject.Predmet.StrankaWithAdress_1">Milan Baričević Tomislavova 2,10000 Zagreb</derivirana_varijabla>
  </DomainObject.Predmet.StrankaWithAdress>
  <DomainObject.Predmet.StrankaWithAdressOIB>
    <izvorni_sadrzaj>Milan Baričević, OIB 46773452549, Tomislavova 2,10000 Zagreb</izvorni_sadrzaj>
    <derivirana_varijabla naziv="DomainObject.Predmet.StrankaWithAdressOIB_1">Milan Baričević, OIB 46773452549, Tomislavova 2,10000 Zagreb</derivirana_varijabla>
  </DomainObject.Predmet.StrankaWithAdressOIB>
  <DomainObject.Predmet.StrankaNazivFormated>
    <izvorni_sadrzaj>Milan Baričević</izvorni_sadrzaj>
    <derivirana_varijabla naziv="DomainObject.Predmet.StrankaNazivFormated_1">Milan Baričević</derivirana_varijabla>
  </DomainObject.Predmet.StrankaNazivFormated>
  <DomainObject.Predmet.StrankaNazivFormatedOIB>
    <izvorni_sadrzaj>Milan Baričević, OIB 46773452549</izvorni_sadrzaj>
    <derivirana_varijabla naziv="DomainObject.Predmet.StrankaNazivFormatedOIB_1">Milan Baričević, OIB 46773452549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Milan Baričević</item>
    </izvorni_sadrzaj>
    <derivirana_varijabla naziv="DomainObject.Predmet.StrankaListFormated_1">
      <item>Milan Baričević</item>
    </derivirana_varijabla>
  </DomainObject.Predmet.StrankaListFormated>
  <DomainObject.Predmet.StrankaListFormatedOIB>
    <izvorni_sadrzaj>
      <item>Milan Baričević, OIB 46773452549</item>
    </izvorni_sadrzaj>
    <derivirana_varijabla naziv="DomainObject.Predmet.StrankaListFormatedOIB_1">
      <item>Milan Baričević, OIB 46773452549</item>
    </derivirana_varijabla>
  </DomainObject.Predmet.StrankaListFormatedOIB>
  <DomainObject.Predmet.StrankaListFormatedWithAdress>
    <izvorni_sadrzaj>
      <item>Milan Baričević, Tomislavova 2, 10000 Zagreb</item>
    </izvorni_sadrzaj>
    <derivirana_varijabla naziv="DomainObject.Predmet.StrankaListFormatedWithAdress_1">
      <item>Milan Baričević, Tomislavova 2, 10000 Zagreb</item>
    </derivirana_varijabla>
  </DomainObject.Predmet.StrankaListFormatedWithAdress>
  <DomainObject.Predmet.StrankaListFormatedWithAdressOIB>
    <izvorni_sadrzaj>
      <item>Milan Baričević, OIB 46773452549, Tomislavova 2, 10000 Zagreb</item>
    </izvorni_sadrzaj>
    <derivirana_varijabla naziv="DomainObject.Predmet.StrankaListFormatedWithAdressOIB_1">
      <item>Milan Baričević, OIB 46773452549, Tomislavova 2, 10000 Zagreb</item>
    </derivirana_varijabla>
  </DomainObject.Predmet.StrankaListFormatedWithAdressOIB>
  <DomainObject.Predmet.StrankaListNazivFormated>
    <izvorni_sadrzaj>
      <item>Milan Baričević</item>
    </izvorni_sadrzaj>
    <derivirana_varijabla naziv="DomainObject.Predmet.StrankaListNazivFormated_1">
      <item>Milan Baričević</item>
    </derivirana_varijabla>
  </DomainObject.Predmet.StrankaListNazivFormated>
  <DomainObject.Predmet.StrankaListNazivFormatedOIB>
    <izvorni_sadrzaj>
      <item>Milan Baričević, OIB 46773452549</item>
    </izvorni_sadrzaj>
    <derivirana_varijabla naziv="DomainObject.Predmet.StrankaListNazivFormatedOIB_1">
      <item>Milan Baričević, OIB 46773452549</item>
    </derivirana_varijabla>
  </DomainObject.Predmet.StrankaListNazivFormatedOIB>
  <DomainObject.Predmet.ProtuStrankaListFormated>
    <izvorni_sadrzaj>
      <item>MARIO I INES PROMET d.o.o.</item>
    </izvorni_sadrzaj>
    <derivirana_varijabla naziv="DomainObject.Predmet.ProtuStrankaListFormated_1">
      <item>MARIO I INES PROMET d.o.o.</item>
    </derivirana_varijabla>
  </DomainObject.Predmet.ProtuStrankaListFormated>
  <DomainObject.Predmet.ProtuStrankaListFormatedOIB>
    <izvorni_sadrzaj>
      <item>MARIO I INES PROMET d.o.o., OIB 04925412168</item>
    </izvorni_sadrzaj>
    <derivirana_varijabla naziv="DomainObject.Predmet.ProtuStrankaListFormatedOIB_1">
      <item>MARIO I INES PROMET d.o.o., OIB 04925412168</item>
    </derivirana_varijabla>
  </DomainObject.Predmet.ProtuStrankaListFormatedOIB>
  <DomainObject.Predmet.ProtuStrankaListFormatedWithAdress>
    <izvorni_sadrzaj>
      <item>MARIO I INES PROMET d.o.o., Andraševečka 12, 10000 Zagreb</item>
    </izvorni_sadrzaj>
    <derivirana_varijabla naziv="DomainObject.Predmet.ProtuStrankaListFormatedWithAdress_1">
      <item>MARIO I INES PROMET d.o.o., Andraševečka 12, 10000 Zagreb</item>
    </derivirana_varijabla>
  </DomainObject.Predmet.ProtuStrankaListFormatedWithAdress>
  <DomainObject.Predmet.ProtuStrankaListFormatedWithAdressOIB>
    <izvorni_sadrzaj>
      <item>MARIO I INES PROMET d.o.o., OIB 04925412168, Andraševečka 12, 10000 Zagreb</item>
    </izvorni_sadrzaj>
    <derivirana_varijabla naziv="DomainObject.Predmet.ProtuStrankaListFormatedWithAdressOIB_1">
      <item>MARIO I INES PROMET d.o.o., OIB 04925412168, Andraševečka 12, 10000 Zagreb</item>
    </derivirana_varijabla>
  </DomainObject.Predmet.ProtuStrankaListFormatedWithAdressOIB>
  <DomainObject.Predmet.ProtuStrankaListNazivFormated>
    <izvorni_sadrzaj>
      <item>MARIO I INES PROMET d.o.o.</item>
    </izvorni_sadrzaj>
    <derivirana_varijabla naziv="DomainObject.Predmet.ProtuStrankaListNazivFormated_1">
      <item>MARIO I INES PROMET d.o.o.</item>
    </derivirana_varijabla>
  </DomainObject.Predmet.ProtuStrankaListNazivFormated>
  <DomainObject.Predmet.ProtuStrankaListNazivFormatedOIB>
    <izvorni_sadrzaj>
      <item>MARIO I INES PROMET d.o.o., OIB 04925412168</item>
    </izvorni_sadrzaj>
    <derivirana_varijabla naziv="DomainObject.Predmet.ProtuStrankaListNazivFormatedOIB_1">
      <item>MARIO I INES PROMET d.o.o., OIB 04925412168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St-1540/2018-9</izvorni_sadrzaj>
    <derivirana_varijabla naziv="DomainObject.PoslovniBrojDokumenta_1">St-1540/2018-9</derivirana_varijabla>
  </DomainObject.PoslovniBrojDokumenta>
  <DomainObject.Predmet.StrankaIDrugi>
    <izvorni_sadrzaj>Milan Baričević</izvorni_sadrzaj>
    <derivirana_varijabla naziv="DomainObject.Predmet.StrankaIDrugi_1">Milan Baričević</derivirana_varijabla>
  </DomainObject.Predmet.StrankaIDrugi>
  <DomainObject.Predmet.ProtustrankaIDrugi>
    <izvorni_sadrzaj>MARIO I INES PROMET d.o.o.</izvorni_sadrzaj>
    <derivirana_varijabla naziv="DomainObject.Predmet.ProtustrankaIDrugi_1">MARIO I INES PROMET d.o.o.</derivirana_varijabla>
  </DomainObject.Predmet.ProtustrankaIDrugi>
  <DomainObject.Predmet.StrankaIDrugiAdressOIB>
    <izvorni_sadrzaj>Milan Baričević, OIB 46773452549, Tomislavova 2, 10000 Zagreb</izvorni_sadrzaj>
    <derivirana_varijabla naziv="DomainObject.Predmet.StrankaIDrugiAdressOIB_1">Milan Baričević, OIB 46773452549, Tomislavova 2, 10000 Zagreb</derivirana_varijabla>
  </DomainObject.Predmet.StrankaIDrugiAdressOIB>
  <DomainObject.Predmet.ProtustrankaIDrugiAdressOIB>
    <izvorni_sadrzaj>MARIO I INES PROMET d.o.o., OIB 04925412168, Andraševečka 12, 10000 Zagreb</izvorni_sadrzaj>
    <derivirana_varijabla naziv="DomainObject.Predmet.ProtustrankaIDrugiAdressOIB_1">MARIO I INES PROMET d.o.o., OIB 04925412168, Andraševečka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St-1540/2018-9</izvorni_sadrzaj>
    <derivirana_varijabla naziv="DomainObject.Predmet.OdlukaRjesenje.Oznaka_1">St-1540/2018-9</derivirana_varijabla>
  </DomainObject.Predmet.OdlukaRjesenje.Oznaka>
  <DomainObject.Predmet.SudioniciListNaziv>
    <izvorni_sadrzaj>
      <item>Milan Baričević</item>
      <item>MARIO I INES PROMET d.o.o.</item>
    </izvorni_sadrzaj>
    <derivirana_varijabla naziv="DomainObject.Predmet.SudioniciListNaziv_1">
      <item>Milan Baričević</item>
      <item>MARIO I INES PROMET d.o.o.</item>
    </derivirana_varijabla>
  </DomainObject.Predmet.SudioniciListNaziv>
  <DomainObject.Predmet.SudioniciListAdressOIB>
    <izvorni_sadrzaj>
      <item>Milan Baričević, OIB 46773452549, Tomislavova 2,10000 Zagreb</item>
      <item>MARIO I INES PROMET d.o.o., OIB 04925412168, Andraševečka 12,10000 Zagreb</item>
    </izvorni_sadrzaj>
    <derivirana_varijabla naziv="DomainObject.Predmet.SudioniciListAdressOIB_1">
      <item>Milan Baričević, OIB 46773452549, Tomislavova 2,10000 Zagreb</item>
      <item>MARIO I INES PROMET d.o.o., OIB 04925412168, Andraševečka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46773452549</item>
      <item>, OIB 04925412168</item>
    </izvorni_sadrzaj>
    <derivirana_varijabla naziv="DomainObject.Predmet.SudioniciListNazivOIB_1">
      <item>, OIB 46773452549</item>
      <item>, OIB 04925412168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1075</properties:Words>
  <properties:Characters>6230</properties:Characters>
  <properties:Lines>119</properties:Lines>
  <properties:Paragraphs>26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2018-07-06T07:41:00Z</dcterms:created>
  <dc:creator>gzubak</dc:creator>
  <cp:lastModifiedBy>Natalija Perković</cp:lastModifiedBy>
  <cp:lastPrinted>2018-07-06T09:13:00Z</cp:lastPrinted>
  <dcterms:modified xmlns:xsi="http://www.w3.org/2001/XMLSchema-instance" xsi:type="dcterms:W3CDTF">2018-07-06T09:13:00Z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St-1540/2018-9 / Odluka - Rješenje - odbačen zahtjev/prijedlog (Odbačaj prijedloga_NE POSTOJI TRAŽBINA_NEDOSTATAK AKTIVNE LEGITIMACIJE.docx)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