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e4d1" w14:paraId="09ce4d1" w:rsidRDefault="00403498" w:rsidP="00B1358C" w:rsidR="00403498" w:rsidRPr="00454CFA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403498" w:rsidP="00B1358C" w:rsidR="00403498" w:rsidRPr="00454CFA">
      <w:pPr>
        <w:jc w:val="right"/>
        <w:rPr>
          <w:szCs w:val="24"/>
          <w:lang w:val="hr-HR"/>
        </w:rPr>
      </w:pP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noProof/>
        </w:rPr>
        <w:t xml:space="preserve">                    </w:t>
      </w:r>
      <w:r w:rsidR="00237B52">
        <w:rPr>
          <w:rFonts w:eastAsia="Calibri"/>
          <w:noProof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REPUBLIKA HRVATSKA</w:t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TRGOVAČKI SUD U VARAŽDINU</w:t>
      </w:r>
    </w:p>
    <w:p w:rsidRDefault="00927C58" w:rsidP="00927C58" w:rsidR="000F41C1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  Braće Radić 2, Varaždin</w:t>
      </w:r>
    </w:p>
    <w:p w:rsidRDefault="000F41C1" w:rsidP="00927C58" w:rsidR="000F41C1">
      <w:pPr>
        <w:rPr>
          <w:b/>
          <w:szCs w:val="24"/>
          <w:lang w:val="hr-HR"/>
        </w:rPr>
      </w:pPr>
    </w:p>
    <w:p w:rsidRDefault="000F41C1" w:rsidP="00101D7D" w:rsidR="000F41C1" w:rsidRPr="00454CFA">
      <w:pPr>
        <w:rPr>
          <w:b/>
          <w:szCs w:val="24"/>
          <w:lang w:val="hr-HR"/>
        </w:rPr>
      </w:pPr>
    </w:p>
    <w:p w:rsidRDefault="004057E6" w:rsidP="00290F7E" w:rsidR="000F41C1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E P U B L I K A  H R V A T S K A</w:t>
      </w:r>
    </w:p>
    <w:p w:rsidRDefault="004057E6" w:rsidP="00290F7E" w:rsidR="004057E6" w:rsidRPr="004057E6">
      <w:pPr>
        <w:jc w:val="center"/>
        <w:rPr>
          <w:szCs w:val="24"/>
          <w:lang w:val="hr-HR"/>
        </w:rPr>
      </w:pP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J E Š E NJ E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ab/>
      </w:r>
    </w:p>
    <w:p w:rsidRDefault="000961AF" w:rsidP="00063444" w:rsidR="000961AF">
      <w:pPr>
        <w:ind w:firstLine="708"/>
        <w:jc w:val="both"/>
      </w:pPr>
      <w:r>
        <w:t xml:space="preserve">Trgovački sud u Varaždinu, po sutkinji toga suda Meliti Poljanec Bubaš, povodom prijedloga predlagatelja </w:t>
      </w:r>
      <w:r w:rsidR="00063444">
        <w:t xml:space="preserve">Matije Marčeca iz Varaždina, Ludbreška 3, OIB: </w:t>
      </w:r>
      <w:r w:rsidR="00063444" w:rsidRPr="00063444">
        <w:t>97542098905</w:t>
      </w:r>
      <w:r>
        <w:t>, za otvaranje stečajnog postupka nad dužnikom</w:t>
      </w:r>
      <w:r w:rsidR="00063444">
        <w:t xml:space="preserve"> FIT SPORT j.d.o.o. iz Varaždina, Ljudevita Gaja 12, OIB: </w:t>
      </w:r>
      <w:r w:rsidR="00063444" w:rsidRPr="00063444">
        <w:t>41184595826</w:t>
      </w:r>
      <w:r>
        <w:t xml:space="preserve">, dana 29. srpnja 2016. </w:t>
      </w:r>
    </w:p>
    <w:p w:rsidRDefault="007E7DD1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</w:t>
      </w: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 xml:space="preserve">r i j e š i o  </w:t>
      </w:r>
      <w:r w:rsidR="00D106AF" w:rsidRPr="004057E6">
        <w:rPr>
          <w:szCs w:val="24"/>
          <w:lang w:val="hr-HR"/>
        </w:rPr>
        <w:t xml:space="preserve"> </w:t>
      </w:r>
      <w:r w:rsidRPr="004057E6">
        <w:rPr>
          <w:szCs w:val="24"/>
          <w:lang w:val="hr-HR"/>
        </w:rPr>
        <w:t>j e</w:t>
      </w:r>
    </w:p>
    <w:p w:rsidRDefault="00B1358C" w:rsidP="00B1358C" w:rsidR="00B1358C" w:rsidRPr="004057E6">
      <w:pPr>
        <w:jc w:val="center"/>
        <w:rPr>
          <w:szCs w:val="24"/>
          <w:lang w:val="hr-HR"/>
        </w:rPr>
      </w:pPr>
    </w:p>
    <w:p w:rsidRDefault="00B1358C" w:rsidP="000961AF" w:rsidR="000961AF">
      <w:pPr>
        <w:ind w:left="705"/>
        <w:jc w:val="both"/>
      </w:pPr>
      <w:r w:rsidRPr="004057E6">
        <w:rPr>
          <w:szCs w:val="24"/>
          <w:lang w:val="hr-HR"/>
        </w:rPr>
        <w:tab/>
      </w:r>
      <w:r w:rsidR="000961AF">
        <w:t xml:space="preserve">Određuje se prekid ovoga postupka do pravomoćnog okončanja postupka u predmetu ovoga suda poslovni broj </w:t>
      </w:r>
      <w:r w:rsidR="00063444">
        <w:t>St-799/16.</w:t>
      </w:r>
    </w:p>
    <w:p w:rsidRDefault="00D106AF" w:rsidP="00B1358C" w:rsidR="00D106AF" w:rsidRPr="004057E6">
      <w:pPr>
        <w:jc w:val="both"/>
        <w:rPr>
          <w:szCs w:val="24"/>
          <w:lang w:val="hr-HR"/>
        </w:rPr>
      </w:pPr>
    </w:p>
    <w:p w:rsidRDefault="00FF2E1B" w:rsidP="00290F7E" w:rsidR="00FF2E1B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Obrazloženje</w:t>
      </w:r>
    </w:p>
    <w:p w:rsidRDefault="00D106AF" w:rsidP="00FF2E1B" w:rsidR="00D106AF" w:rsidRPr="00454CFA">
      <w:pPr>
        <w:jc w:val="both"/>
        <w:rPr>
          <w:szCs w:val="24"/>
          <w:lang w:val="hr-HR"/>
        </w:rPr>
      </w:pPr>
    </w:p>
    <w:p w:rsidRDefault="00C758B8" w:rsidP="00A07CA4" w:rsidR="000961AF">
      <w:pPr>
        <w:jc w:val="both"/>
      </w:pPr>
      <w:r>
        <w:rPr>
          <w:szCs w:val="24"/>
          <w:lang w:val="hr-HR"/>
        </w:rPr>
        <w:tab/>
        <w:t xml:space="preserve">Predlagatelj </w:t>
      </w:r>
      <w:r w:rsidR="00063444">
        <w:rPr>
          <w:szCs w:val="24"/>
          <w:lang w:val="hr-HR"/>
        </w:rPr>
        <w:t>je dana 23. svibnja 2016.  podnio</w:t>
      </w:r>
      <w:r w:rsidR="00CB59CF">
        <w:rPr>
          <w:szCs w:val="24"/>
          <w:lang w:val="hr-HR"/>
        </w:rPr>
        <w:t xml:space="preserve"> p</w:t>
      </w:r>
      <w:r>
        <w:rPr>
          <w:szCs w:val="24"/>
          <w:lang w:val="hr-HR"/>
        </w:rPr>
        <w:t xml:space="preserve">rijedlog za </w:t>
      </w:r>
      <w:r w:rsidR="000961AF">
        <w:rPr>
          <w:szCs w:val="24"/>
          <w:lang w:val="hr-HR"/>
        </w:rPr>
        <w:t xml:space="preserve">otvaranje stečajnog postupka nad </w:t>
      </w:r>
      <w:r>
        <w:rPr>
          <w:szCs w:val="24"/>
          <w:lang w:val="hr-HR"/>
        </w:rPr>
        <w:t xml:space="preserve">trgovačkim društvom </w:t>
      </w:r>
      <w:r w:rsidR="00063444">
        <w:t xml:space="preserve">FIT SPORT j.d.o.o. iz Varaždina, Ljudevita Gaja 12, OIB: </w:t>
      </w:r>
      <w:r w:rsidR="00063444" w:rsidRPr="00063444">
        <w:t>41184595826</w:t>
      </w:r>
      <w:r w:rsidR="000961AF">
        <w:t>.</w:t>
      </w:r>
    </w:p>
    <w:p w:rsidRDefault="000961AF" w:rsidP="00A07CA4" w:rsidR="000961AF">
      <w:pPr>
        <w:jc w:val="both"/>
        <w:rPr>
          <w:szCs w:val="24"/>
          <w:lang w:val="hr-HR"/>
        </w:rPr>
      </w:pPr>
    </w:p>
    <w:p w:rsidRDefault="00C758B8" w:rsidP="00A07CA4" w:rsidR="00C758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Prije zaprimanja ovog prijedloga, na sudu je zaprimljen prijedlog radi otvaranja stečajnog postupka nad istim trgovačkim društvom, te se u povodu toga prijedloga vodi postupak pod brojem </w:t>
      </w:r>
      <w:r w:rsidR="00063444">
        <w:rPr>
          <w:szCs w:val="24"/>
          <w:lang w:val="hr-HR"/>
        </w:rPr>
        <w:t>St-799/16</w:t>
      </w:r>
      <w:r w:rsidR="00234849">
        <w:rPr>
          <w:szCs w:val="24"/>
          <w:lang w:val="hr-HR"/>
        </w:rPr>
        <w:t>.</w:t>
      </w:r>
      <w:r w:rsidR="00063444">
        <w:rPr>
          <w:szCs w:val="24"/>
          <w:lang w:val="hr-HR"/>
        </w:rPr>
        <w:t xml:space="preserve"> </w:t>
      </w:r>
    </w:p>
    <w:p w:rsidRDefault="00C758B8" w:rsidP="00A07CA4" w:rsidR="00C758B8">
      <w:pPr>
        <w:jc w:val="both"/>
        <w:rPr>
          <w:szCs w:val="24"/>
          <w:lang w:val="hr-HR"/>
        </w:rPr>
      </w:pPr>
    </w:p>
    <w:p w:rsidRDefault="00C758B8" w:rsidP="00A07CA4" w:rsidR="00BF59A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Stoga, kako je odluka o prvom prijedlogu prethodno pitanje za ocjenu dopustivosti prijedloga u ovome predmetu, valjalo je riješiti kao u izreci i prekinuti ovaj postupak, temeljem čl. 213., u vezi čl. 12. Zakona o parničnom postupku („Narodne novine“ broj: 148/</w:t>
      </w:r>
      <w:r w:rsidR="000961AF">
        <w:rPr>
          <w:szCs w:val="24"/>
          <w:lang w:val="hr-HR"/>
        </w:rPr>
        <w:t>11 – pročišćeni tekst i 25/13).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0961AF" w:rsidP="00301260" w:rsidR="00B1358C" w:rsidRPr="00454CF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Varaždinu, 29</w:t>
      </w:r>
      <w:r w:rsidR="00BF59A9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srpnja</w:t>
      </w:r>
      <w:r w:rsidR="00927C58">
        <w:rPr>
          <w:szCs w:val="24"/>
          <w:lang w:val="hr-HR"/>
        </w:rPr>
        <w:t xml:space="preserve"> 2016</w:t>
      </w:r>
      <w:r w:rsidR="00BF59A9">
        <w:rPr>
          <w:szCs w:val="24"/>
          <w:lang w:val="hr-HR"/>
        </w:rPr>
        <w:t>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F59A9" w:rsidP="00101D7D" w:rsidR="00BF59A9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BF59A9" w:rsidP="00BF4CEC" w:rsidR="00101D7D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</w:p>
    <w:p w:rsidRDefault="00BF4CEC" w:rsidP="00BF4CEC" w:rsidR="00BF4CEC">
      <w:pPr>
        <w:ind w:left="4956"/>
        <w:jc w:val="center"/>
        <w:rPr>
          <w:szCs w:val="24"/>
          <w:lang w:val="hr-HR"/>
        </w:rPr>
      </w:pPr>
    </w:p>
    <w:p w:rsidRDefault="00BF4CEC" w:rsidP="00BF4CEC" w:rsidR="00BF4CEC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B1358C" w:rsidP="00281579" w:rsidR="000F6C41" w:rsidRPr="00454CFA">
      <w:pPr>
        <w:ind w:left="4956"/>
        <w:jc w:val="center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                                                </w:t>
      </w:r>
      <w:r w:rsidR="00A07CA4" w:rsidRPr="00454CFA">
        <w:rPr>
          <w:szCs w:val="24"/>
          <w:lang w:val="hr-HR"/>
        </w:rPr>
        <w:t xml:space="preserve">            </w:t>
      </w:r>
    </w:p>
    <w:p w:rsidRDefault="00927C58" w:rsidP="00B1358C" w:rsidR="00927C58">
      <w:pPr>
        <w:jc w:val="both"/>
        <w:rPr>
          <w:szCs w:val="24"/>
          <w:lang w:val="hr-HR"/>
        </w:rPr>
      </w:pPr>
    </w:p>
    <w:p w:rsidRDefault="00A07CA4" w:rsidP="00B1358C" w:rsidR="00B1358C" w:rsidRPr="00C758B8">
      <w:pPr>
        <w:jc w:val="both"/>
        <w:rPr>
          <w:szCs w:val="24"/>
          <w:lang w:val="hr-HR"/>
        </w:rPr>
      </w:pPr>
      <w:r w:rsidRPr="00C758B8">
        <w:rPr>
          <w:szCs w:val="24"/>
          <w:lang w:val="hr-HR"/>
        </w:rPr>
        <w:t>UPUTA</w:t>
      </w:r>
      <w:r w:rsidR="00CD4625" w:rsidRPr="00C758B8">
        <w:rPr>
          <w:szCs w:val="24"/>
          <w:lang w:val="hr-HR"/>
        </w:rPr>
        <w:t xml:space="preserve"> O PRAVNOM LIJEKU:</w:t>
      </w:r>
    </w:p>
    <w:p w:rsidRDefault="00B1358C" w:rsidP="00CD4625" w:rsidR="00B1358C" w:rsidRPr="00454CFA">
      <w:pPr>
        <w:ind w:firstLine="708"/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>Protiv ovog rješenja nezadovoljna stranka može izjaviti žalbu u roku od 8 dana po primitku rješenja, Visokom trgovačkom s</w:t>
      </w:r>
      <w:r w:rsidR="00A07CA4" w:rsidRPr="00454CFA">
        <w:rPr>
          <w:szCs w:val="24"/>
          <w:lang w:val="hr-HR"/>
        </w:rPr>
        <w:t>udu RH. Žalba se podnosi</w:t>
      </w:r>
      <w:r w:rsidRPr="00454CFA">
        <w:rPr>
          <w:szCs w:val="24"/>
          <w:lang w:val="hr-HR"/>
        </w:rPr>
        <w:t xml:space="preserve"> putem ovog</w:t>
      </w:r>
      <w:r w:rsidR="00A07CA4" w:rsidRPr="00454CFA">
        <w:rPr>
          <w:szCs w:val="24"/>
          <w:lang w:val="hr-HR"/>
        </w:rPr>
        <w:t>a</w:t>
      </w:r>
      <w:r w:rsidRPr="00454CFA">
        <w:rPr>
          <w:szCs w:val="24"/>
          <w:lang w:val="hr-HR"/>
        </w:rPr>
        <w:t xml:space="preserve"> suda</w:t>
      </w:r>
      <w:r w:rsidR="00E448C8" w:rsidRPr="00454CFA">
        <w:rPr>
          <w:szCs w:val="24"/>
          <w:lang w:val="hr-HR"/>
        </w:rPr>
        <w:t>,</w:t>
      </w:r>
      <w:r w:rsidRPr="00454CFA">
        <w:rPr>
          <w:szCs w:val="24"/>
          <w:lang w:val="hr-HR"/>
        </w:rPr>
        <w:t xml:space="preserve"> pismeno u tri primjerka.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1358C" w:rsidP="002C69AA" w:rsidR="00B1358C" w:rsidRPr="00454CFA">
      <w:pPr>
        <w:rPr>
          <w:szCs w:val="24"/>
          <w:lang w:val="hr-HR"/>
        </w:rPr>
      </w:pPr>
      <w:r w:rsidRPr="00454CFA">
        <w:rPr>
          <w:szCs w:val="24"/>
          <w:lang w:val="hr-HR"/>
        </w:rPr>
        <w:t>DNA</w:t>
      </w:r>
    </w:p>
    <w:p w:rsidRDefault="00281579" w:rsidP="00281579" w:rsidR="006846BF">
      <w:pPr>
        <w:ind w:right="-1009"/>
      </w:pPr>
      <w:r>
        <w:rPr>
          <w:szCs w:val="24"/>
          <w:lang w:val="hr-HR"/>
        </w:rPr>
        <w:t>- p</w:t>
      </w:r>
      <w:r w:rsidR="00C758B8">
        <w:rPr>
          <w:szCs w:val="24"/>
          <w:lang w:val="hr-HR"/>
        </w:rPr>
        <w:t xml:space="preserve">redlagatelju, </w:t>
      </w:r>
      <w:r w:rsidR="00055F2F">
        <w:t>Matiji Marčecu</w:t>
      </w:r>
      <w:r w:rsidR="006846BF">
        <w:t xml:space="preserve"> iz Varaždina, Ludbreška 3</w:t>
      </w:r>
    </w:p>
    <w:p w:rsidRDefault="00063444" w:rsidP="00281579" w:rsidR="00063444">
      <w:pPr>
        <w:ind w:right="-1009"/>
      </w:pPr>
      <w:r>
        <w:rPr>
          <w:szCs w:val="24"/>
          <w:lang w:val="hr-HR"/>
        </w:rPr>
        <w:t>- dužniku</w:t>
      </w:r>
      <w:r w:rsidR="006846BF">
        <w:rPr>
          <w:szCs w:val="24"/>
          <w:lang w:val="hr-HR"/>
        </w:rPr>
        <w:t xml:space="preserve"> </w:t>
      </w:r>
      <w:r w:rsidR="006846BF">
        <w:t xml:space="preserve">FIT SPORT j.d.o.o. iz Varaždina, Ljudevita Gaja 12, OIB: </w:t>
      </w:r>
      <w:r w:rsidR="006846BF" w:rsidRPr="00063444">
        <w:t>41184595826</w:t>
      </w:r>
    </w:p>
    <w:p w:rsidRDefault="006846BF" w:rsidP="00281579" w:rsidR="006846BF" w:rsidRPr="00454CFA">
      <w:pPr>
        <w:ind w:right="-1009"/>
        <w:rPr>
          <w:szCs w:val="24"/>
          <w:lang w:val="hr-HR"/>
        </w:rPr>
      </w:pPr>
      <w:r>
        <w:t>-e-Oglasna ploča suda</w:t>
      </w:r>
    </w:p>
    <w:sectPr w:rsidSect="00B1358C" w:rsidR="006846BF" w:rsidRPr="00454CFA">
      <w:headerReference w:type="even" r:id="rId10"/>
      <w:headerReference w:type="default" r:id="rId11"/>
      <w:headerReference w:type="first" r:id="rId12"/>
      <w:pgSz w:h="16840" w:w="11907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4BA" w:rsidR="00D334BA">
      <w:r>
        <w:separator/>
      </w:r>
    </w:p>
  </w:endnote>
  <w:endnote w:id="0" w:type="continuationSeparator">
    <w:p w:rsidRDefault="00D334BA" w:rsidR="00D3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4BA" w:rsidR="00D334BA">
      <w:r>
        <w:separator/>
      </w:r>
    </w:p>
  </w:footnote>
  <w:footnote w:id="0" w:type="continuationSeparator">
    <w:p w:rsidRDefault="00D334BA" w:rsidR="00D33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530" w:rsidR="00BB25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F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2530" w:rsidR="00BB2530">
    <w:pPr>
      <w:pStyle w:val="Zaglavlje"/>
    </w:pPr>
  </w:p>
  <w:p w:rsidRDefault="00063444" w:rsidP="000F41C1" w:rsidR="00BB2530">
    <w:pPr>
      <w:pStyle w:val="Zaglavlje"/>
    </w:pPr>
    <w:r>
      <w:rPr>
        <w:szCs w:val="24"/>
        <w:lang w:val="hr-HR"/>
      </w:rPr>
      <w:tab/>
    </w:r>
    <w:r>
      <w:rPr>
        <w:szCs w:val="24"/>
        <w:lang w:val="hr-HR"/>
      </w:rPr>
      <w:tab/>
    </w:r>
    <w:r w:rsidRPr="00063444">
      <w:rPr>
        <w:szCs w:val="24"/>
        <w:lang w:val="hr-HR"/>
      </w:rPr>
      <w:t>Poslovni broj: 2 St-806/16-</w:t>
    </w:r>
    <w:r w:rsidR="006846BF">
      <w:rPr>
        <w:szCs w:val="24"/>
        <w:lang w:val="hr-HR"/>
      </w:rPr>
      <w:t>3</w:t>
    </w:r>
  </w:p>
  <w:p w:rsidRDefault="00BB2530" w:rsidP="00B1358C" w:rsidR="00BB253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882A3C" w:rsidR="00BB2530" w:rsidRPr="00EC56AF">
    <w:pPr>
      <w:jc w:val="right"/>
      <w:rPr>
        <w:szCs w:val="24"/>
        <w:lang w:val="hr-HR"/>
      </w:rPr>
    </w:pPr>
    <w:r w:rsidRPr="00EC56AF">
      <w:rPr>
        <w:szCs w:val="24"/>
        <w:lang w:val="hr-HR"/>
      </w:rPr>
      <w:t xml:space="preserve">Poslovni broj: </w:t>
    </w:r>
    <w:r w:rsidR="00F00BA6">
      <w:rPr>
        <w:szCs w:val="24"/>
        <w:lang w:val="hr-HR"/>
      </w:rPr>
      <w:t>2</w:t>
    </w:r>
    <w:r w:rsidR="004057E6">
      <w:rPr>
        <w:szCs w:val="24"/>
        <w:lang w:val="hr-HR"/>
      </w:rPr>
      <w:t xml:space="preserve"> St-</w:t>
    </w:r>
    <w:r w:rsidR="00063444">
      <w:rPr>
        <w:szCs w:val="24"/>
        <w:lang w:val="hr-HR"/>
      </w:rPr>
      <w:t>806</w:t>
    </w:r>
    <w:r w:rsidR="000961AF">
      <w:rPr>
        <w:szCs w:val="24"/>
        <w:lang w:val="hr-HR"/>
      </w:rPr>
      <w:t>/16-</w:t>
    </w:r>
    <w:r w:rsidR="006846BF">
      <w:rPr>
        <w:szCs w:val="24"/>
        <w:lang w:val="hr-HR"/>
      </w:rPr>
      <w:t>3</w:t>
    </w:r>
  </w:p>
  <w:p w:rsidRDefault="00BB2530" w:rsidR="00BB25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009D2"/>
    <w:rsid w:val="000028CD"/>
    <w:rsid w:val="00040897"/>
    <w:rsid w:val="000409CB"/>
    <w:rsid w:val="00055F2F"/>
    <w:rsid w:val="00056E25"/>
    <w:rsid w:val="00063444"/>
    <w:rsid w:val="000647AE"/>
    <w:rsid w:val="00067CB2"/>
    <w:rsid w:val="000961AF"/>
    <w:rsid w:val="000A0ED5"/>
    <w:rsid w:val="000A7CCC"/>
    <w:rsid w:val="000D2BD1"/>
    <w:rsid w:val="000F41C1"/>
    <w:rsid w:val="000F6C41"/>
    <w:rsid w:val="00101D7D"/>
    <w:rsid w:val="00147D13"/>
    <w:rsid w:val="0015746B"/>
    <w:rsid w:val="00157BA4"/>
    <w:rsid w:val="001E4A77"/>
    <w:rsid w:val="00234849"/>
    <w:rsid w:val="00237B52"/>
    <w:rsid w:val="00281579"/>
    <w:rsid w:val="0028530C"/>
    <w:rsid w:val="00290F7E"/>
    <w:rsid w:val="002C69AA"/>
    <w:rsid w:val="002E6CAF"/>
    <w:rsid w:val="00301260"/>
    <w:rsid w:val="00312AEA"/>
    <w:rsid w:val="0033406D"/>
    <w:rsid w:val="00352C59"/>
    <w:rsid w:val="00355E96"/>
    <w:rsid w:val="00355FF8"/>
    <w:rsid w:val="00356CEC"/>
    <w:rsid w:val="003706C5"/>
    <w:rsid w:val="003B070A"/>
    <w:rsid w:val="00403498"/>
    <w:rsid w:val="004057E6"/>
    <w:rsid w:val="00423E3A"/>
    <w:rsid w:val="00443A2C"/>
    <w:rsid w:val="00454CFA"/>
    <w:rsid w:val="0046780F"/>
    <w:rsid w:val="00490DDA"/>
    <w:rsid w:val="004C25B5"/>
    <w:rsid w:val="004D0F03"/>
    <w:rsid w:val="004D1311"/>
    <w:rsid w:val="004D1718"/>
    <w:rsid w:val="005061C5"/>
    <w:rsid w:val="005212A3"/>
    <w:rsid w:val="00584A87"/>
    <w:rsid w:val="005E72F2"/>
    <w:rsid w:val="00623132"/>
    <w:rsid w:val="00631386"/>
    <w:rsid w:val="006846BF"/>
    <w:rsid w:val="00690E4B"/>
    <w:rsid w:val="006A5012"/>
    <w:rsid w:val="006A6977"/>
    <w:rsid w:val="00785F1F"/>
    <w:rsid w:val="007B2E17"/>
    <w:rsid w:val="007E7DD1"/>
    <w:rsid w:val="00882A3C"/>
    <w:rsid w:val="008B0A40"/>
    <w:rsid w:val="008B24D4"/>
    <w:rsid w:val="00923B05"/>
    <w:rsid w:val="00927C58"/>
    <w:rsid w:val="00933B56"/>
    <w:rsid w:val="009607ED"/>
    <w:rsid w:val="009756A0"/>
    <w:rsid w:val="0098367B"/>
    <w:rsid w:val="009D7980"/>
    <w:rsid w:val="00A07CA4"/>
    <w:rsid w:val="00A15D5A"/>
    <w:rsid w:val="00A31614"/>
    <w:rsid w:val="00A555C6"/>
    <w:rsid w:val="00A75806"/>
    <w:rsid w:val="00A824D5"/>
    <w:rsid w:val="00AA3175"/>
    <w:rsid w:val="00AE0D92"/>
    <w:rsid w:val="00AE5F0F"/>
    <w:rsid w:val="00B1358C"/>
    <w:rsid w:val="00B8291C"/>
    <w:rsid w:val="00B90A9D"/>
    <w:rsid w:val="00BB2530"/>
    <w:rsid w:val="00BC1621"/>
    <w:rsid w:val="00BC1967"/>
    <w:rsid w:val="00BD6E35"/>
    <w:rsid w:val="00BF4CEC"/>
    <w:rsid w:val="00BF59A9"/>
    <w:rsid w:val="00C1320E"/>
    <w:rsid w:val="00C36FA9"/>
    <w:rsid w:val="00C758B8"/>
    <w:rsid w:val="00C902F7"/>
    <w:rsid w:val="00C937E7"/>
    <w:rsid w:val="00CB59CF"/>
    <w:rsid w:val="00CD4625"/>
    <w:rsid w:val="00D106AF"/>
    <w:rsid w:val="00D30506"/>
    <w:rsid w:val="00D334BA"/>
    <w:rsid w:val="00D44DC4"/>
    <w:rsid w:val="00D617E1"/>
    <w:rsid w:val="00DC43FC"/>
    <w:rsid w:val="00DE5A25"/>
    <w:rsid w:val="00E04C48"/>
    <w:rsid w:val="00E448C8"/>
    <w:rsid w:val="00EA02F9"/>
    <w:rsid w:val="00EC56AF"/>
    <w:rsid w:val="00EE41CA"/>
    <w:rsid w:val="00F00BA6"/>
    <w:rsid w:val="00F0682E"/>
    <w:rsid w:val="00FA06A5"/>
    <w:rsid w:val="00FC40C4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055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F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055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F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F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F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F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 SPORT jednostavno društvo s ograničenom odgovornošću za proizvodnju, trgovinu i usluge</izvorni_sadrzaj>
    <derivirana_varijabla naziv="DomainObject.Predmet.ProtustrankaFormated_1">  FIT SPORT jednostavno društvo s ograničenom odgovornošću za proizvodnju, trgovinu i usluge</derivirana_varijabla>
  </DomainObject.Predmet.ProtustrankaFormated>
  <DomainObject.Predmet.ProtustrankaFormatedOIB>
    <izvorni_sadrzaj>  FIT SPORT jednostavno društvo s ograničenom odgovornošću za proizvodnju, trgovinu i usluge, OIB 41184595826</izvorni_sadrzaj>
    <derivirana_varijabla naziv="DomainObject.Predmet.ProtustrankaFormatedOIB_1">  FIT SPORT jednostavno društvo s ograničenom odgovornošću za proizvodnju, trgovinu i usluge, OIB 41184595826</derivirana_varijabla>
  </DomainObject.Predmet.ProtustrankaFormatedOIB>
  <DomainObject.Predmet.ProtustrankaFormatedWithAdress>
    <izvorni_sadrzaj> FIT SPORT jednostavno društvo s ograničenom odgovornošću za proizvodnju, trgovinu i usluge, Ljudevita Gaja 12, 42000 Varaždin</izvorni_sadrzaj>
    <derivirana_varijabla naziv="DomainObject.Predmet.ProtustrankaFormatedWithAdress_1"> FIT SPORT jednostavno društvo s ograničenom odgovornošću za proizvodnju, trgovinu i usluge, Ljudevita Gaja 12, 42000 Varaždin</derivirana_varijabla>
  </DomainObject.Predmet.ProtustrankaFormatedWithAdress>
  <DomainObject.Predmet.ProtustrankaFormatedWithAdressOIB>
    <izvorni_sadrzaj> FIT SPORT jednostavno društvo s ograničenom odgovornošću za proizvodnju, trgovinu i usluge, OIB 41184595826, Ljudevita Gaja 12, 42000 Varaždin</izvorni_sadrzaj>
    <derivirana_varijabla naziv="DomainObject.Predmet.ProtustrankaFormatedWithAdressOIB_1"> FIT SPORT jednostavno društvo s ograničenom odgovornošću za proizvodnju, trgovinu i usluge, OIB 41184595826, Ljudevita Gaja 12, 42000 Varaždin</derivirana_varijabla>
  </DomainObject.Predmet.ProtustrankaFormatedWithAdressOIB>
  <DomainObject.Predmet.ProtustrankaWithAdress>
    <izvorni_sadrzaj>FIT SPORT jednostavno društvo s ograničenom odgovornošću za proizvodnju, trgovinu i usluge Ljudevita Gaja 12, 42000 Varaždin</izvorni_sadrzaj>
    <derivirana_varijabla naziv="DomainObject.Predmet.ProtustrankaWithAdress_1">FIT SPORT jednostavno društvo s ograničenom odgovornošću za proizvodnju, trgovinu i usluge Ljudevita Gaja 12, 42000 Varaždin</derivirana_varijabla>
  </DomainObject.Predmet.ProtustrankaWithAdress>
  <DomainObject.Predmet.ProtustrankaWithAdressOIB>
    <izvorni_sadrzaj>FIT SPORT jednostavno društvo s ograničenom odgovornošću za proizvodnju, trgovinu i usluge, OIB 41184595826, Ljudevita Gaja 12, 42000 Varaždin</izvorni_sadrzaj>
    <derivirana_varijabla naziv="DomainObject.Predmet.ProtustrankaWithAdressOIB_1">FIT SPORT jednostavno društvo s ograničenom odgovornošću za proizvodnju, trgovinu i usluge, OIB 41184595826, Ljudevita Gaja 12, 42000 Varaždin</derivirana_varijabla>
  </DomainObject.Predmet.ProtustrankaWithAdressOIB>
  <DomainObject.Predmet.ProtustrankaNazivFormated>
    <izvorni_sadrzaj>FIT SPORT jednostavno društvo s ograničenom odgovornošću za proizvodnju, trgovinu i usluge</izvorni_sadrzaj>
    <derivirana_varijabla naziv="DomainObject.Predmet.ProtustrankaNazivFormated_1">FIT SPORT jednostavno društvo s ograničenom odgovornošću za proizvodnju, trgovinu i usluge</derivirana_varijabla>
  </DomainObject.Predmet.ProtustrankaNazivFormated>
  <DomainObject.Predmet.ProtustrankaNazivFormatedOIB>
    <izvorni_sadrzaj>FIT SPORT jednostavno društvo s ograničenom odgovornošću za proizvodnju, trgovinu i usluge, OIB 41184595826</izvorni_sadrzaj>
    <derivirana_varijabla naziv="DomainObject.Predmet.ProtustrankaNazivFormatedOIB_1">FIT SPORT jednostavno društvo s ograničenom odgovornošću za proizvodnju, trgovinu i usluge, OIB 41184595826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Marčec</izvorni_sadrzaj>
    <derivirana_varijabla naziv="DomainObject.Predmet.StrankaFormated_1">  Matija Marčec</derivirana_varijabla>
  </DomainObject.Predmet.StrankaFormated>
  <DomainObject.Predmet.StrankaFormatedOIB>
    <izvorni_sadrzaj>  Matija Marčec, OIB 97542098905</izvorni_sadrzaj>
    <derivirana_varijabla naziv="DomainObject.Predmet.StrankaFormatedOIB_1">  Matija Marčec, OIB 97542098905</derivirana_varijabla>
  </DomainObject.Predmet.StrankaFormatedOIB>
  <DomainObject.Predmet.StrankaFormatedWithAdress>
    <izvorni_sadrzaj> Matija Marčec, Ludbreška 3, 42000 Varaždin</izvorni_sadrzaj>
    <derivirana_varijabla naziv="DomainObject.Predmet.StrankaFormatedWithAdress_1"> Matija Marčec, Ludbreška 3, 42000 Varaždin</derivirana_varijabla>
  </DomainObject.Predmet.StrankaFormatedWithAdress>
  <DomainObject.Predmet.StrankaFormatedWithAdressOIB>
    <izvorni_sadrzaj> Matija Marčec, OIB 97542098905, Ludbreška 3, 42000 Varaždin</izvorni_sadrzaj>
    <derivirana_varijabla naziv="DomainObject.Predmet.StrankaFormatedWithAdressOIB_1"> Matija Marčec, OIB 97542098905, Ludbreška 3, 42000 Varaždin</derivirana_varijabla>
  </DomainObject.Predmet.StrankaFormatedWithAdressOIB>
  <DomainObject.Predmet.StrankaWithAdress>
    <izvorni_sadrzaj>Matija Marčec Ludbreška 3,42000 Varaždin</izvorni_sadrzaj>
    <derivirana_varijabla naziv="DomainObject.Predmet.StrankaWithAdress_1">Matija Marčec Ludbreška 3,42000 Varaždin</derivirana_varijabla>
  </DomainObject.Predmet.StrankaWithAdress>
  <DomainObject.Predmet.StrankaWithAdressOIB>
    <izvorni_sadrzaj>Matija Marčec, OIB 97542098905, Ludbreška 3,42000 Varaždin</izvorni_sadrzaj>
    <derivirana_varijabla naziv="DomainObject.Predmet.StrankaWithAdressOIB_1">Matija Marčec, OIB 97542098905, Ludbreška 3,42000 Varaždin</derivirana_varijabla>
  </DomainObject.Predmet.StrankaWithAdressOIB>
  <DomainObject.Predmet.StrankaNazivFormated>
    <izvorni_sadrzaj>Matija Marčec</izvorni_sadrzaj>
    <derivirana_varijabla naziv="DomainObject.Predmet.StrankaNazivFormated_1">Matija Marčec</derivirana_varijabla>
  </DomainObject.Predmet.StrankaNazivFormated>
  <DomainObject.Predmet.StrankaNazivFormatedOIB>
    <izvorni_sadrzaj>Matija Marčec, OIB 97542098905</izvorni_sadrzaj>
    <derivirana_varijabla naziv="DomainObject.Predmet.StrankaNazivFormatedOIB_1">Matija Marčec, OIB 97542098905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3582.77</izvorni_sadrzaj>
    <derivirana_varijabla naziv="DomainObject.Predmet.TrenutnaVrijednost_1">3582.77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Matija Marčec</item>
    </izvorni_sadrzaj>
    <derivirana_varijabla naziv="DomainObject.Predmet.StrankaListFormated_1">
      <item>Matija Marčec</item>
    </derivirana_varijabla>
  </DomainObject.Predmet.StrankaListFormated>
  <DomainObject.Predmet.StrankaListFormatedOIB>
    <izvorni_sadrzaj>
      <item>Matija Marčec, OIB 97542098905</item>
    </izvorni_sadrzaj>
    <derivirana_varijabla naziv="DomainObject.Predmet.StrankaListFormatedOIB_1">
      <item>Matija Marčec, OIB 97542098905</item>
    </derivirana_varijabla>
  </DomainObject.Predmet.StrankaListFormatedOIB>
  <DomainObject.Predmet.StrankaListFormatedWithAdress>
    <izvorni_sadrzaj>
      <item>Matija Marčec, Ludbreška 3, 42000 Varaždin</item>
    </izvorni_sadrzaj>
    <derivirana_varijabla naziv="DomainObject.Predmet.StrankaListFormatedWithAdress_1">
      <item>Matija Marčec, Ludbreška 3, 42000 Varaždin</item>
    </derivirana_varijabla>
  </DomainObject.Predmet.StrankaListFormatedWithAdress>
  <DomainObject.Predmet.StrankaListFormatedWithAdressOIB>
    <izvorni_sadrzaj>
      <item>Matija Marčec, OIB 97542098905, Ludbreška 3, 42000 Varaždin</item>
    </izvorni_sadrzaj>
    <derivirana_varijabla naziv="DomainObject.Predmet.StrankaListFormatedWithAdressOIB_1">
      <item>Matija Marčec, OIB 97542098905, Ludbreška 3, 42000 Varaždin</item>
    </derivirana_varijabla>
  </DomainObject.Predmet.StrankaListFormatedWithAdressOIB>
  <DomainObject.Predmet.StrankaListNazivFormated>
    <izvorni_sadrzaj>
      <item>Matija Marčec</item>
    </izvorni_sadrzaj>
    <derivirana_varijabla naziv="DomainObject.Predmet.StrankaListNazivFormated_1">
      <item>Matija Marčec</item>
    </derivirana_varijabla>
  </DomainObject.Predmet.StrankaListNazivFormated>
  <DomainObject.Predmet.StrankaListNazivFormatedOIB>
    <izvorni_sadrzaj>
      <item>Matija Marčec, OIB 97542098905</item>
    </izvorni_sadrzaj>
    <derivirana_varijabla naziv="DomainObject.Predmet.StrankaListNazivFormatedOIB_1">
      <item>Matija Marčec, OIB 97542098905</item>
    </derivirana_varijabla>
  </DomainObject.Predmet.StrankaListNazivFormatedOIB>
  <DomainObject.Predmet.ProtuStrankaListFormated>
    <izvorni_sadrzaj>
      <item>FIT SPORT jednostavno društvo s ograničenom odgovornošću za proizvodnju, trgovinu i usluge</item>
    </izvorni_sadrzaj>
    <derivirana_varijabla naziv="DomainObject.Predmet.ProtuStrankaListFormated_1">
      <item>FIT SPORT jednostavno društvo s ograničenom odgovornošću za proizvodnju, trgovinu i usluge</item>
    </derivirana_varijabla>
  </DomainObject.Predmet.ProtuStrankaListFormated>
  <DomainObject.Predmet.ProtuStrankaListFormatedOIB>
    <izvorni_sadrzaj>
      <item>FIT SPORT jednostavno društvo s ograničenom odgovornošću za proizvodnju, trgovinu i usluge, OIB 41184595826</item>
    </izvorni_sadrzaj>
    <derivirana_varijabla naziv="DomainObject.Predmet.ProtuStrankaListFormatedOIB_1">
      <item>FIT SPORT jednostavno društvo s ograničenom odgovornošću za proizvodnju, trgovinu i usluge, OIB 41184595826</item>
    </derivirana_varijabla>
  </DomainObject.Predmet.ProtuStrankaListFormatedOIB>
  <DomainObject.Predmet.ProtuStrankaListFormatedWithAdress>
    <izvorni_sadrzaj>
      <item>FIT SPORT jednostavno društvo s ograničenom odgovornošću za proizvodnju, trgovinu i usluge, Ljudevita Gaja 12, 42000 Varaždin</item>
    </izvorni_sadrzaj>
    <derivirana_varijabla naziv="DomainObject.Predmet.ProtuStrankaListFormatedWithAdress_1">
      <item>FIT SPORT jednostavno društvo s ograničenom odgovornošću za proizvodnju, trgovinu i usluge, Ljudevita Gaja 12, 42000 Varaždin</item>
    </derivirana_varijabla>
  </DomainObject.Predmet.ProtuStrankaListFormatedWithAdress>
  <DomainObject.Predmet.ProtuStrankaListFormatedWithAdressOIB>
    <izvorni_sadrzaj>
      <item>FIT SPORT jednostavno društvo s ograničenom odgovornošću za proizvodnju, trgovinu i usluge, OIB 41184595826, Ljudevita Gaja 12, 42000 Varaždin</item>
    </izvorni_sadrzaj>
    <derivirana_varijabla naziv="DomainObject.Predmet.ProtuStrankaListFormatedWithAdressOIB_1">
      <item>FIT SPORT jednostavno društvo s ograničenom odgovornošću za proizvodnju, trgovinu i usluge, OIB 41184595826, Ljudevita Gaja 12, 42000 Varaždin</item>
    </derivirana_varijabla>
  </DomainObject.Predmet.ProtuStrankaListFormatedWithAdressOIB>
  <DomainObject.Predmet.ProtuStrankaListNazivFormated>
    <izvorni_sadrzaj>
      <item>FIT SPORT jednostavno društvo s ograničenom odgovornošću za proizvodnju, trgovinu i usluge</item>
    </izvorni_sadrzaj>
    <derivirana_varijabla naziv="DomainObject.Predmet.ProtuStrankaListNazivFormated_1">
      <item>FIT SPORT jednostavno društvo s ograničenom odgovornošću za proizvodnju, trgovinu i usluge</item>
    </derivirana_varijabla>
  </DomainObject.Predmet.ProtuStrankaListNazivFormated>
  <DomainObject.Predmet.ProtuStrankaListNazivFormatedOIB>
    <izvorni_sadrzaj>
      <item>FIT SPORT jednostavno društvo s ograničenom odgovornošću za proizvodnju, trgovinu i usluge, OIB 41184595826</item>
    </izvorni_sadrzaj>
    <derivirana_varijabla naziv="DomainObject.Predmet.ProtuStrankaListNazivFormatedOIB_1">
      <item>FIT SPORT jednostavno društvo s ograničenom odgovornošću za proizvodnju, trgovinu i usluge, OIB 41184595826</item>
    </derivirana_varijabla>
  </DomainObject.Predmet.ProtuStrankaListNazivFormatedOIB>
  <DomainObject.Predmet.OstaliListFormated>
    <izvorni_sadrzaj>
      <item>sudski registar</item>
      <item>Odvjetničko društvo Slunjski i Rudnički, javno trgovačko društvo za obavljanje odvjetničkih poslova</item>
    </izvorni_sadrzaj>
    <derivirana_varijabla naziv="DomainObject.Predmet.OstaliListFormated_1">
      <item>sudski registar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sudski registar</item>
      <item>Odvjetničko društvo Slunjski i Rudnički, javno trgovačko društvo za obavljanje odvjetničkih poslova, OIB 97816293174</item>
    </izvorni_sadrzaj>
    <derivirana_varijabla naziv="DomainObject.Predmet.OstaliListFormatedOIB_1">
      <item>sudski registar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sudski registar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sudski registar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sudski registar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sudski registar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sudski registar</item>
      <item>Odvjetničko društvo Slunjski i Rudnički, javno trgovačko društvo za obavljanje odvjetničkih poslova</item>
    </izvorni_sadrzaj>
    <derivirana_varijabla naziv="DomainObject.Predmet.OstaliListNazivFormated_1">
      <item>sudski registar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sudski registar</item>
      <item>Odvjetničko društvo Slunjski i Rudnički, javno trgovačko društvo za obavljanje odvjetničkih poslova, OIB 97816293174</item>
    </izvorni_sadrzaj>
    <derivirana_varijabla naziv="DomainObject.Predmet.OstaliListNazivFormatedOIB_1">
      <item>sudski registar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Marčec</izvorni_sadrzaj>
    <derivirana_varijabla naziv="DomainObject.Predmet.StrankaIDrugi_1">Matija Marčec</derivirana_varijabla>
  </DomainObject.Predmet.StrankaIDrugi>
  <DomainObject.Predmet.ProtustrankaIDrugi>
    <izvorni_sadrzaj>FIT SPORT jednostavno društvo s ograničenom odgovornošću za proizvodnju, trgovinu i usluge</izvorni_sadrzaj>
    <derivirana_varijabla naziv="DomainObject.Predmet.ProtustrankaIDrugi_1">FIT SPORT jednostavno društvo s ograničenom odgovornošću za proizvodnju, trgovinu i usluge</derivirana_varijabla>
  </DomainObject.Predmet.ProtustrankaIDrugi>
  <DomainObject.Predmet.StrankaIDrugiAdressOIB>
    <izvorni_sadrzaj>Matija Marčec, OIB 97542098905, Ludbreška 3, 42000 Varaždin</izvorni_sadrzaj>
    <derivirana_varijabla naziv="DomainObject.Predmet.StrankaIDrugiAdressOIB_1">Matija Marčec, OIB 97542098905, Ludbreška 3, 42000 Varaždin</derivirana_varijabla>
  </DomainObject.Predmet.StrankaIDrugiAdressOIB>
  <DomainObject.Predmet.ProtustrankaIDrugiAdressOIB>
    <izvorni_sadrzaj>FIT SPORT jednostavno društvo s ograničenom odgovornošću za proizvodnju, trgovinu i usluge, OIB 41184595826, Ljudevita Gaja 12, 42000 Varaždin</izvorni_sadrzaj>
    <derivirana_varijabla naziv="DomainObject.Predmet.ProtustrankaIDrugiAdressOIB_1">FIT SPORT jednostavno društvo s ograničenom odgovornošću za proizvodnju, trgovinu i usluge, OIB 41184595826, Ljudevita Gaja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Marčec</item>
      <item>FIT SPORT jednostavno društvo s ograničenom odgovornošću za proizvodnju, trgovinu i usluge</item>
      <item>sudski registar</item>
      <item>Odvjetničko društvo Slunjski i Rudnički, javno trgovačko društvo za obavljanje odvjetničkih poslova</item>
    </izvorni_sadrzaj>
    <derivirana_varijabla naziv="DomainObject.Predmet.SudioniciListNaziv_1">
      <item>Matija Marčec</item>
      <item>FIT SPORT jednostavno društvo s ograničenom odgovornošću za proizvodnju, trgovinu i usluge</item>
      <item>sudski registar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Matija Marčec, OIB 97542098905, Ludbreška 3,42000 Varaždin</item>
      <item>FIT SPORT jednostavno društvo s ograničenom odgovornošću za proizvodnju, trgovinu i usluge, OIB 41184595826, Ljudevita Gaja 12,42000 Varaždin</item>
      <item>sudski registar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Matija Marčec, OIB 97542098905, Ludbreška 3,42000 Varaždin</item>
      <item>FIT SPORT jednostavno društvo s ograničenom odgovornošću za proizvodnju, trgovinu i usluge, OIB 41184595826, Ljudevita Gaja 12,42000 Varaždin</item>
      <item>sudski registar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97542098905</item>
      <item>, OIB 41184595826</item>
      <item>, OIB null</item>
      <item>, OIB 97816293174</item>
    </izvorni_sadrzaj>
    <derivirana_varijabla naziv="DomainObject.Predmet.SudioniciListNazivOIB_1">
      <item>, OIB 97542098905</item>
      <item>, OIB 41184595826</item>
      <item>, OIB null</item>
      <item>, OIB 97816293174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1408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2016-07-29T10:11:00Z</dcterms:created>
  <dc:creator>sbajz</dc:creator>
  <cp:lastModifiedBy>Marko Makaj</cp:lastModifiedBy>
  <cp:lastPrinted>2016-07-29T12:04:00Z</cp:lastPrinted>
  <dcterms:modified xmlns:xsi="http://www.w3.org/2001/XMLSchema-instance" xsi:type="dcterms:W3CDTF">2016-07-29T12:04:00Z</dcterms:modified>
  <cp:revision>5</cp:revision>
  <dc:title>Poslovni broj: 4 P-159/11-3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