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f2ecc" w14:paraId="58f2ecc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14347D">
        <w:t>5673</w:t>
      </w:r>
      <w:r w:rsidR="00A940BE">
        <w:t>/15</w:t>
      </w:r>
      <w:r w:rsidR="00A940BE">
        <w:br w:clear="all" w:type="textWrapping"/>
      </w:r>
    </w:p>
    <w:p w:rsidRDefault="00EB6168" w:rsidP="00EB6168" w:rsidR="00EB6168"/>
    <w:p w:rsidRDefault="00EB6168" w:rsidP="00EB6168" w:rsidR="00EB6168"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14347D">
        <w:t>VIKEND ODMOR d.o.o. Vrbovec, Marenić 2, OIB 08211974260</w:t>
      </w:r>
      <w:r>
        <w:t xml:space="preserve">, dana </w:t>
      </w:r>
      <w:r w:rsidR="00841D1C">
        <w:t>1</w:t>
      </w:r>
      <w:r w:rsidR="0014347D">
        <w:t>7</w:t>
      </w:r>
      <w:r>
        <w:t>. veljače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14347D">
        <w:t>VIKEND ODMOR d.o.o. Vrbovec, Marenić 2, OIB 08211974260</w:t>
      </w:r>
      <w:r>
        <w:t xml:space="preserve">. Stečajni postupak je otvoren dana </w:t>
      </w:r>
      <w:r w:rsidR="0045631B">
        <w:t>1</w:t>
      </w:r>
      <w:r w:rsidR="0014347D">
        <w:t>7</w:t>
      </w:r>
      <w:r w:rsidR="0045631B">
        <w:t>. veljače</w:t>
      </w:r>
      <w:r>
        <w:t xml:space="preserve"> 2016. godine u </w:t>
      </w:r>
      <w:r w:rsidR="0014347D">
        <w:t>10,05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14347D">
        <w:t>Davor Ivančić, Čakovec, Ivana pl. Zajca 17, OIB 21146522885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14347D">
        <w:t>VIKEND ODMOR d.o.o. Vrbovec, Marenić 2, OIB 08211974260,</w:t>
      </w:r>
      <w:r w:rsidR="00ED1BC8">
        <w:t xml:space="preserve"> </w:t>
      </w:r>
      <w:r>
        <w:t xml:space="preserve">s danom </w:t>
      </w:r>
      <w:r w:rsidR="0045631B">
        <w:t>1</w:t>
      </w:r>
      <w:r w:rsidR="0014347D">
        <w:t>7</w:t>
      </w:r>
      <w:r w:rsidR="0045631B">
        <w:t>. veljače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14347D">
        <w:t>VIKEND ODMOR d.o.o. Vrbovec, Marenić 2, OIB 08211974260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14347D">
        <w:t>6. studenog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14347D">
        <w:t>VIKEND ODMOR d.o.o. Vrbovec, Marenić 2, OIB 08211974260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lastRenderedPageBreak/>
        <w:t>Nadalje, o</w:t>
      </w:r>
      <w:r w:rsidR="00EB6168">
        <w:t xml:space="preserve">glasom od </w:t>
      </w:r>
      <w:r w:rsidR="0014347D">
        <w:t>11</w:t>
      </w:r>
      <w:r w:rsidR="0045631B">
        <w:t>. prosinca</w:t>
      </w:r>
      <w:r w:rsidR="00EB6168">
        <w:t xml:space="preserve"> 2015. godine</w:t>
      </w:r>
      <w:r w:rsidR="0045631B">
        <w:t>, koji je oglašen na e-oglasnoj pl</w:t>
      </w:r>
      <w:r>
        <w:t xml:space="preserve">oči suda dana </w:t>
      </w:r>
      <w:r w:rsidR="00ED1BC8">
        <w:t>1</w:t>
      </w:r>
      <w:r w:rsidR="0014347D">
        <w:t>1</w:t>
      </w:r>
      <w:r>
        <w:t xml:space="preserve">. prosinca 2015.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ED1BC8">
        <w:t>1</w:t>
      </w:r>
      <w:r w:rsidR="0014347D">
        <w:t>1</w:t>
      </w:r>
      <w:r w:rsidR="00F554A6">
        <w:t>. prosinca 2015.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191059">
        <w:t>1</w:t>
      </w:r>
      <w:r w:rsidR="0014347D">
        <w:t>7</w:t>
      </w:r>
      <w:r w:rsidR="00191059">
        <w:t xml:space="preserve">. veljače </w:t>
      </w:r>
      <w:r>
        <w:t>2016. godine</w:t>
      </w: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ED1BC8" w:rsidR="00A26EB7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97396D" w:rsidP="00ED1BC8" w:rsidR="0097396D">
      <w:pPr>
        <w:jc w:val="right"/>
      </w:pPr>
    </w:p>
    <w:p w:rsidRDefault="0097396D" w:rsidP="00BF41F9" w:rsidR="0057485D">
      <w:pPr>
        <w:tabs>
          <w:tab w:pos="7010" w:val="left"/>
        </w:tabs>
      </w:pPr>
      <w:r>
        <w:tab/>
      </w:r>
      <w:r>
        <w:tab/>
      </w:r>
    </w:p>
    <w:p w:rsidRDefault="00BF41F9" w:rsidP="00BF41F9" w:rsidR="00BF41F9">
      <w:pPr>
        <w:tabs>
          <w:tab w:pos="7010" w:val="left"/>
        </w:tabs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>Porezna uprava Zagreb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14347D">
        <w:t>Davor Ivančić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41F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14347D">
      <w:t>5673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5AAE"/>
    <w:rsid w:val="000B4426"/>
    <w:rsid w:val="000E7C58"/>
    <w:rsid w:val="000F0A0A"/>
    <w:rsid w:val="0014159D"/>
    <w:rsid w:val="0014347D"/>
    <w:rsid w:val="00191059"/>
    <w:rsid w:val="00217CDB"/>
    <w:rsid w:val="00256567"/>
    <w:rsid w:val="00263B62"/>
    <w:rsid w:val="0027227B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43119"/>
    <w:rsid w:val="003746BE"/>
    <w:rsid w:val="003C32B3"/>
    <w:rsid w:val="003F3D73"/>
    <w:rsid w:val="00416614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610066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A2F2C"/>
    <w:rsid w:val="00841D1C"/>
    <w:rsid w:val="00874E6C"/>
    <w:rsid w:val="008939A2"/>
    <w:rsid w:val="008F5E8C"/>
    <w:rsid w:val="00924530"/>
    <w:rsid w:val="0092537E"/>
    <w:rsid w:val="0094791B"/>
    <w:rsid w:val="0097396D"/>
    <w:rsid w:val="009A0E71"/>
    <w:rsid w:val="00A26EB7"/>
    <w:rsid w:val="00A940BE"/>
    <w:rsid w:val="00AC3E6B"/>
    <w:rsid w:val="00AD755D"/>
    <w:rsid w:val="00B1314F"/>
    <w:rsid w:val="00B52D06"/>
    <w:rsid w:val="00B71F98"/>
    <w:rsid w:val="00BA5EF8"/>
    <w:rsid w:val="00BE3247"/>
    <w:rsid w:val="00BE4184"/>
    <w:rsid w:val="00BF41F9"/>
    <w:rsid w:val="00BF6514"/>
    <w:rsid w:val="00C82C2F"/>
    <w:rsid w:val="00CB6C29"/>
    <w:rsid w:val="00D910B0"/>
    <w:rsid w:val="00DE7512"/>
    <w:rsid w:val="00DF1B94"/>
    <w:rsid w:val="00E46036"/>
    <w:rsid w:val="00E57BA5"/>
    <w:rsid w:val="00EA5851"/>
    <w:rsid w:val="00EB6168"/>
    <w:rsid w:val="00ED1BC8"/>
    <w:rsid w:val="00F11929"/>
    <w:rsid w:val="00F17825"/>
    <w:rsid w:val="00F2244C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41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41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41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41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41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41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41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41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41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41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5673</izvorni_sadrzaj>
    <derivirana_varijabla naziv="DomainObject.Predmet.Broj_1">5673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St-5673/2015</izvorni_sadrzaj>
    <derivirana_varijabla naziv="DomainObject.Predmet.OznakaBroj_1">St-5673/2015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Vikend odmor d.o.o.</izvorni_sadrzaj>
    <derivirana_varijabla naziv="DomainObject.Predmet.ProtustrankaFormated_1">  Vikend odmor d.o.o.</derivirana_varijabla>
  </DomainObject.Predmet.ProtustrankaFormated>
  <DomainObject.Predmet.ProtustrankaFormatedOIB>
    <izvorni_sadrzaj>  Vikend odmor d.o.o., OIB 08211974260</izvorni_sadrzaj>
    <derivirana_varijabla naziv="DomainObject.Predmet.ProtustrankaFormatedOIB_1">  Vikend odmor d.o.o., OIB 08211974260</derivirana_varijabla>
  </DomainObject.Predmet.ProtustrankaFormatedOIB>
  <DomainObject.Predmet.ProtustrankaFormatedWithAdress>
    <izvorni_sadrzaj> Vikend odmor d.o.o., Marenić 2, 10340 Vrbovec</izvorni_sadrzaj>
    <derivirana_varijabla naziv="DomainObject.Predmet.ProtustrankaFormatedWithAdress_1"> Vikend odmor d.o.o., Marenić 2, 10340 Vrbovec</derivirana_varijabla>
  </DomainObject.Predmet.ProtustrankaFormatedWithAdress>
  <DomainObject.Predmet.ProtustrankaFormatedWithAdressOIB>
    <izvorni_sadrzaj> Vikend odmor d.o.o., OIB 08211974260, Marenić 2, 10340 Vrbovec</izvorni_sadrzaj>
    <derivirana_varijabla naziv="DomainObject.Predmet.ProtustrankaFormatedWithAdressOIB_1"> Vikend odmor d.o.o., OIB 08211974260, Marenić 2, 10340 Vrbovec</derivirana_varijabla>
  </DomainObject.Predmet.ProtustrankaFormatedWithAdressOIB>
  <DomainObject.Predmet.ProtustrankaWithAdress>
    <izvorni_sadrzaj>Vikend odmor d.o.o. Marenić 2, 10340 Vrbovec</izvorni_sadrzaj>
    <derivirana_varijabla naziv="DomainObject.Predmet.ProtustrankaWithAdress_1">Vikend odmor d.o.o. Marenić 2, 10340 Vrbovec</derivirana_varijabla>
  </DomainObject.Predmet.ProtustrankaWithAdress>
  <DomainObject.Predmet.ProtustrankaWithAdressOIB>
    <izvorni_sadrzaj>Vikend odmor d.o.o., OIB 08211974260, Marenić 2, 10340 Vrbovec</izvorni_sadrzaj>
    <derivirana_varijabla naziv="DomainObject.Predmet.ProtustrankaWithAdressOIB_1">Vikend odmor d.o.o., OIB 08211974260, Marenić 2, 10340 Vrbovec</derivirana_varijabla>
  </DomainObject.Predmet.ProtustrankaWithAdressOIB>
  <DomainObject.Predmet.ProtustrankaNazivFormated>
    <izvorni_sadrzaj>Vikend odmor d.o.o.</izvorni_sadrzaj>
    <derivirana_varijabla naziv="DomainObject.Predmet.ProtustrankaNazivFormated_1">Vikend odmor d.o.o.</derivirana_varijabla>
  </DomainObject.Predmet.ProtustrankaNazivFormated>
  <DomainObject.Predmet.ProtustrankaNazivFormatedOIB>
    <izvorni_sadrzaj>Vikend odmor d.o.o., OIB 08211974260</izvorni_sadrzaj>
    <derivirana_varijabla naziv="DomainObject.Predmet.ProtustrankaNazivFormatedOIB_1">Vikend odmor d.o.o., OIB 08211974260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Vikend odmor d.o.o.</item>
    </izvorni_sadrzaj>
    <derivirana_varijabla naziv="DomainObject.Predmet.ProtuStrankaListFormated_1">
      <item>Vikend odmor d.o.o.</item>
    </derivirana_varijabla>
  </DomainObject.Predmet.ProtuStrankaListFormated>
  <DomainObject.Predmet.ProtuStrankaListFormatedOIB>
    <izvorni_sadrzaj>
      <item>Vikend odmor d.o.o., OIB 08211974260</item>
    </izvorni_sadrzaj>
    <derivirana_varijabla naziv="DomainObject.Predmet.ProtuStrankaListFormatedOIB_1">
      <item>Vikend odmor d.o.o., OIB 08211974260</item>
    </derivirana_varijabla>
  </DomainObject.Predmet.ProtuStrankaListFormatedOIB>
  <DomainObject.Predmet.ProtuStrankaListFormatedWithAdress>
    <izvorni_sadrzaj>
      <item>Vikend odmor d.o.o., Marenić 2, 10340 Vrbovec</item>
    </izvorni_sadrzaj>
    <derivirana_varijabla naziv="DomainObject.Predmet.ProtuStrankaListFormatedWithAdress_1">
      <item>Vikend odmor d.o.o., Marenić 2, 10340 Vrbovec</item>
    </derivirana_varijabla>
  </DomainObject.Predmet.ProtuStrankaListFormatedWithAdress>
  <DomainObject.Predmet.ProtuStrankaListFormatedWithAdressOIB>
    <izvorni_sadrzaj>
      <item>Vikend odmor d.o.o., OIB 08211974260, Marenić 2, 10340 Vrbovec</item>
    </izvorni_sadrzaj>
    <derivirana_varijabla naziv="DomainObject.Predmet.ProtuStrankaListFormatedWithAdressOIB_1">
      <item>Vikend odmor d.o.o., OIB 08211974260, Marenić 2, 10340 Vrbovec</item>
    </derivirana_varijabla>
  </DomainObject.Predmet.ProtuStrankaListFormatedWithAdressOIB>
  <DomainObject.Predmet.ProtuStrankaListNazivFormated>
    <izvorni_sadrzaj>
      <item>Vikend odmor d.o.o.</item>
    </izvorni_sadrzaj>
    <derivirana_varijabla naziv="DomainObject.Predmet.ProtuStrankaListNazivFormated_1">
      <item>Vikend odmor d.o.o.</item>
    </derivirana_varijabla>
  </DomainObject.Predmet.ProtuStrankaListNazivFormated>
  <DomainObject.Predmet.ProtuStrankaListNazivFormatedOIB>
    <izvorni_sadrzaj>
      <item>Vikend odmor d.o.o., OIB 08211974260</item>
    </izvorni_sadrzaj>
    <derivirana_varijabla naziv="DomainObject.Predmet.ProtuStrankaListNazivFormatedOIB_1">
      <item>Vikend odmor d.o.o., OIB 08211974260</item>
    </derivirana_varijabla>
  </DomainObject.Predmet.ProtuStrankaListNazivFormatedOIB>
  <DomainObject.Predmet.OstaliListFormated>
    <izvorni_sadrzaj>
      <item>Philip James Carpenter</item>
    </izvorni_sadrzaj>
    <derivirana_varijabla naziv="DomainObject.Predmet.OstaliListFormated_1">
      <item>Philip James Carpenter</item>
    </derivirana_varijabla>
  </DomainObject.Predmet.OstaliListFormated>
  <DomainObject.Predmet.OstaliListFormatedOIB>
    <izvorni_sadrzaj>
      <item>Philip James Carpenter</item>
    </izvorni_sadrzaj>
    <derivirana_varijabla naziv="DomainObject.Predmet.OstaliListFormatedOIB_1">
      <item>Philip James Carpenter</item>
    </derivirana_varijabla>
  </DomainObject.Predmet.OstaliListFormatedOIB>
  <DomainObject.Predmet.OstaliListFormatedWithAdress>
    <izvorni_sadrzaj>
      <item>Philip James Carpenter, 9 Landsdowne street, Birmingham</item>
    </izvorni_sadrzaj>
    <derivirana_varijabla naziv="DomainObject.Predmet.OstaliListFormatedWithAdress_1">
      <item>Philip James Carpenter, 9 Landsdowne street, Birmingham</item>
    </derivirana_varijabla>
  </DomainObject.Predmet.OstaliListFormatedWithAdress>
  <DomainObject.Predmet.OstaliListFormatedWithAdressOIB>
    <izvorni_sadrzaj>
      <item>Philip James Carpenter, 9 Landsdowne street, Birmingham</item>
    </izvorni_sadrzaj>
    <derivirana_varijabla naziv="DomainObject.Predmet.OstaliListFormatedWithAdressOIB_1">
      <item>Philip James Carpenter, 9 Landsdowne street, Birmingham</item>
    </derivirana_varijabla>
  </DomainObject.Predmet.OstaliListFormatedWithAdressOIB>
  <DomainObject.Predmet.OstaliListNazivFormated>
    <izvorni_sadrzaj>
      <item>Philip James Carpenter</item>
    </izvorni_sadrzaj>
    <derivirana_varijabla naziv="DomainObject.Predmet.OstaliListNazivFormated_1">
      <item>Philip James Carpenter</item>
    </derivirana_varijabla>
  </DomainObject.Predmet.OstaliListNazivFormated>
  <DomainObject.Predmet.OstaliListNazivFormatedOIB>
    <izvorni_sadrzaj>
      <item>Philip James Carpenter</item>
    </izvorni_sadrzaj>
    <derivirana_varijabla naziv="DomainObject.Predmet.OstaliListNazivFormatedOIB_1">
      <item>Philip James Carpenter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Vikend odmor d.o.o.</izvorni_sadrzaj>
    <derivirana_varijabla naziv="DomainObject.Predmet.ProtustrankaIDrugi_1">Vikend odmor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Vikend odmor d.o.o., OIB 08211974260, Marenić 2, 10340 Vrbovec</izvorni_sadrzaj>
    <derivirana_varijabla naziv="DomainObject.Predmet.ProtustrankaIDrugiAdressOIB_1">Vikend odmor d.o.o., OIB 08211974260, Marenić 2,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Vikend odmor d.o.o.</item>
      <item>Philip James Carpenter</item>
    </izvorni_sadrzaj>
    <derivirana_varijabla naziv="DomainObject.Predmet.SudioniciListNaziv_1">
      <item>FINA Regionalni centar Zagreb</item>
      <item>Vikend odmor d.o.o.</item>
      <item>Philip James Carpenter</item>
    </derivirana_varijabla>
  </DomainObject.Predmet.SudioniciListNaziv>
  <DomainObject.Predmet.SudioniciListAdressOIB>
    <izvorni_sadrzaj>
      <item>FINA Regionalni centar Zagreb, OIB 85821130368, Trg svibanjskih žrtava 1995. 1,10000 Zagreb</item>
      <item>Vikend odmor d.o.o., OIB 08211974260, Marenić 2,10340 Vrbovec</item>
      <item>Philip James Carpenter, 9 Landsdowne street,Birmingham</item>
    </izvorni_sadrzaj>
    <derivirana_varijabla naziv="DomainObject.Predmet.SudioniciListAdressOIB_1">
      <item>FINA Regionalni centar Zagreb, OIB 85821130368, Trg svibanjskih žrtava 1995. 1,10000 Zagreb</item>
      <item>Vikend odmor d.o.o., OIB 08211974260, Marenić 2,10340 Vrbovec</item>
      <item>Philip James Carpenter, 9 Landsdowne street,Birmingham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08211974260</item>
      <item>, OIB null</item>
    </izvorni_sadrzaj>
    <derivirana_varijabla naziv="DomainObject.Predmet.SudioniciListNazivOIB_1">
      <item>, OIB 85821130368</item>
      <item>, OIB 08211974260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599</properties:Words>
  <properties:Characters>3137</properties:Characters>
  <properties:Lines>91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2016-02-17T09:04:00Z</dcterms:created>
  <dc:creator>gboljkovac</dc:creator>
  <cp:lastModifiedBy>Goranka Boljkovac</cp:lastModifiedBy>
  <cp:lastPrinted>2016-02-12T11:25:00Z</cp:lastPrinted>
  <dcterms:modified xmlns:xsi="http://www.w3.org/2001/XMLSchema-instance" xsi:type="dcterms:W3CDTF">2016-02-17T09:06:00Z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