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c679d" w14:paraId="e1c679d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A632A3">
        <w:t>1146/15-4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B07AE6">
        <w:t xml:space="preserve"> </w:t>
      </w:r>
      <w:r w:rsidR="00A632A3">
        <w:t>MALAŠIĆ d.o.o.,</w:t>
      </w:r>
      <w:r w:rsidR="00402957">
        <w:t xml:space="preserve"> OIB: 90533705523, </w:t>
      </w:r>
      <w:r w:rsidR="00A632A3">
        <w:t>Strahoninec, Josipa Bajkovca 8</w:t>
      </w:r>
      <w:r w:rsidR="00665A9B">
        <w:t xml:space="preserve">, </w:t>
      </w:r>
      <w:r w:rsidR="00637444">
        <w:t xml:space="preserve">dana </w:t>
      </w:r>
      <w:r w:rsidR="00BC2E00">
        <w:t>15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402957">
        <w:t xml:space="preserve"> </w:t>
      </w:r>
      <w:r w:rsidR="00A632A3">
        <w:t>MALAŠIĆ d.o.o., OIB: 90533705523, Strahoninec, Josipa Bajkovca 8</w:t>
      </w:r>
      <w:r w:rsidR="00740000">
        <w:t xml:space="preserve">, </w:t>
      </w:r>
      <w:r w:rsidR="00CB6C18">
        <w:t xml:space="preserve">iznosi </w:t>
      </w:r>
      <w:r w:rsidR="00A632A3">
        <w:t>18.429,16</w:t>
      </w:r>
      <w:r w:rsidR="00402957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402957">
        <w:t>direktor dužnika</w:t>
      </w:r>
      <w:r w:rsidR="00A632A3">
        <w:t xml:space="preserve"> Dalibor Malašić, Strahoninec, Josipa Bajkovca 8, OIB: 04383640131</w:t>
      </w:r>
      <w:r w:rsidR="00C47863">
        <w:t>,</w:t>
      </w:r>
      <w:r w:rsidR="00BC2E00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BC2E00">
        <w:t>15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7869" w:rsidR="00A27869">
      <w:r>
        <w:separator/>
      </w:r>
    </w:p>
  </w:endnote>
  <w:endnote w:id="0" w:type="continuationSeparator">
    <w:p w:rsidRDefault="00A27869" w:rsidR="00A278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7869" w:rsidR="00A27869">
      <w:r>
        <w:separator/>
      </w:r>
    </w:p>
  </w:footnote>
  <w:footnote w:id="0" w:type="continuationSeparator">
    <w:p w:rsidRDefault="00A27869" w:rsidR="00A278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90391"/>
    <w:rsid w:val="00297471"/>
    <w:rsid w:val="002A2674"/>
    <w:rsid w:val="002A750B"/>
    <w:rsid w:val="002B49A1"/>
    <w:rsid w:val="002B541F"/>
    <w:rsid w:val="002F1F37"/>
    <w:rsid w:val="003074E6"/>
    <w:rsid w:val="00324220"/>
    <w:rsid w:val="00327690"/>
    <w:rsid w:val="00352165"/>
    <w:rsid w:val="003A46E1"/>
    <w:rsid w:val="003A7C72"/>
    <w:rsid w:val="003E2AE0"/>
    <w:rsid w:val="003E5A01"/>
    <w:rsid w:val="00400A96"/>
    <w:rsid w:val="00401A7F"/>
    <w:rsid w:val="00402957"/>
    <w:rsid w:val="00420F99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B8A"/>
    <w:rsid w:val="00581316"/>
    <w:rsid w:val="00594278"/>
    <w:rsid w:val="005A77D6"/>
    <w:rsid w:val="005D0289"/>
    <w:rsid w:val="005D48EE"/>
    <w:rsid w:val="005E111A"/>
    <w:rsid w:val="005E39EB"/>
    <w:rsid w:val="00602682"/>
    <w:rsid w:val="006036AB"/>
    <w:rsid w:val="006129FF"/>
    <w:rsid w:val="006141B6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F25A8"/>
    <w:rsid w:val="007177D2"/>
    <w:rsid w:val="00733A5A"/>
    <w:rsid w:val="00735822"/>
    <w:rsid w:val="00740000"/>
    <w:rsid w:val="00741660"/>
    <w:rsid w:val="007459ED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35902"/>
    <w:rsid w:val="00852A7C"/>
    <w:rsid w:val="0085458E"/>
    <w:rsid w:val="00862F8B"/>
    <w:rsid w:val="008A024C"/>
    <w:rsid w:val="008D03CD"/>
    <w:rsid w:val="00902D81"/>
    <w:rsid w:val="00906B85"/>
    <w:rsid w:val="00933038"/>
    <w:rsid w:val="00940790"/>
    <w:rsid w:val="00941627"/>
    <w:rsid w:val="00943931"/>
    <w:rsid w:val="009463BE"/>
    <w:rsid w:val="00982CC9"/>
    <w:rsid w:val="009A1525"/>
    <w:rsid w:val="009D0C5B"/>
    <w:rsid w:val="009E2798"/>
    <w:rsid w:val="00A00D9B"/>
    <w:rsid w:val="00A05A32"/>
    <w:rsid w:val="00A27869"/>
    <w:rsid w:val="00A632A3"/>
    <w:rsid w:val="00A71FB9"/>
    <w:rsid w:val="00A779EF"/>
    <w:rsid w:val="00A86085"/>
    <w:rsid w:val="00AF154A"/>
    <w:rsid w:val="00AF2C11"/>
    <w:rsid w:val="00B07AE6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07E5F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D1BED"/>
    <w:rsid w:val="00F10C2B"/>
    <w:rsid w:val="00F644E6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7E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E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E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E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E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7E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E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E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E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E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1146</izvorni_sadrzaj>
    <derivirana_varijabla naziv="DomainObject.Predmet.Broj_1">1146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St-1146/2015</izvorni_sadrzaj>
    <derivirana_varijabla naziv="DomainObject.Predmet.OznakaBroj_1">St-1146/2015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MALAŠIĆ društvo s ograničenom odgovornošću za graditeljstvo, proizvodnju, trgovinu i usluge</izvorni_sadrzaj>
    <derivirana_varijabla naziv="DomainObject.Predmet.ProtustrankaFormated_1">  MALAŠIĆ društvo s ograničenom odgovornošću za graditeljstvo, proizvodnju, trgovinu i usluge</derivirana_varijabla>
  </DomainObject.Predmet.ProtustrankaFormated>
  <DomainObject.Predmet.ProtustrankaFormatedOIB>
    <izvorni_sadrzaj>  MALAŠIĆ društvo s ograničenom odgovornošću za graditeljstvo, proizvodnju, trgovinu i usluge, OIB 89942518936</izvorni_sadrzaj>
    <derivirana_varijabla naziv="DomainObject.Predmet.ProtustrankaFormatedOIB_1">  MALAŠIĆ društvo s ograničenom odgovornošću za graditeljstvo, proizvodnju, trgovinu i usluge, OIB 89942518936</derivirana_varijabla>
  </DomainObject.Predmet.ProtustrankaFormatedOIB>
  <DomainObject.Predmet.ProtustrankaFormatedWithAdress>
    <izvorni_sadrzaj> MALAŠIĆ društvo s ograničenom odgovornošću za graditeljstvo, proizvodnju, trgovinu i usluge, Josipa Bajkovca 8, 40000 Strahoninec</izvorni_sadrzaj>
    <derivirana_varijabla naziv="DomainObject.Predmet.ProtustrankaFormatedWithAdress_1"> MALAŠIĆ društvo s ograničenom odgovornošću za graditeljstvo, proizvodnju, trgovinu i usluge, Josipa Bajkovca 8, 40000 Strahoninec</derivirana_varijabla>
  </DomainObject.Predmet.ProtustrankaFormatedWithAdress>
  <DomainObject.Predmet.ProtustrankaFormatedWithAdressOIB>
    <izvorni_sadrzaj> MALAŠIĆ društvo s ograničenom odgovornošću za graditeljstvo, proizvodnju, trgovinu i usluge, OIB 89942518936, Josipa Bajkovca 8, 40000 Strahoninec</izvorni_sadrzaj>
    <derivirana_varijabla naziv="DomainObject.Predmet.ProtustrankaFormatedWithAdressOIB_1"> MALAŠIĆ društvo s ograničenom odgovornošću za graditeljstvo, proizvodnju, trgovinu i usluge, OIB 89942518936, Josipa Bajkovca 8, 40000 Strahoninec</derivirana_varijabla>
  </DomainObject.Predmet.ProtustrankaFormatedWithAdressOIB>
  <DomainObject.Predmet.ProtustrankaWithAdress>
    <izvorni_sadrzaj>MALAŠIĆ društvo s ograničenom odgovornošću za graditeljstvo, proizvodnju, trgovinu i usluge Josipa Bajkovca 8, 40000 Strahoninec</izvorni_sadrzaj>
    <derivirana_varijabla naziv="DomainObject.Predmet.ProtustrankaWithAdress_1">MALAŠIĆ društvo s ograničenom odgovornošću za graditeljstvo, proizvodnju, trgovinu i usluge Josipa Bajkovca 8, 40000 Strahoninec</derivirana_varijabla>
  </DomainObject.Predmet.ProtustrankaWithAdress>
  <DomainObject.Predmet.ProtustrankaWithAdressOIB>
    <izvorni_sadrzaj>MALAŠIĆ društvo s ograničenom odgovornošću za graditeljstvo, proizvodnju, trgovinu i usluge, OIB 89942518936, Josipa Bajkovca 8, 40000 Strahoninec</izvorni_sadrzaj>
    <derivirana_varijabla naziv="DomainObject.Predmet.ProtustrankaWithAdressOIB_1">MALAŠIĆ društvo s ograničenom odgovornošću za graditeljstvo, proizvodnju, trgovinu i usluge, OIB 89942518936, Josipa Bajkovca 8, 40000 Strahoninec</derivirana_varijabla>
  </DomainObject.Predmet.ProtustrankaWithAdressOIB>
  <DomainObject.Predmet.ProtustrankaNazivFormated>
    <izvorni_sadrzaj>MALAŠIĆ društvo s ograničenom odgovornošću za graditeljstvo, proizvodnju, trgovinu i usluge</izvorni_sadrzaj>
    <derivirana_varijabla naziv="DomainObject.Predmet.ProtustrankaNazivFormated_1">MALAŠIĆ društvo s ograničenom odgovornošću za graditeljstvo, proizvodnju, trgovinu i usluge</derivirana_varijabla>
  </DomainObject.Predmet.ProtustrankaNazivFormated>
  <DomainObject.Predmet.ProtustrankaNazivFormatedOIB>
    <izvorni_sadrzaj>MALAŠIĆ društvo s ograničenom odgovornošću za graditeljstvo, proizvodnju, trgovinu i usluge, OIB 89942518936</izvorni_sadrzaj>
    <derivirana_varijabla naziv="DomainObject.Predmet.ProtustrankaNazivFormatedOIB_1">MALAŠIĆ društvo s ograničenom odgovornošću za graditeljstvo, proizvodnju, trgovinu i usluge, OIB 89942518936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18429.16</izvorni_sadrzaj>
    <derivirana_varijabla naziv="DomainObject.Predmet.TrenutnaVrijednost_1">18429.16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MALAŠIĆ društvo s ograničenom odgovornošću za graditeljstvo, proizvodnju, trgovinu i usluge</item>
    </izvorni_sadrzaj>
    <derivirana_varijabla naziv="DomainObject.Predmet.ProtuStrankaListFormated_1">
      <item>MALAŠIĆ društvo s ograničenom odgovornošću za graditeljstvo, proizvodnju, trgovinu i usluge</item>
    </derivirana_varijabla>
  </DomainObject.Predmet.ProtuStrankaListFormated>
  <DomainObject.Predmet.ProtuStrankaListFormatedOIB>
    <izvorni_sadrzaj>
      <item>MALAŠIĆ društvo s ograničenom odgovornošću za graditeljstvo, proizvodnju, trgovinu i usluge, OIB 89942518936</item>
    </izvorni_sadrzaj>
    <derivirana_varijabla naziv="DomainObject.Predmet.ProtuStrankaListFormatedOIB_1">
      <item>MALAŠIĆ društvo s ograničenom odgovornošću za graditeljstvo, proizvodnju, trgovinu i usluge, OIB 89942518936</item>
    </derivirana_varijabla>
  </DomainObject.Predmet.ProtuStrankaListFormatedOIB>
  <DomainObject.Predmet.ProtuStrankaListFormatedWithAdress>
    <izvorni_sadrzaj>
      <item>MALAŠIĆ društvo s ograničenom odgovornošću za graditeljstvo, proizvodnju, trgovinu i usluge, Josipa Bajkovca 8, 40000 Strahoninec</item>
    </izvorni_sadrzaj>
    <derivirana_varijabla naziv="DomainObject.Predmet.ProtuStrankaListFormatedWithAdress_1">
      <item>MALAŠIĆ društvo s ograničenom odgovornošću za graditeljstvo, proizvodnju, trgovinu i usluge, Josipa Bajkovca 8, 40000 Strahoninec</item>
    </derivirana_varijabla>
  </DomainObject.Predmet.ProtuStrankaListFormatedWithAdress>
  <DomainObject.Predmet.ProtuStrankaListFormatedWithAdressOIB>
    <izvorni_sadrzaj>
      <item>MALAŠIĆ društvo s ograničenom odgovornošću za graditeljstvo, proizvodnju, trgovinu i usluge, OIB 89942518936, Josipa Bajkovca 8, 40000 Strahoninec</item>
    </izvorni_sadrzaj>
    <derivirana_varijabla naziv="DomainObject.Predmet.ProtuStrankaListFormatedWithAdressOIB_1">
      <item>MALAŠIĆ društvo s ograničenom odgovornošću za graditeljstvo, proizvodnju, trgovinu i usluge, OIB 89942518936, Josipa Bajkovca 8, 40000 Strahoninec</item>
    </derivirana_varijabla>
  </DomainObject.Predmet.ProtuStrankaListFormatedWithAdressOIB>
  <DomainObject.Predmet.ProtuStrankaListNazivFormated>
    <izvorni_sadrzaj>
      <item>MALAŠIĆ društvo s ograničenom odgovornošću za graditeljstvo, proizvodnju, trgovinu i usluge</item>
    </izvorni_sadrzaj>
    <derivirana_varijabla naziv="DomainObject.Predmet.ProtuStrankaListNazivFormated_1">
      <item>MALAŠIĆ društvo s ograničenom odgovornošću za graditeljstvo, proizvodnju, trgovinu i usluge</item>
    </derivirana_varijabla>
  </DomainObject.Predmet.ProtuStrankaListNazivFormated>
  <DomainObject.Predmet.ProtuStrankaListNazivFormatedOIB>
    <izvorni_sadrzaj>
      <item>MALAŠIĆ društvo s ograničenom odgovornošću za graditeljstvo, proizvodnju, trgovinu i usluge, OIB 89942518936</item>
    </izvorni_sadrzaj>
    <derivirana_varijabla naziv="DomainObject.Predmet.ProtuStrankaListNazivFormatedOIB_1">
      <item>MALAŠIĆ društvo s ograničenom odgovornošću za graditeljstvo, proizvodnju, trgovinu i usluge, OIB 89942518936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MALAŠIĆ društvo s ograničenom odgovornošću za graditeljstvo, proizvodnju, trgovinu i usluge</izvorni_sadrzaj>
    <derivirana_varijabla naziv="DomainObject.Predmet.ProtustrankaIDrugi_1">MALAŠIĆ društvo s ograničenom odgovornošću za graditeljstvo,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MALAŠIĆ društvo s ograničenom odgovornošću za graditeljstvo, proizvodnju, trgovinu i usluge, OIB 89942518936, Josipa Bajkovca 8, 40000 Strahoninec</izvorni_sadrzaj>
    <derivirana_varijabla naziv="DomainObject.Predmet.ProtustrankaIDrugiAdressOIB_1">MALAŠIĆ društvo s ograničenom odgovornošću za graditeljstvo, proizvodnju, trgovinu i usluge, OIB 89942518936, Josipa Bajkovca 8,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MALAŠIĆ društvo s ograničenom odgovornošću za graditeljstvo,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MALAŠIĆ društvo s ograničenom odgovornošću za graditeljstvo,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MALAŠIĆ društvo s ograničenom odgovornošću za graditeljstvo, proizvodnju, trgovinu i usluge, OIB 89942518936, Josipa Bajkovca 8,40000 Strahoninec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MALAŠIĆ društvo s ograničenom odgovornošću za graditeljstvo, proizvodnju, trgovinu i usluge, OIB 89942518936, Josipa Bajkovca 8,40000 Strahoninec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89942518936</item>
      <item>, OIB null</item>
      <item>, OIB null</item>
    </izvorni_sadrzaj>
    <derivirana_varijabla naziv="DomainObject.Predmet.SudioniciListNazivOIB_1">
      <item>, OIB 85821130368</item>
      <item>, OIB 89942518936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10870A-C493-4CA4-9E08-FA5B6B47F9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343</properties:Words>
  <properties:Characters>1871</properties:Characters>
  <properties:Lines>46</properties:Lines>
  <properties:Paragraphs>14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2016-01-15T10:52:00Z</cp:lastPrinted>
  <dcterms:modified xmlns:xsi="http://www.w3.org/2001/XMLSchema-instance" xsi:type="dcterms:W3CDTF">2016-01-15T10:53:00Z</dcterms:modified>
  <cp:revision>87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