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5840a" w14:paraId="a35840a" w:rsidRDefault="009D3CD2" w:rsidP="00E34EFC" w:rsidR="009D3CD2">
      <w:pPr>
        <w:jc w:val="both"/>
        <w15:collapsed w:val="false"/>
      </w:pPr>
      <w:bookmarkStart w:name="_GoBack" w:id="0"/>
      <w:bookmarkEnd w:id="0"/>
    </w:p>
    <w:p w:rsidRDefault="00420F9A" w:rsidP="00E34EFC" w:rsidR="00420F9A">
      <w:pPr>
        <w:jc w:val="both"/>
      </w:pPr>
    </w:p>
    <w:p w:rsidRDefault="006E1EF7" w:rsidP="006E1EF7" w:rsidR="006E1EF7">
      <w:pPr>
        <w:jc w:val="both"/>
      </w:pPr>
    </w:p>
    <w:p w:rsidRDefault="006E1EF7" w:rsidP="006E1EF7" w:rsidR="006E1EF7">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2" id="2"/>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6E1EF7" w:rsidP="006E1EF7" w:rsidR="006E1EF7">
      <w:pPr>
        <w:pStyle w:val="Bezproreda"/>
      </w:pPr>
    </w:p>
    <w:p w:rsidRDefault="006E1EF7" w:rsidP="006E1EF7" w:rsidR="006E1EF7">
      <w:pPr>
        <w:pStyle w:val="Bezproreda"/>
      </w:pPr>
    </w:p>
    <w:p w:rsidRDefault="006E1EF7" w:rsidP="006E1EF7" w:rsidR="006E1EF7">
      <w:pPr>
        <w:pStyle w:val="Bezproreda"/>
      </w:pPr>
      <w:r>
        <w:t xml:space="preserve">               REPUBLIKA HRVATSKA</w:t>
      </w:r>
    </w:p>
    <w:p w:rsidRDefault="006E1EF7" w:rsidP="006E1EF7" w:rsidR="006E1EF7">
      <w:pPr>
        <w:pStyle w:val="Bezproreda"/>
        <w:rPr>
          <w:b/>
        </w:rPr>
      </w:pPr>
      <w:r>
        <w:rPr>
          <w:b/>
        </w:rPr>
        <w:t>OPĆINSKI GRAĐANSKI SUD U ZAGREBU</w:t>
      </w:r>
    </w:p>
    <w:p w:rsidRDefault="006E1EF7" w:rsidP="006E1EF7" w:rsidR="006E1EF7">
      <w:pPr>
        <w:pStyle w:val="Bezproreda"/>
      </w:pPr>
      <w:r>
        <w:rPr>
          <w:b/>
        </w:rPr>
        <w:tab/>
        <w:t xml:space="preserve">     </w:t>
      </w:r>
      <w:r>
        <w:t>Ulica grada Vukovara 84</w:t>
      </w:r>
    </w:p>
    <w:p w:rsidRDefault="00420F9A" w:rsidP="00E34EFC" w:rsidR="00420F9A">
      <w:pPr>
        <w:jc w:val="both"/>
      </w:pPr>
    </w:p>
    <w:p w:rsidRDefault="00420F9A" w:rsidP="00420F9A" w:rsidR="00420F9A">
      <w:pPr>
        <w:jc w:val="center"/>
      </w:pPr>
      <w:r>
        <w:t>U   I M E   R E P U B L I K E   H R V A T S K E</w:t>
      </w:r>
    </w:p>
    <w:p w:rsidRDefault="00420F9A" w:rsidP="00420F9A" w:rsidR="00420F9A">
      <w:pPr>
        <w:jc w:val="center"/>
      </w:pPr>
    </w:p>
    <w:p w:rsidRDefault="00420F9A" w:rsidP="00420F9A" w:rsidR="00420F9A">
      <w:pPr>
        <w:jc w:val="center"/>
      </w:pPr>
      <w:r>
        <w:t>R J E Š E NJ E</w:t>
      </w:r>
    </w:p>
    <w:p w:rsidRDefault="00C9293C" w:rsidP="00C9293C" w:rsidR="00C9293C">
      <w:pPr>
        <w:jc w:val="center"/>
      </w:pPr>
    </w:p>
    <w:p w:rsidRDefault="00C9293C" w:rsidP="00C9293C" w:rsidR="00420F9A">
      <w:pPr>
        <w:jc w:val="both"/>
      </w:pPr>
      <w:r>
        <w:tab/>
        <w:t>Općinski</w:t>
      </w:r>
      <w:r w:rsidR="00C25DA4">
        <w:t xml:space="preserve"> građanski</w:t>
      </w:r>
      <w:r>
        <w:t xml:space="preserve"> sud u </w:t>
      </w:r>
      <w:r w:rsidR="00C25DA4">
        <w:t>Zagrebu</w:t>
      </w:r>
      <w:r>
        <w:t xml:space="preserve"> po sucu </w:t>
      </w:r>
      <w:r w:rsidR="00C25DA4">
        <w:t>Jasni Gažić Ferenčina</w:t>
      </w:r>
      <w:r>
        <w:t xml:space="preserve"> kao sucu pojedincu, </w:t>
      </w:r>
      <w:r w:rsidR="009D3CD2">
        <w:t xml:space="preserve">povodom prijedloga potrošača </w:t>
      </w:r>
      <w:r w:rsidR="00354ABE">
        <w:t>Milorada Šević, iz Zagreba, II. Ferenščica 58A, OIB: 88229092131</w:t>
      </w:r>
      <w:r w:rsidR="009D3CD2">
        <w:t xml:space="preserve">, za otvaranje postupka stečaja potrošača, </w:t>
      </w:r>
      <w:r w:rsidR="00C25DA4">
        <w:t>nakon pripremnog ročišta</w:t>
      </w:r>
      <w:r w:rsidR="00420F9A">
        <w:t xml:space="preserve"> odr</w:t>
      </w:r>
      <w:r w:rsidR="00C25DA4">
        <w:t xml:space="preserve">žanog </w:t>
      </w:r>
      <w:r w:rsidR="00354ABE">
        <w:t>12. rujna 2017.</w:t>
      </w:r>
      <w:r w:rsidR="000177C0">
        <w:t xml:space="preserve"> u prisutnosti potrošač</w:t>
      </w:r>
      <w:r w:rsidR="004F0C31">
        <w:t xml:space="preserve">a, </w:t>
      </w:r>
      <w:r w:rsidR="00354ABE">
        <w:t xml:space="preserve">njegovom pun. Sergeja Vukobratović odvj. iz Jastrebarskog, </w:t>
      </w:r>
      <w:r w:rsidR="0034103C">
        <w:t>zamjenika  Općinskog državnog odvjetnika</w:t>
      </w:r>
      <w:r w:rsidR="004F0C31">
        <w:t xml:space="preserve"> u Zagrebu </w:t>
      </w:r>
      <w:r w:rsidR="00354ABE">
        <w:t>Marija Vlajčić i</w:t>
      </w:r>
      <w:r w:rsidR="004F0C31">
        <w:t xml:space="preserve"> punomoćnice vjerovnika</w:t>
      </w:r>
      <w:r w:rsidR="0034103C">
        <w:t xml:space="preserve"> </w:t>
      </w:r>
      <w:r w:rsidR="00354ABE">
        <w:t xml:space="preserve">Raiffeisen bank d.d. </w:t>
      </w:r>
      <w:r w:rsidR="0034103C">
        <w:t xml:space="preserve"> </w:t>
      </w:r>
      <w:r w:rsidR="00354ABE">
        <w:t>Metke Pirnat</w:t>
      </w:r>
      <w:r w:rsidR="0034103C">
        <w:t xml:space="preserve">, </w:t>
      </w:r>
      <w:r w:rsidR="004F0C31">
        <w:t xml:space="preserve"> </w:t>
      </w:r>
      <w:r w:rsidR="00354ABE">
        <w:t>27. prosinca</w:t>
      </w:r>
      <w:r w:rsidR="00C25DA4">
        <w:t xml:space="preserve"> 2017.</w:t>
      </w:r>
      <w:r w:rsidR="00420F9A">
        <w:t xml:space="preserve"> godine </w:t>
      </w:r>
    </w:p>
    <w:p w:rsidRDefault="00420F9A" w:rsidP="00C9293C" w:rsidR="00420F9A">
      <w:pPr>
        <w:jc w:val="both"/>
      </w:pPr>
    </w:p>
    <w:p w:rsidRDefault="00420F9A" w:rsidP="00420F9A" w:rsidR="00420F9A">
      <w:pPr>
        <w:jc w:val="center"/>
      </w:pPr>
      <w:r>
        <w:t>r i j e š i o   j e</w:t>
      </w:r>
    </w:p>
    <w:p w:rsidRDefault="00420F9A" w:rsidP="00420F9A" w:rsidR="00420F9A">
      <w:pPr>
        <w:jc w:val="center"/>
      </w:pPr>
    </w:p>
    <w:p w:rsidRDefault="00420F9A" w:rsidP="00420F9A" w:rsidR="00420F9A">
      <w:pPr>
        <w:jc w:val="both"/>
      </w:pPr>
      <w:r>
        <w:tab/>
        <w:t xml:space="preserve">I. O t v a r a  s e  postupak stečaja potrošača nad potrošačem </w:t>
      </w:r>
      <w:r w:rsidR="00354ABE">
        <w:t>Milorada Šević, iz Zagreba, II. Ferenščica 58A, OIB: 88229092131</w:t>
      </w:r>
      <w:r>
        <w:t xml:space="preserve">. </w:t>
      </w:r>
    </w:p>
    <w:p w:rsidRDefault="00552EBA" w:rsidP="00420F9A" w:rsidR="00552EBA">
      <w:pPr>
        <w:jc w:val="both"/>
      </w:pPr>
    </w:p>
    <w:p w:rsidRDefault="00420F9A" w:rsidP="00420F9A" w:rsidR="00420F9A">
      <w:pPr>
        <w:ind w:firstLine="708"/>
        <w:jc w:val="both"/>
      </w:pPr>
      <w:r>
        <w:t xml:space="preserve">Postupak stečaja </w:t>
      </w:r>
      <w:r w:rsidR="00691CFC">
        <w:t xml:space="preserve">potrošača </w:t>
      </w:r>
      <w:r w:rsidR="008604A3">
        <w:t xml:space="preserve">otvoren je </w:t>
      </w:r>
      <w:r w:rsidR="00354ABE">
        <w:t>28</w:t>
      </w:r>
      <w:r w:rsidR="004F0C31">
        <w:t xml:space="preserve">. </w:t>
      </w:r>
      <w:r w:rsidR="00354ABE">
        <w:t>prosinca</w:t>
      </w:r>
      <w:r w:rsidR="004F0C31">
        <w:t xml:space="preserve"> </w:t>
      </w:r>
      <w:r w:rsidR="008604A3">
        <w:t xml:space="preserve">2017. </w:t>
      </w:r>
      <w:r>
        <w:t xml:space="preserve"> godine u 1</w:t>
      </w:r>
      <w:r w:rsidR="008604A3">
        <w:t>5</w:t>
      </w:r>
      <w:r>
        <w:t>,00 sati kada je ovo rješenje objavljeno na mrežnoj stranici e–oglasna ploča sudova.</w:t>
      </w:r>
    </w:p>
    <w:p w:rsidRDefault="00C00C76" w:rsidP="0034103C" w:rsidR="00C00C76">
      <w:pPr>
        <w:jc w:val="both"/>
      </w:pPr>
    </w:p>
    <w:p w:rsidRDefault="0034103C" w:rsidP="00C00C76" w:rsidR="00C00C76">
      <w:pPr>
        <w:ind w:firstLine="708"/>
        <w:jc w:val="both"/>
      </w:pPr>
      <w:r>
        <w:t>II</w:t>
      </w:r>
      <w:r w:rsidR="00C00C76">
        <w:t>.</w:t>
      </w:r>
      <w:r w:rsidR="00C00C76" w:rsidRPr="00C00C76">
        <w:t xml:space="preserve"> </w:t>
      </w:r>
      <w:r w:rsidR="00073604">
        <w:t xml:space="preserve">Povjerenikom se imenuje </w:t>
      </w:r>
      <w:r w:rsidR="00354ABE">
        <w:t>Bože Guvo, OIB: 55368811100, iz Splita, Smiljanićeva 2</w:t>
      </w:r>
      <w:r w:rsidR="00073604">
        <w:t>.</w:t>
      </w:r>
    </w:p>
    <w:p w:rsidRDefault="00C00C76" w:rsidP="00C00C76" w:rsidR="00C00C76">
      <w:pPr>
        <w:ind w:firstLine="708"/>
        <w:jc w:val="both"/>
      </w:pPr>
    </w:p>
    <w:p w:rsidRDefault="00AB7C63" w:rsidP="00E75BAD" w:rsidR="00AB7C63">
      <w:pPr>
        <w:ind w:firstLine="708"/>
        <w:jc w:val="both"/>
      </w:pPr>
      <w:r>
        <w:t>Prije prihvaćanja dužnosti povjerenik će pred sudom dati izjavu da će savjesno, držeći se Ustava, zakona i pravnog poretka Republike Hrvatske, obavljati svoju dužnost.</w:t>
      </w:r>
    </w:p>
    <w:p w:rsidRDefault="00AB7C63" w:rsidP="00E75BAD" w:rsidR="00AB7C63">
      <w:pPr>
        <w:ind w:firstLine="708"/>
        <w:jc w:val="both"/>
      </w:pPr>
      <w:r>
        <w:t xml:space="preserve">Nakon davanja izjave sud će </w:t>
      </w:r>
      <w:r w:rsidR="00C25DA4">
        <w:t>povjereniku</w:t>
      </w:r>
      <w:r>
        <w:t xml:space="preserve"> predati potvrdu o </w:t>
      </w:r>
      <w:r w:rsidR="00C25DA4">
        <w:t>imenovanju</w:t>
      </w:r>
      <w:r>
        <w:t xml:space="preserve"> u kojoj je navedeno da je rješenjem o otvaranju postupka stečaja potrošača imenovan za povjerenika u ovom postupku.</w:t>
      </w:r>
    </w:p>
    <w:p w:rsidRDefault="00620161" w:rsidP="00E75BAD" w:rsidR="00620161">
      <w:pPr>
        <w:ind w:firstLine="708"/>
        <w:jc w:val="both"/>
      </w:pPr>
    </w:p>
    <w:p w:rsidRDefault="0034103C" w:rsidP="00620161" w:rsidR="00620161">
      <w:pPr>
        <w:ind w:firstLine="708"/>
        <w:jc w:val="both"/>
      </w:pPr>
      <w:r>
        <w:t>III</w:t>
      </w:r>
      <w:r w:rsidR="00620161">
        <w:t>. Nalaže se povjereniku</w:t>
      </w:r>
      <w:r w:rsidR="004F0C31">
        <w:t xml:space="preserve"> </w:t>
      </w:r>
      <w:r w:rsidR="00354ABE">
        <w:t>Boži Guvo</w:t>
      </w:r>
      <w:r w:rsidR="000072A1">
        <w:t xml:space="preserve"> </w:t>
      </w:r>
      <w:r w:rsidR="00620161">
        <w:t xml:space="preserve">da otvori poseban transakcijski račun kod financijske </w:t>
      </w:r>
      <w:r w:rsidR="004F0C31">
        <w:t xml:space="preserve"> </w:t>
      </w:r>
      <w:r w:rsidR="00354ABE">
        <w:t xml:space="preserve">institucije  za potrošača, te da zatvori druge račune, osim zaštićenih. </w:t>
      </w:r>
    </w:p>
    <w:p w:rsidRDefault="00620161" w:rsidP="00620161" w:rsidR="00620161">
      <w:pPr>
        <w:ind w:firstLine="708"/>
        <w:jc w:val="both"/>
      </w:pPr>
      <w:r>
        <w:t xml:space="preserve">Poseban račun povjerenik mora otvoriti prvi dan nakon što ga je sud imenovao. </w:t>
      </w:r>
    </w:p>
    <w:p w:rsidRDefault="00620161" w:rsidP="00620161" w:rsidR="00620161">
      <w:pPr>
        <w:ind w:firstLine="708"/>
        <w:jc w:val="both"/>
      </w:pPr>
      <w:r>
        <w:t xml:space="preserve">U stečajnu masu ne ulazi imovina potrošača na kojoj se ne može provesti ovrha u skladu sa zakonom koji uređuje ovršni postupak (primanja i naknade iz čl. 172. Ovršnog zakona). </w:t>
      </w:r>
    </w:p>
    <w:p w:rsidRDefault="0034103C" w:rsidP="00620161" w:rsidR="0034103C">
      <w:pPr>
        <w:ind w:firstLine="708"/>
        <w:jc w:val="both"/>
      </w:pPr>
      <w:r>
        <w:t xml:space="preserve">IV. Pozivaju se vjerovnici da u roku od 60 dana od dana objave ovog rješenja na e-oglasnoj ploči Općinskog građanskog suda u Zagrebu povjereniku </w:t>
      </w:r>
      <w:r w:rsidR="00354ABE">
        <w:t>Boži Guvo</w:t>
      </w:r>
      <w:r>
        <w:t xml:space="preserve"> prijave svoje tražbine</w:t>
      </w:r>
      <w:r w:rsidR="000072A1">
        <w:t>.</w:t>
      </w:r>
    </w:p>
    <w:p w:rsidRDefault="0034103C" w:rsidP="00620161" w:rsidR="0034103C">
      <w:pPr>
        <w:ind w:firstLine="708"/>
        <w:jc w:val="both"/>
      </w:pPr>
      <w:r>
        <w:t xml:space="preserve">V. Pozivaju se izlučni/razlučni vjerovnici u roku od 60 dana od dana objave ovog rješenja obavijestiti povjerenika o svom izlučnom/razlučnom pravu, pravnoj osnovi izlučnog/razlučnog prava te naznačiti predmet na koji se njihovo izlučno/razlučno pravo </w:t>
      </w:r>
      <w:r>
        <w:lastRenderedPageBreak/>
        <w:t xml:space="preserve">odnosi. Ako razlučni vjerovnici prijavljuju tražbine i kao stečajni vjerovnici u prijavi su dužni naznačiti dio imovine potrošača na koji se odnosi njihovo razlučno pravo i iznos do kojeg njihova tražbina predvidivo neće biti namirena tim razlučnim pravom. </w:t>
      </w:r>
    </w:p>
    <w:p w:rsidRDefault="00017A07" w:rsidP="00620161" w:rsidR="00017A07">
      <w:pPr>
        <w:ind w:firstLine="708"/>
        <w:jc w:val="both"/>
      </w:pPr>
    </w:p>
    <w:p w:rsidRDefault="00017A07" w:rsidP="00620161" w:rsidR="00017A07">
      <w:pPr>
        <w:ind w:firstLine="708"/>
        <w:jc w:val="both"/>
      </w:pPr>
      <w:r>
        <w:t xml:space="preserve">VI. Pozivaju se dužnici potrošača da svoje obveze bez odgode ispunjavaju povjereniku potrošača. </w:t>
      </w:r>
    </w:p>
    <w:p w:rsidRDefault="00017A07" w:rsidP="00620161" w:rsidR="00017A07">
      <w:pPr>
        <w:ind w:firstLine="708"/>
        <w:jc w:val="both"/>
      </w:pPr>
      <w:r>
        <w:t>VII.</w:t>
      </w:r>
      <w:r w:rsidR="000072A1">
        <w:t xml:space="preserve"> Određuje se upis zabilježbe otvaranja ovog postupka stečaja potrošača u zemljišnoj knjizi zemljišno knjižnog odjela </w:t>
      </w:r>
      <w:r w:rsidR="00354ABE">
        <w:t xml:space="preserve">Općinskog građanskog suda u zagrebu na kat.čest. 4726/2, dvorište u Vrandučkoj površine 14 m2 upisana u zk.ul. 5450 k.o. Grad Zagreb, vlasništvo potrošača u ¼ dijela </w:t>
      </w:r>
      <w:r w:rsidR="000072A1">
        <w:t xml:space="preserve">te se nalaže </w:t>
      </w:r>
      <w:r w:rsidR="00354ABE">
        <w:t xml:space="preserve"> zemljišnoknjižnom odjelu Općinskog građanskog sudu u Zagrebu</w:t>
      </w:r>
      <w:r w:rsidR="000072A1">
        <w:t xml:space="preserve"> izvršiti upis ove zabilježbe u zemljišnoj knjizi. </w:t>
      </w:r>
    </w:p>
    <w:p w:rsidRDefault="00017A07" w:rsidP="00620161" w:rsidR="00017A07" w:rsidRPr="000072A1">
      <w:pPr>
        <w:ind w:firstLine="708"/>
        <w:jc w:val="both"/>
        <w:rPr>
          <w:b/>
        </w:rPr>
      </w:pPr>
      <w:r>
        <w:t xml:space="preserve">VIII. Ročište vjerovnika na kojem će se ispitati prijavljene tražbine (ispitno ročište) zakazuje se za </w:t>
      </w:r>
      <w:r w:rsidR="00354ABE">
        <w:rPr>
          <w:b/>
        </w:rPr>
        <w:t>07. svibnja 2018</w:t>
      </w:r>
      <w:r w:rsidR="000072A1" w:rsidRPr="000072A1">
        <w:rPr>
          <w:b/>
        </w:rPr>
        <w:t xml:space="preserve">. u </w:t>
      </w:r>
      <w:r w:rsidR="00354ABE">
        <w:rPr>
          <w:b/>
        </w:rPr>
        <w:t>12,45</w:t>
      </w:r>
      <w:r w:rsidR="000072A1" w:rsidRPr="000072A1">
        <w:rPr>
          <w:b/>
        </w:rPr>
        <w:t xml:space="preserve"> sati</w:t>
      </w:r>
      <w:r w:rsidRPr="000072A1">
        <w:rPr>
          <w:b/>
        </w:rPr>
        <w:t>.</w:t>
      </w:r>
    </w:p>
    <w:p w:rsidRDefault="00017A07" w:rsidP="00620161" w:rsidR="00017A07">
      <w:pPr>
        <w:ind w:firstLine="708"/>
        <w:jc w:val="both"/>
      </w:pPr>
      <w:r>
        <w:t xml:space="preserve">IX. Ročište vjerovnika na kojem povjerenik podnosi izvješće o položaju potrošača (izvještajno ročište) zakazuje se za </w:t>
      </w:r>
      <w:r w:rsidR="00354ABE">
        <w:rPr>
          <w:b/>
        </w:rPr>
        <w:t>07. svibnja</w:t>
      </w:r>
      <w:r w:rsidR="000072A1" w:rsidRPr="000072A1">
        <w:rPr>
          <w:b/>
        </w:rPr>
        <w:t xml:space="preserve"> </w:t>
      </w:r>
      <w:r w:rsidR="00354ABE">
        <w:rPr>
          <w:b/>
        </w:rPr>
        <w:t>2018</w:t>
      </w:r>
      <w:r w:rsidR="000072A1" w:rsidRPr="000072A1">
        <w:rPr>
          <w:b/>
        </w:rPr>
        <w:t xml:space="preserve">. u </w:t>
      </w:r>
      <w:r w:rsidR="00354ABE">
        <w:rPr>
          <w:b/>
        </w:rPr>
        <w:t>13,00</w:t>
      </w:r>
      <w:r w:rsidR="000072A1" w:rsidRPr="000072A1">
        <w:rPr>
          <w:b/>
        </w:rPr>
        <w:t xml:space="preserve"> sati</w:t>
      </w:r>
      <w:r>
        <w:t>.</w:t>
      </w:r>
    </w:p>
    <w:p w:rsidRDefault="00017A07" w:rsidP="00620161" w:rsidR="00017A07">
      <w:pPr>
        <w:ind w:firstLine="708"/>
        <w:jc w:val="both"/>
      </w:pPr>
    </w:p>
    <w:p w:rsidRDefault="00017A07" w:rsidP="00620161" w:rsidR="00017A07">
      <w:pPr>
        <w:ind w:firstLine="708"/>
        <w:jc w:val="both"/>
      </w:pPr>
      <w:r>
        <w:t xml:space="preserve">Tablice povjerenika o prijavljenim tražbinama i pravima objavit će se na mrežnoj stranici e-oglasna ploča nakon isteka roka za prijavu tražbina a najkasnije 8 dana prije održavanja ispitnog ročišta. </w:t>
      </w:r>
    </w:p>
    <w:p w:rsidRDefault="00620161" w:rsidP="00E75BAD" w:rsidR="00620161">
      <w:pPr>
        <w:ind w:firstLine="708"/>
        <w:jc w:val="both"/>
      </w:pPr>
    </w:p>
    <w:p w:rsidRDefault="00420F9A" w:rsidP="00420F9A" w:rsidR="00420F9A">
      <w:pPr>
        <w:jc w:val="center"/>
      </w:pPr>
      <w:r>
        <w:t>Obrazloženje</w:t>
      </w:r>
    </w:p>
    <w:p w:rsidRDefault="00420F9A" w:rsidP="00420F9A" w:rsidR="00420F9A">
      <w:pPr>
        <w:jc w:val="center"/>
      </w:pPr>
    </w:p>
    <w:p w:rsidRDefault="00691CFC" w:rsidP="009D23CE" w:rsidR="00420F9A">
      <w:pPr>
        <w:jc w:val="both"/>
      </w:pPr>
      <w:r>
        <w:tab/>
        <w:t>Potrošač</w:t>
      </w:r>
      <w:r w:rsidR="009D23CE">
        <w:t xml:space="preserve"> </w:t>
      </w:r>
      <w:r w:rsidR="00354ABE">
        <w:t>Milorad Šević podnio</w:t>
      </w:r>
      <w:r w:rsidR="009D23CE">
        <w:t xml:space="preserve"> je prijedlog za otvaranje postupka steča</w:t>
      </w:r>
      <w:r w:rsidR="00354ABE">
        <w:t>ja potrošača te istome priložio</w:t>
      </w:r>
      <w:r w:rsidR="009D23CE">
        <w:t xml:space="preserve"> popis imovine i obveza te plan ispunjenja obveza.</w:t>
      </w:r>
    </w:p>
    <w:p w:rsidRDefault="0070592B" w:rsidP="009D23CE" w:rsidR="0070592B">
      <w:pPr>
        <w:jc w:val="both"/>
      </w:pPr>
    </w:p>
    <w:p w:rsidRDefault="009D23CE" w:rsidP="009D23CE" w:rsidR="009D23CE">
      <w:pPr>
        <w:jc w:val="both"/>
      </w:pPr>
      <w:r>
        <w:tab/>
        <w:t xml:space="preserve">Poziv za pripremno ročište u postupku stečaja potrošača za dan </w:t>
      </w:r>
      <w:r w:rsidR="00354ABE">
        <w:t>12. rujna</w:t>
      </w:r>
      <w:r w:rsidR="00C25DA4">
        <w:t xml:space="preserve"> 2017</w:t>
      </w:r>
      <w:r>
        <w:t xml:space="preserve">. godine objavljen je na e-oglasnoj ploči sudova </w:t>
      </w:r>
      <w:r w:rsidR="00354ABE">
        <w:t>09. svibnja 2017</w:t>
      </w:r>
      <w:r>
        <w:t>. godine zajedno s popisom imovine i obveza te planom ispunjenja obveza.</w:t>
      </w:r>
    </w:p>
    <w:p w:rsidRDefault="00354ABE" w:rsidP="009D23CE" w:rsidR="009D23CE">
      <w:pPr>
        <w:jc w:val="both"/>
      </w:pPr>
      <w:r>
        <w:tab/>
        <w:t>Vjerovnik Republika Hrvatska</w:t>
      </w:r>
      <w:r w:rsidR="009D23CE">
        <w:t xml:space="preserve"> </w:t>
      </w:r>
      <w:r>
        <w:t>se očitovala</w:t>
      </w:r>
      <w:r w:rsidR="00552EBA">
        <w:t xml:space="preserve"> da ne </w:t>
      </w:r>
      <w:r w:rsidR="009D23CE">
        <w:t>prihvaća predloženi plan ispunjenja obveza.</w:t>
      </w:r>
    </w:p>
    <w:p w:rsidRDefault="009D23CE" w:rsidP="00C25DA4" w:rsidR="009D23CE">
      <w:pPr>
        <w:jc w:val="both"/>
      </w:pPr>
      <w:r>
        <w:tab/>
      </w:r>
      <w:r>
        <w:tab/>
      </w:r>
    </w:p>
    <w:p w:rsidRDefault="006B19D5" w:rsidP="009D23CE" w:rsidR="00E75BAD">
      <w:pPr>
        <w:jc w:val="both"/>
      </w:pPr>
      <w:r>
        <w:tab/>
        <w:t>Iz popisa imovine i obveza</w:t>
      </w:r>
      <w:r w:rsidR="00017A07">
        <w:t xml:space="preserve"> te iskaza potrošača</w:t>
      </w:r>
      <w:r>
        <w:t xml:space="preserve"> proizlazi da</w:t>
      </w:r>
      <w:r w:rsidR="00691CFC">
        <w:t xml:space="preserve"> potrošač</w:t>
      </w:r>
      <w:r>
        <w:t xml:space="preserve"> </w:t>
      </w:r>
      <w:r w:rsidR="00354ABE">
        <w:t>radi kao dostavljač, plaća mu je 2.800,00 kn no na ruke dobiva 2.000,00 kn jer je ostalo pod ovrhama. Prije toga radio je kao konobar i NKV radnik na gradilištu te je imao niska primanja iz kojih nije mogao steći imovine. Nakon majčine smrti 2011. odrekao se nasljedstva u korist brata, sukladno njezinoj želji time da je zadržao pravo stanovanja. Sa suprugom živi kao podstanar u iznajmljenom stanu na Ravnicama površine 40 m2. Supruga je zaposlena, vodi knjigovodstveni servis i ona plaća najamninu za stan i režije. Dug prema Republici Hrvatskoj nastao je zbog naplaćenog rušenja zgrade na nekretnini u kojoj je on suvlasnik u ¼ dijela a do toga je došlo jer ga je 2003. godine tadašnjih poslodavac zamolio za uslugu da bude fiktivan vlasnik nekretnine na kojoj se gradila stambena zgrada, za dva kata nije bilo dozvole, to je srušila inspekcija a troškove koji su premašivali 500.000,00 kn naplatila vlasnicima nekretnine, pa tako i</w:t>
      </w:r>
      <w:r w:rsidR="00D178D8">
        <w:t xml:space="preserve"> </w:t>
      </w:r>
      <w:r w:rsidR="00354ABE">
        <w:t xml:space="preserve">njemu. Dug prema Raiffeisen bank je nastao jer je kao sudužnik potpisao ugovor o kreditu za Danijelu Katazović, a radi se supruzi poslovnog partnera njegovog poslodavca. </w:t>
      </w:r>
      <w:r w:rsidR="00D178D8">
        <w:t xml:space="preserve">Jedini osobni dug koji ima je prema Eos Matrix d.o.o. koji su preuzeli potraživanja od teleoperatera jer nije mogao plaćati račune za telefon. </w:t>
      </w:r>
    </w:p>
    <w:p w:rsidRDefault="00D178D8" w:rsidP="009D23CE" w:rsidR="00D178D8">
      <w:pPr>
        <w:jc w:val="both"/>
      </w:pPr>
      <w:r>
        <w:tab/>
        <w:t xml:space="preserve">Uvidom u Očevidnik FINA-e o redoslijedu plaćanja utvrđeno je da je stanje blokade računa potrošača preko 500.000,00 kn. </w:t>
      </w:r>
    </w:p>
    <w:p w:rsidRDefault="00D178D8" w:rsidP="009D23CE" w:rsidR="00D178D8">
      <w:pPr>
        <w:jc w:val="both"/>
      </w:pPr>
      <w:r>
        <w:tab/>
        <w:t xml:space="preserve">Iz dostavljenih podataka o primanjima supruge potrošača proizlazi da je ista u 2016. godini na ime plaće ostvarila prihod od 102.680,00 kn a u 2017. godini prihod od 104.760,00 </w:t>
      </w:r>
      <w:r>
        <w:lastRenderedPageBreak/>
        <w:t xml:space="preserve">kn a ista nije vlasnica nekretnina što je utvrđeno uvidom u uvjerenje Gradskog ureda za katastar i geodetske poslove te Državne geodetske uprave. Nadalje, utvrđeno je da potrošač osim spomenute nekretnine nije vlasnik ni nositelj prava na nekretninama na području Republike Hrvatske. </w:t>
      </w:r>
    </w:p>
    <w:p w:rsidRDefault="00FC0FD8" w:rsidP="00FC0FD8" w:rsidR="00B5763A">
      <w:pPr>
        <w:jc w:val="both"/>
      </w:pPr>
      <w:r>
        <w:tab/>
        <w:t xml:space="preserve">S obzirom na navedeno, sasvim </w:t>
      </w:r>
      <w:r w:rsidR="00691CFC">
        <w:t>je jasno da je</w:t>
      </w:r>
      <w:r w:rsidR="000177C0">
        <w:t xml:space="preserve"> potrošač nesposoban za plaćanje čime je ispunjen stečajni razlog u smislu odredbi čl 5. Zakona o stečaju potrošača, Narodne novine, br. 100/15, dalje: ZSP)</w:t>
      </w:r>
      <w:r w:rsidR="00B5763A">
        <w:t>. Obzirom da potrošač posjeduje imovinu iz koje bi se djelomično mogli namiriti troškovi postupka i postojeće obveze prema vjerovnicima odlučeno je kao u izreci u skladu sa čl. 54. i 55. ZSP.</w:t>
      </w:r>
    </w:p>
    <w:p w:rsidRDefault="00C00C76" w:rsidP="00FC0FD8" w:rsidR="00620161">
      <w:pPr>
        <w:jc w:val="both"/>
      </w:pPr>
      <w:r>
        <w:tab/>
        <w:t xml:space="preserve">Povjerenik je izabran i imenovan temeljem odredbi čl. 37. </w:t>
      </w:r>
      <w:r w:rsidR="00AB7C63">
        <w:t xml:space="preserve">i 38. </w:t>
      </w:r>
      <w:r>
        <w:t>ZSP-a, metodom slučajnog odabira u skladu s odredbama čl. 6. i 7. Pravilnika o pretpostavkama i načinu izbora povjerenika metodom slučajnog odabira (Narodne novine, br. 7/16).</w:t>
      </w:r>
    </w:p>
    <w:p w:rsidRDefault="00620161" w:rsidP="00D178D8" w:rsidR="00620161">
      <w:pPr>
        <w:ind w:firstLine="708"/>
        <w:jc w:val="both"/>
      </w:pPr>
      <w:r>
        <w:t xml:space="preserve">Prema čl. 42. ZSP povjerenik je dužan otvoriti transakcijski račun a potrebno je  zatvoriti druge račune potrošača, sukladno čl.218. Stečajnog zakona koji se u ovom postupku podredno primjenjuje. </w:t>
      </w:r>
    </w:p>
    <w:p w:rsidRDefault="00620161" w:rsidP="009566A2" w:rsidR="009566A2">
      <w:pPr>
        <w:jc w:val="both"/>
      </w:pPr>
      <w:r>
        <w:tab/>
        <w:t>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Ovršnog zakona. Stoga sredstva koja potrošač s tog osnova prima ne ulaze u stečajnu masu i račun na koji mu se isplaćuju se ne zatvara.</w:t>
      </w:r>
    </w:p>
    <w:p w:rsidRDefault="000072A1" w:rsidP="009566A2" w:rsidR="000072A1">
      <w:pPr>
        <w:jc w:val="both"/>
      </w:pPr>
    </w:p>
    <w:p w:rsidRDefault="00FD6492" w:rsidP="000072A1" w:rsidR="00AB7C63">
      <w:pPr>
        <w:jc w:val="center"/>
      </w:pPr>
      <w:r>
        <w:t xml:space="preserve">U </w:t>
      </w:r>
      <w:r w:rsidR="008604A3">
        <w:t xml:space="preserve">Zagrebu, </w:t>
      </w:r>
      <w:r w:rsidR="00D178D8">
        <w:t>27. prosinca</w:t>
      </w:r>
      <w:r w:rsidR="008604A3">
        <w:t xml:space="preserve"> 2017. </w:t>
      </w:r>
    </w:p>
    <w:p w:rsidRDefault="009566A2" w:rsidP="009566A2" w:rsidR="009566A2">
      <w:pPr>
        <w:jc w:val="right"/>
      </w:pPr>
      <w:r>
        <w:t>S u d a c:</w:t>
      </w:r>
    </w:p>
    <w:p w:rsidRDefault="009566A2" w:rsidP="009566A2" w:rsidR="009566A2">
      <w:pPr>
        <w:jc w:val="right"/>
      </w:pPr>
    </w:p>
    <w:p w:rsidRDefault="008604A3" w:rsidP="009566A2" w:rsidR="009566A2">
      <w:pPr>
        <w:jc w:val="right"/>
      </w:pPr>
      <w:r>
        <w:t>Jasna Gažić Ferenčina</w:t>
      </w:r>
      <w:r w:rsidR="000072A1">
        <w:t xml:space="preserve">,v.r. </w:t>
      </w:r>
    </w:p>
    <w:p w:rsidRDefault="00AB7C63" w:rsidP="009566A2" w:rsidR="00AB7C63">
      <w:pPr>
        <w:jc w:val="right"/>
      </w:pPr>
    </w:p>
    <w:p w:rsidRDefault="00AB7C63" w:rsidP="00AB7C63" w:rsidR="00AB7C63">
      <w:pPr>
        <w:jc w:val="both"/>
      </w:pPr>
      <w:r>
        <w:t>UPUTA O PRAVNOM LIJEKU:</w:t>
      </w:r>
    </w:p>
    <w:p w:rsidRDefault="009D083C" w:rsidP="00AB7C63" w:rsidR="009D083C">
      <w:pPr>
        <w:jc w:val="both"/>
      </w:pPr>
    </w:p>
    <w:p w:rsidRDefault="009D083C" w:rsidP="00AB7C63" w:rsidR="009D083C">
      <w:pPr>
        <w:jc w:val="both"/>
      </w:pPr>
      <w:r>
        <w:tab/>
        <w:t>Protiv ovog je rješenja dopuštena žalba županijskom sudu u roku od 15 dana.</w:t>
      </w:r>
    </w:p>
    <w:p w:rsidRDefault="009D083C" w:rsidP="00AB7C63" w:rsidR="009D083C">
      <w:pPr>
        <w:jc w:val="both"/>
      </w:pPr>
      <w:r>
        <w:tab/>
        <w:t>Žalba ne odgađa provedbu rješenja (čl. 27. st. 2. ZSP-a).</w:t>
      </w:r>
    </w:p>
    <w:p w:rsidRDefault="0070592B" w:rsidP="00AB7C63" w:rsidR="0070592B">
      <w:pPr>
        <w:jc w:val="both"/>
      </w:pPr>
    </w:p>
    <w:p w:rsidRDefault="009566A2" w:rsidP="009566A2" w:rsidR="009566A2">
      <w:pPr>
        <w:jc w:val="both"/>
      </w:pPr>
      <w:r>
        <w:t>DNA:</w:t>
      </w:r>
    </w:p>
    <w:p w:rsidRDefault="009566A2" w:rsidP="009566A2" w:rsidR="009566A2">
      <w:pPr>
        <w:jc w:val="both"/>
      </w:pPr>
    </w:p>
    <w:p w:rsidRDefault="00B40156" w:rsidP="00B40156" w:rsidR="00B40156">
      <w:pPr>
        <w:ind w:firstLine="708"/>
        <w:jc w:val="both"/>
      </w:pPr>
      <w:r>
        <w:t>Svim sudionicima putem mrežne stranice e-oglasna ploča sudova</w:t>
      </w:r>
      <w:r w:rsidR="00FC0FD8">
        <w:t>.</w:t>
      </w:r>
    </w:p>
    <w:p w:rsidRDefault="00B40156" w:rsidP="00B40156" w:rsidR="00B40156">
      <w:pPr>
        <w:ind w:firstLine="708"/>
        <w:jc w:val="both"/>
      </w:pPr>
      <w:r>
        <w:t xml:space="preserve">Smatra se da je dostava pismena obavljena istekom osmog dana od dana objave pismena na mrežnoj stranici e-oglasna ploča sudova (čl. 25. st. </w:t>
      </w:r>
      <w:r w:rsidR="00FC0FD8">
        <w:t xml:space="preserve">1. i st. </w:t>
      </w:r>
      <w:r>
        <w:t>2. ZSP-a).</w:t>
      </w:r>
    </w:p>
    <w:p w:rsidRDefault="000177C0" w:rsidP="000177C0" w:rsidR="000177C0">
      <w:pPr>
        <w:jc w:val="both"/>
      </w:pPr>
    </w:p>
    <w:p w:rsidRDefault="000177C0" w:rsidP="000177C0" w:rsidR="000177C0">
      <w:pPr>
        <w:jc w:val="both"/>
      </w:pPr>
      <w:r>
        <w:t>Poštom (čl. 56. ZSP-a):</w:t>
      </w:r>
    </w:p>
    <w:p w:rsidRDefault="00FC0FD8" w:rsidP="00FC0FD8" w:rsidR="00FC0FD8">
      <w:pPr>
        <w:jc w:val="both"/>
      </w:pPr>
    </w:p>
    <w:p w:rsidRDefault="00C00C76" w:rsidP="008604A3" w:rsidR="00C00C76">
      <w:pPr>
        <w:pStyle w:val="Odlomakpopisa"/>
        <w:numPr>
          <w:ilvl w:val="0"/>
          <w:numId w:val="9"/>
        </w:numPr>
        <w:jc w:val="both"/>
      </w:pPr>
      <w:r>
        <w:t>potroša</w:t>
      </w:r>
      <w:r w:rsidR="008604A3">
        <w:t xml:space="preserve">ču </w:t>
      </w:r>
      <w:r w:rsidR="00D178D8">
        <w:t>Miloradu Šević po pun. Sergeju Vukobratović odvj. iz Jastrebarskog</w:t>
      </w:r>
    </w:p>
    <w:p w:rsidRDefault="008604A3" w:rsidP="00C00C76" w:rsidR="00C00C76">
      <w:pPr>
        <w:pStyle w:val="Odlomakpopisa"/>
        <w:numPr>
          <w:ilvl w:val="0"/>
          <w:numId w:val="9"/>
        </w:numPr>
        <w:jc w:val="both"/>
      </w:pPr>
      <w:r>
        <w:t>Poreznoj upravi, Zagreb</w:t>
      </w:r>
    </w:p>
    <w:p w:rsidRDefault="00C00C76" w:rsidP="00C00C76" w:rsidR="00C00C76">
      <w:pPr>
        <w:pStyle w:val="Odlomakpopisa"/>
        <w:numPr>
          <w:ilvl w:val="0"/>
          <w:numId w:val="9"/>
        </w:numPr>
        <w:jc w:val="both"/>
      </w:pPr>
      <w:r>
        <w:t>Općinskom</w:t>
      </w:r>
      <w:r w:rsidR="008604A3">
        <w:t xml:space="preserve"> državnom odvjetništvu u Zagrebu</w:t>
      </w:r>
    </w:p>
    <w:p w:rsidRDefault="00691CFC" w:rsidP="00C00C76" w:rsidR="00691CFC">
      <w:pPr>
        <w:pStyle w:val="Odlomakpopisa"/>
        <w:numPr>
          <w:ilvl w:val="0"/>
          <w:numId w:val="9"/>
        </w:numPr>
        <w:jc w:val="both"/>
      </w:pPr>
      <w:r>
        <w:t>povjereniku</w:t>
      </w:r>
      <w:r w:rsidR="00073604" w:rsidRPr="00073604">
        <w:t xml:space="preserve"> </w:t>
      </w:r>
      <w:r w:rsidR="00D178D8">
        <w:t>Bože Guvo</w:t>
      </w:r>
    </w:p>
    <w:p w:rsidRDefault="00B5763A" w:rsidP="00C00C76" w:rsidR="00B5763A">
      <w:pPr>
        <w:pStyle w:val="Odlomakpopisa"/>
        <w:numPr>
          <w:ilvl w:val="0"/>
          <w:numId w:val="9"/>
        </w:numPr>
        <w:jc w:val="both"/>
      </w:pPr>
      <w:r>
        <w:t xml:space="preserve">Zk odjel </w:t>
      </w:r>
      <w:r w:rsidR="00D178D8">
        <w:t>OGSZG</w:t>
      </w:r>
    </w:p>
    <w:p w:rsidRDefault="00D178D8" w:rsidP="00C00C76" w:rsidR="00B5763A">
      <w:pPr>
        <w:pStyle w:val="Odlomakpopisa"/>
        <w:numPr>
          <w:ilvl w:val="0"/>
          <w:numId w:val="9"/>
        </w:numPr>
        <w:jc w:val="both"/>
      </w:pPr>
      <w:r>
        <w:t xml:space="preserve">Erste &amp; Steiermarkische bank d.d. </w:t>
      </w:r>
    </w:p>
    <w:p w:rsidRDefault="00B5763A" w:rsidP="00C00C76" w:rsidR="00B5763A">
      <w:pPr>
        <w:pStyle w:val="Odlomakpopisa"/>
        <w:numPr>
          <w:ilvl w:val="0"/>
          <w:numId w:val="9"/>
        </w:numPr>
        <w:jc w:val="both"/>
      </w:pPr>
      <w:r>
        <w:t xml:space="preserve">Zagrebačka banka d.d </w:t>
      </w:r>
    </w:p>
    <w:p w:rsidRDefault="006E1EF7" w:rsidP="00590FB7" w:rsidR="006E1EF7" w:rsidRPr="00590FB7">
      <w:pPr>
        <w:jc w:val="both"/>
      </w:pPr>
      <w:r w:rsidRPr="00590FB7">
        <w:tab/>
      </w:r>
      <w:r w:rsidRPr="00590FB7">
        <w:tab/>
      </w:r>
      <w:r w:rsidRPr="00590FB7">
        <w:tab/>
      </w:r>
      <w:r w:rsidRPr="00590FB7">
        <w:tab/>
      </w:r>
      <w:r w:rsidRPr="00590FB7">
        <w:tab/>
      </w:r>
      <w:r w:rsidRPr="00590FB7">
        <w:tab/>
      </w:r>
      <w:r w:rsidRPr="00590FB7">
        <w:tab/>
      </w:r>
      <w:r w:rsidRPr="00590FB7">
        <w:tab/>
      </w:r>
    </w:p>
    <w:p w:rsidRDefault="006E1EF7" w:rsidP="00590FB7" w:rsidR="006E1EF7" w:rsidRPr="00590FB7">
      <w:pPr>
        <w:ind w:firstLine="720" w:left="2880"/>
        <w:jc w:val="both"/>
      </w:pPr>
      <w:r w:rsidRPr="00590FB7">
        <w:t>Za točnost otpravka – ovlašteni službenik</w:t>
      </w:r>
    </w:p>
    <w:p w:rsidRDefault="006E1EF7" w:rsidP="000072A1" w:rsidR="00C00C76">
      <w:pPr>
        <w:jc w:val="both"/>
      </w:pPr>
      <w:r w:rsidRPr="00590FB7">
        <w:tab/>
      </w:r>
      <w:r w:rsidRPr="00590FB7">
        <w:tab/>
      </w:r>
      <w:r w:rsidRPr="00590FB7">
        <w:tab/>
      </w:r>
      <w:r w:rsidRPr="00590FB7">
        <w:tab/>
      </w:r>
      <w:r w:rsidRPr="00590FB7">
        <w:tab/>
      </w:r>
      <w:r w:rsidRPr="00590FB7">
        <w:tab/>
      </w:r>
      <w:r w:rsidRPr="00590FB7">
        <w:tab/>
        <w:t xml:space="preserve">Jelena Pavić </w:t>
      </w:r>
    </w:p>
    <w:sectPr w:rsidSect="00E42AC2" w:rsidR="00C00C76">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2F56" w:rsidR="00E02F56">
      <w:r>
        <w:separator/>
      </w:r>
    </w:p>
  </w:endnote>
  <w:endnote w:id="0" w:type="continuationSeparator">
    <w:p w:rsidRDefault="00E02F56" w:rsidR="00E02F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2F56" w:rsidR="00E02F56">
      <w:r>
        <w:separator/>
      </w:r>
    </w:p>
  </w:footnote>
  <w:footnote w:id="0" w:type="continuationSeparator">
    <w:p w:rsidRDefault="00E02F56" w:rsidR="00E02F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3BEA" w:rsidR="005F3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BEA" w:rsidP="00E42AC2" w:rsidR="005F3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47C3">
      <w:rPr>
        <w:rStyle w:val="Brojstranice"/>
        <w:noProof/>
      </w:rPr>
      <w:t>3</w:t>
    </w:r>
    <w:r>
      <w:rPr>
        <w:rStyle w:val="Brojstranice"/>
      </w:rPr>
      <w:fldChar w:fldCharType="end"/>
    </w:r>
  </w:p>
  <w:p w:rsidRDefault="00D178D8" w:rsidP="00D178D8" w:rsidR="00D178D8">
    <w:pPr>
      <w:pStyle w:val="Zaglavlje"/>
      <w:jc w:val="right"/>
    </w:pPr>
    <w:r>
      <w:t>Posl. broj: 40 Sp-74/16-11</w:t>
    </w:r>
  </w:p>
  <w:p w:rsidRDefault="005F3BEA" w:rsidR="005F3BEA">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0C31" w:rsidP="004F0C31" w:rsidR="004F0C31">
    <w:pPr>
      <w:pStyle w:val="Zaglavlje"/>
      <w:jc w:val="right"/>
    </w:pPr>
    <w:r>
      <w:t>Posl. broj: 40 Sp-</w:t>
    </w:r>
    <w:r w:rsidR="00354ABE">
      <w:t>74/16-11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3C096FD0"/>
    <w:multiLevelType w:val="hybridMultilevel"/>
    <w:tmpl w:val="1EF864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cs="Times New Roman"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5CF44107"/>
    <w:multiLevelType w:val="hybridMultilevel"/>
    <w:tmpl w:val="13EE03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53569A"/>
    <w:multiLevelType w:val="hybridMultilevel"/>
    <w:tmpl w:val="E8F0D0C6"/>
    <w:lvl w:tplc="B3E606E6"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6"/>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072A1"/>
    <w:rsid w:val="000177C0"/>
    <w:rsid w:val="00017A07"/>
    <w:rsid w:val="00073604"/>
    <w:rsid w:val="0009557A"/>
    <w:rsid w:val="001178EC"/>
    <w:rsid w:val="001329AB"/>
    <w:rsid w:val="00136DCF"/>
    <w:rsid w:val="00151023"/>
    <w:rsid w:val="00154EDB"/>
    <w:rsid w:val="001B7C3B"/>
    <w:rsid w:val="001C572E"/>
    <w:rsid w:val="00220664"/>
    <w:rsid w:val="002C7D7F"/>
    <w:rsid w:val="002D74B3"/>
    <w:rsid w:val="00305CA6"/>
    <w:rsid w:val="0034103C"/>
    <w:rsid w:val="00344D8F"/>
    <w:rsid w:val="00354ABE"/>
    <w:rsid w:val="003841B1"/>
    <w:rsid w:val="003D17BA"/>
    <w:rsid w:val="003D6E32"/>
    <w:rsid w:val="00420F9A"/>
    <w:rsid w:val="0042288A"/>
    <w:rsid w:val="00453C35"/>
    <w:rsid w:val="004734CC"/>
    <w:rsid w:val="00493E5C"/>
    <w:rsid w:val="004E28E6"/>
    <w:rsid w:val="004F0C31"/>
    <w:rsid w:val="00552EBA"/>
    <w:rsid w:val="00557463"/>
    <w:rsid w:val="005624E7"/>
    <w:rsid w:val="0056564C"/>
    <w:rsid w:val="005B1E85"/>
    <w:rsid w:val="005F3BEA"/>
    <w:rsid w:val="00620161"/>
    <w:rsid w:val="00655471"/>
    <w:rsid w:val="006626FF"/>
    <w:rsid w:val="00691CFC"/>
    <w:rsid w:val="00695EDE"/>
    <w:rsid w:val="006B19D5"/>
    <w:rsid w:val="006D15E9"/>
    <w:rsid w:val="006E1EF7"/>
    <w:rsid w:val="0070592B"/>
    <w:rsid w:val="00712752"/>
    <w:rsid w:val="00752920"/>
    <w:rsid w:val="00773FC7"/>
    <w:rsid w:val="007B0FEE"/>
    <w:rsid w:val="007E41D5"/>
    <w:rsid w:val="00813598"/>
    <w:rsid w:val="008247C3"/>
    <w:rsid w:val="00835EA0"/>
    <w:rsid w:val="00855D28"/>
    <w:rsid w:val="008604A3"/>
    <w:rsid w:val="00913843"/>
    <w:rsid w:val="009566A2"/>
    <w:rsid w:val="00966B9D"/>
    <w:rsid w:val="009D083C"/>
    <w:rsid w:val="009D23CE"/>
    <w:rsid w:val="009D3CD2"/>
    <w:rsid w:val="00A318D5"/>
    <w:rsid w:val="00A36766"/>
    <w:rsid w:val="00A538B5"/>
    <w:rsid w:val="00AB7C63"/>
    <w:rsid w:val="00AF6AE0"/>
    <w:rsid w:val="00B40156"/>
    <w:rsid w:val="00B45140"/>
    <w:rsid w:val="00B453B8"/>
    <w:rsid w:val="00B53E13"/>
    <w:rsid w:val="00B5763A"/>
    <w:rsid w:val="00BA6EF3"/>
    <w:rsid w:val="00BD018A"/>
    <w:rsid w:val="00C00C76"/>
    <w:rsid w:val="00C202C7"/>
    <w:rsid w:val="00C25DA4"/>
    <w:rsid w:val="00C25FD1"/>
    <w:rsid w:val="00C6192A"/>
    <w:rsid w:val="00C9293C"/>
    <w:rsid w:val="00CD5CC4"/>
    <w:rsid w:val="00D07016"/>
    <w:rsid w:val="00D178D8"/>
    <w:rsid w:val="00D25B55"/>
    <w:rsid w:val="00D92CA8"/>
    <w:rsid w:val="00E02F56"/>
    <w:rsid w:val="00E34EFC"/>
    <w:rsid w:val="00E42AC2"/>
    <w:rsid w:val="00E46C32"/>
    <w:rsid w:val="00E735C8"/>
    <w:rsid w:val="00E75BAD"/>
    <w:rsid w:val="00EA7568"/>
    <w:rsid w:val="00EF5DD7"/>
    <w:rsid w:val="00F45669"/>
    <w:rsid w:val="00F5159D"/>
    <w:rsid w:val="00F540E1"/>
    <w:rsid w:val="00F5649F"/>
    <w:rsid w:val="00FC0FD8"/>
    <w:rsid w:val="00FD6492"/>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true" w:styleId="t-9-8" w:type="paragraph">
    <w:name w:val="t-9-8"/>
    <w:basedOn w:val="Normal"/>
    <w:rsid w:val="00B40156"/>
    <w:pPr>
      <w:spacing w:afterAutospacing="true" w:after="100" w:beforeAutospacing="true" w:before="100"/>
    </w:pPr>
  </w:style>
  <w:style w:styleId="Tekstbalonia" w:type="paragraph">
    <w:name w:val="Balloon Text"/>
    <w:basedOn w:val="Normal"/>
    <w:link w:val="TekstbaloniaChar"/>
    <w:rsid w:val="00A36766"/>
    <w:rPr>
      <w:rFonts w:cs="Tahoma" w:hAnsi="Tahoma" w:ascii="Tahoma"/>
      <w:sz w:val="16"/>
      <w:szCs w:val="16"/>
    </w:rPr>
  </w:style>
  <w:style w:customStyle="true" w:styleId="TekstbaloniaChar" w:type="character">
    <w:name w:val="Tekst balončića Char"/>
    <w:basedOn w:val="Zadanifontodlomka"/>
    <w:link w:val="Tekstbalonia"/>
    <w:rsid w:val="00A36766"/>
    <w:rPr>
      <w:rFonts w:cs="Tahoma" w:hAnsi="Tahoma" w:ascii="Tahoma"/>
      <w:sz w:val="16"/>
      <w:szCs w:val="16"/>
    </w:rPr>
  </w:style>
  <w:style w:styleId="Tekstrezerviranogmjesta" w:type="character">
    <w:name w:val="Placeholder Text"/>
    <w:basedOn w:val="Zadanifontodlomka"/>
    <w:uiPriority w:val="99"/>
    <w:semiHidden/>
    <w:rsid w:val="00557463"/>
    <w:rPr>
      <w:color w:val="808080"/>
      <w:bdr w:space="0" w:sz="0" w:color="auto" w:val="none"/>
      <w:shd w:fill="auto" w:color="auto" w:val="clear"/>
    </w:rPr>
  </w:style>
  <w:style w:customStyle="true" w:styleId="eSPISCCParagraphDefaultFont" w:type="character">
    <w:name w:val="eSPIS_CC_Paragraph Default Font"/>
    <w:basedOn w:val="Zadanifontodlomka"/>
    <w:rsid w:val="005574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463"/>
    <w:rPr>
      <w:bdr w:space="0" w:sz="0" w:color="auto" w:val="none"/>
      <w:shd w:fill="FFFFCC" w:color="auto" w:val="clear"/>
      <w:lang w:val="hr-HR"/>
    </w:rPr>
  </w:style>
  <w:style w:customStyle="true" w:styleId="PozadinaSvijetloCrvena" w:type="character">
    <w:name w:val="Pozadina_SvijetloCrvena"/>
    <w:basedOn w:val="eSPISCCParagraphDefaultFont"/>
    <w:rsid w:val="005574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463"/>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4F0C31"/>
    <w:pPr>
      <w:tabs>
        <w:tab w:pos="4536" w:val="center"/>
        <w:tab w:pos="9072" w:val="right"/>
      </w:tabs>
    </w:pPr>
  </w:style>
  <w:style w:customStyle="true" w:styleId="PodnojeChar" w:type="character">
    <w:name w:val="Podnožje Char"/>
    <w:basedOn w:val="Zadanifontodlomka"/>
    <w:link w:val="Podnoje"/>
    <w:rsid w:val="004F0C31"/>
    <w:rPr>
      <w:sz w:val="24"/>
      <w:szCs w:val="24"/>
    </w:rPr>
  </w:style>
  <w:style w:styleId="Bezproreda" w:type="paragraph">
    <w:name w:val="No Spacing"/>
    <w:uiPriority w:val="1"/>
    <w:qFormat/>
    <w:rsid w:val="006E1EF7"/>
    <w:rPr>
      <w:rFonts w:cstheme="minorBidi" w:eastAsiaTheme="minorHAnsi"/>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42AC2"/>
    <w:pPr>
      <w:tabs>
        <w:tab w:pos="4536" w:val="center"/>
        <w:tab w:pos="9072" w:val="right"/>
      </w:tabs>
    </w:pPr>
  </w:style>
  <w:style w:styleId="Brojstranice" w:type="character">
    <w:name w:val="page number"/>
    <w:basedOn w:val="Zadanifontodlomka"/>
    <w:rsid w:val="00E42AC2"/>
  </w:style>
  <w:style w:styleId="Odlomakpopisa" w:type="paragraph">
    <w:name w:val="List Paragraph"/>
    <w:basedOn w:val="Normal"/>
    <w:uiPriority w:val="34"/>
    <w:qFormat/>
    <w:rsid w:val="009D3CD2"/>
    <w:pPr>
      <w:ind w:left="720"/>
      <w:contextualSpacing/>
    </w:pPr>
  </w:style>
  <w:style w:customStyle="1" w:styleId="t-9-8" w:type="paragraph">
    <w:name w:val="t-9-8"/>
    <w:basedOn w:val="Normal"/>
    <w:rsid w:val="00B40156"/>
    <w:pPr>
      <w:spacing w:after="100" w:afterAutospacing="1" w:before="100" w:beforeAutospacing="1"/>
    </w:pPr>
  </w:style>
  <w:style w:styleId="Tekstbalonia" w:type="paragraph">
    <w:name w:val="Balloon Text"/>
    <w:basedOn w:val="Normal"/>
    <w:link w:val="TekstbaloniaChar"/>
    <w:rsid w:val="00A36766"/>
    <w:rPr>
      <w:rFonts w:ascii="Tahoma" w:cs="Tahoma" w:hAnsi="Tahoma"/>
      <w:sz w:val="16"/>
      <w:szCs w:val="16"/>
    </w:rPr>
  </w:style>
  <w:style w:customStyle="1" w:styleId="TekstbaloniaChar" w:type="character">
    <w:name w:val="Tekst balončića Char"/>
    <w:basedOn w:val="Zadanifontodlomka"/>
    <w:link w:val="Tekstbalonia"/>
    <w:rsid w:val="00A36766"/>
    <w:rPr>
      <w:rFonts w:ascii="Tahoma" w:cs="Tahoma" w:hAnsi="Tahoma"/>
      <w:sz w:val="16"/>
      <w:szCs w:val="16"/>
    </w:rPr>
  </w:style>
  <w:style w:styleId="Tekstrezerviranogmjesta" w:type="character">
    <w:name w:val="Placeholder Text"/>
    <w:basedOn w:val="Zadanifontodlomka"/>
    <w:uiPriority w:val="99"/>
    <w:semiHidden/>
    <w:rsid w:val="00557463"/>
    <w:rPr>
      <w:color w:val="808080"/>
      <w:bdr w:color="auto" w:space="0" w:sz="0" w:val="none"/>
      <w:shd w:color="auto" w:fill="auto" w:val="clear"/>
    </w:rPr>
  </w:style>
  <w:style w:customStyle="1" w:styleId="eSPISCCParagraphDefaultFont" w:type="character">
    <w:name w:val="eSPIS_CC_Paragraph Default Font"/>
    <w:basedOn w:val="Zadanifontodlomka"/>
    <w:rsid w:val="005574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463"/>
    <w:rPr>
      <w:bdr w:color="auto" w:space="0" w:sz="0" w:val="none"/>
      <w:shd w:color="auto" w:fill="FFFFCC" w:val="clear"/>
      <w:lang w:val="hr-HR"/>
    </w:rPr>
  </w:style>
  <w:style w:customStyle="1" w:styleId="PozadinaSvijetloCrvena" w:type="character">
    <w:name w:val="Pozadina_SvijetloCrvena"/>
    <w:basedOn w:val="eSPISCCParagraphDefaultFont"/>
    <w:rsid w:val="005574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463"/>
    <w:rPr>
      <w:rFonts w:ascii="Times New Roman" w:cs="Times New Roman" w:hAnsi="Times New Roman"/>
      <w:sz w:val="24"/>
      <w:bdr w:color="auto" w:space="0" w:sz="0" w:val="none"/>
      <w:shd w:color="auto" w:fill="CCFFCC" w:val="clear"/>
      <w:lang w:val="hr-HR"/>
    </w:rPr>
  </w:style>
  <w:style w:styleId="Podnoje" w:type="paragraph">
    <w:name w:val="footer"/>
    <w:basedOn w:val="Normal"/>
    <w:link w:val="PodnojeChar"/>
    <w:rsid w:val="004F0C31"/>
    <w:pPr>
      <w:tabs>
        <w:tab w:pos="4536" w:val="center"/>
        <w:tab w:pos="9072" w:val="right"/>
      </w:tabs>
    </w:pPr>
  </w:style>
  <w:style w:customStyle="1" w:styleId="PodnojeChar" w:type="character">
    <w:name w:val="Podnožje Char"/>
    <w:basedOn w:val="Zadanifontodlomka"/>
    <w:link w:val="Podnoje"/>
    <w:rsid w:val="004F0C31"/>
    <w:rPr>
      <w:sz w:val="24"/>
      <w:szCs w:val="24"/>
    </w:rPr>
  </w:style>
  <w:style w:styleId="Bezproreda" w:type="paragraph">
    <w:name w:val="No Spacing"/>
    <w:uiPriority w:val="1"/>
    <w:qFormat/>
    <w:rsid w:val="006E1EF7"/>
    <w:rPr>
      <w:rFonts w:cstheme="minorBidi" w:eastAsiaTheme="minorHAnsi"/>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710259">
      <w:bodyDiv w:val="true"/>
      <w:marLeft w:val="0"/>
      <w:marRight w:val="0"/>
      <w:marTop w:val="0"/>
      <w:marBottom w:val="0"/>
      <w:divBdr>
        <w:top w:space="0" w:sz="0" w:color="auto" w:val="none"/>
        <w:left w:space="0" w:sz="0" w:color="auto" w:val="none"/>
        <w:bottom w:space="0" w:sz="0" w:color="auto" w:val="none"/>
        <w:right w:space="0" w:sz="0" w:color="auto" w:val="none"/>
      </w:divBdr>
    </w:div>
    <w:div w:id="438646609">
      <w:bodyDiv w:val="true"/>
      <w:marLeft w:val="0"/>
      <w:marRight w:val="0"/>
      <w:marTop w:val="0"/>
      <w:marBottom w:val="0"/>
      <w:divBdr>
        <w:top w:space="0" w:sz="0" w:color="auto" w:val="none"/>
        <w:left w:space="0" w:sz="0" w:color="auto" w:val="none"/>
        <w:bottom w:space="0" w:sz="0" w:color="auto" w:val="none"/>
        <w:right w:space="0" w:sz="0" w:color="auto" w:val="none"/>
      </w:divBdr>
    </w:div>
    <w:div w:id="915556207">
      <w:bodyDiv w:val="true"/>
      <w:marLeft w:val="0"/>
      <w:marRight w:val="0"/>
      <w:marTop w:val="0"/>
      <w:marBottom w:val="0"/>
      <w:divBdr>
        <w:top w:space="0" w:sz="0" w:color="auto" w:val="none"/>
        <w:left w:space="0" w:sz="0" w:color="auto" w:val="none"/>
        <w:bottom w:space="0" w:sz="0" w:color="auto" w:val="none"/>
        <w:right w:space="0" w:sz="0" w:color="auto" w:val="none"/>
      </w:divBdr>
    </w:div>
    <w:div w:id="1393625781">
      <w:bodyDiv w:val="true"/>
      <w:marLeft w:val="0"/>
      <w:marRight w:val="0"/>
      <w:marTop w:val="0"/>
      <w:marBottom w:val="0"/>
      <w:divBdr>
        <w:top w:space="0" w:sz="0" w:color="auto" w:val="none"/>
        <w:left w:space="0" w:sz="0" w:color="auto" w:val="none"/>
        <w:bottom w:space="0" w:sz="0" w:color="auto" w:val="none"/>
        <w:right w:space="0" w:sz="0" w:color="auto" w:val="none"/>
      </w:divBdr>
    </w:div>
    <w:div w:id="1633439672">
      <w:bodyDiv w:val="true"/>
      <w:marLeft w:val="0"/>
      <w:marRight w:val="0"/>
      <w:marTop w:val="0"/>
      <w:marBottom w:val="0"/>
      <w:divBdr>
        <w:top w:space="0" w:sz="0" w:color="auto" w:val="none"/>
        <w:left w:space="0" w:sz="0" w:color="auto" w:val="none"/>
        <w:bottom w:space="0" w:sz="0" w:color="auto" w:val="none"/>
        <w:right w:space="0" w:sz="0" w:color="auto" w:val="none"/>
      </w:divBdr>
      <w:divsChild>
        <w:div w:id="593324886">
          <w:marLeft w:val="0"/>
          <w:marRight w:val="0"/>
          <w:marTop w:val="0"/>
          <w:marBottom w:val="0"/>
          <w:divBdr>
            <w:top w:space="0" w:sz="0" w:color="auto" w:val="none"/>
            <w:left w:space="0" w:sz="0" w:color="auto" w:val="none"/>
            <w:bottom w:space="0" w:sz="0" w:color="auto" w:val="none"/>
            <w:right w:space="0" w:sz="0" w:color="auto" w:val="none"/>
          </w:divBdr>
          <w:divsChild>
            <w:div w:id="1161387526">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Jasna</izvorni_sadrzaj>
    <derivirana_varijabla naziv="DomainObject.DonositeljOdluke.Ime_1">Jasna</derivirana_varijabla>
  </DomainObject.DonositeljOdluke.Ime>
  <DomainObject.DonositeljOdluke.Prezime>
    <izvorni_sadrzaj>Gažić Ferenčina</izvorni_sadrzaj>
    <derivirana_varijabla naziv="DomainObject.DonositeljOdluke.Prezime_1">Gažić Ferenčina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izvorni_sadrzaj>
    <derivirana_varijabla naziv="DomainObject.Predmet.Broj_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2016.</izvorni_sadrzaj>
    <derivirana_varijabla naziv="DomainObject.Predmet.DatumOsnivanja_1">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Sp-74/2016</izvorni_sadrzaj>
    <derivirana_varijabla naziv="DomainObject.Predmet.OznakaBroj_1">Sp-74/2016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Jasna Gažić Ferenčina</izvorni_sadrzaj>
    <derivirana_varijabla naziv="DomainObject.Predmet.Referada.Sudac_1">Jasna Gažić Ferenčina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Milorad Šević</izvorni_sadrzaj>
    <derivirana_varijabla naziv="DomainObject.Predmet.StrankaFormated_1">  Milorad Šević</derivirana_varijabla>
  </DomainObject.Predmet.StrankaFormated>
  <DomainObject.Predmet.StrankaFormatedOIB>
    <izvorni_sadrzaj>  Milorad Šević, OIB 88229092131</izvorni_sadrzaj>
    <derivirana_varijabla naziv="DomainObject.Predmet.StrankaFormatedOIB_1">  Milorad Šević, OIB 88229092131</derivirana_varijabla>
  </DomainObject.Predmet.StrankaFormatedOIB>
  <DomainObject.Predmet.StrankaFormatedWithAdress>
    <izvorni_sadrzaj> Milorad Šević, Ferenščica II. 58 A, 10000 Zagreb</izvorni_sadrzaj>
    <derivirana_varijabla naziv="DomainObject.Predmet.StrankaFormatedWithAdress_1"> Milorad Šević, Ferenščica II. 58 A, 10000 Zagreb</derivirana_varijabla>
  </DomainObject.Predmet.StrankaFormatedWithAdress>
  <DomainObject.Predmet.StrankaFormatedWithAdressOIB>
    <izvorni_sadrzaj> Milorad Šević, OIB 88229092131, Ferenščica II. 58 A, 10000 Zagreb</izvorni_sadrzaj>
    <derivirana_varijabla naziv="DomainObject.Predmet.StrankaFormatedWithAdressOIB_1"> Milorad Šević, OIB 88229092131, Ferenščica II. 58 A, 10000 Zagreb</derivirana_varijabla>
  </DomainObject.Predmet.StrankaFormatedWithAdressOIB>
  <DomainObject.Predmet.StrankaWithAdress>
    <izvorni_sadrzaj>Milorad Šević Ferenščica II. 58 A,10000 Zagreb</izvorni_sadrzaj>
    <derivirana_varijabla naziv="DomainObject.Predmet.StrankaWithAdress_1">Milorad Šević Ferenščica II. 58 A,10000 Zagreb</derivirana_varijabla>
  </DomainObject.Predmet.StrankaWithAdress>
  <DomainObject.Predmet.StrankaWithAdressOIB>
    <izvorni_sadrzaj>Milorad Šević, OIB 88229092131, Ferenščica II. 58 A,10000 Zagreb</izvorni_sadrzaj>
    <derivirana_varijabla naziv="DomainObject.Predmet.StrankaWithAdressOIB_1">Milorad Šević, OIB 88229092131, Ferenščica II. 58 A,10000 Zagreb</derivirana_varijabla>
  </DomainObject.Predmet.StrankaWithAdressOIB>
  <DomainObject.Predmet.StrankaNazivFormated>
    <izvorni_sadrzaj>Milorad Šević</izvorni_sadrzaj>
    <derivirana_varijabla naziv="DomainObject.Predmet.StrankaNazivFormated_1">Milorad Šević</derivirana_varijabla>
  </DomainObject.Predmet.StrankaNazivFormated>
  <DomainObject.Predmet.StrankaNazivFormatedOIB>
    <izvorni_sadrzaj>Milorad Šević, OIB 88229092131</izvorni_sadrzaj>
    <derivirana_varijabla naziv="DomainObject.Predmet.StrankaNazivFormatedOIB_1">Milorad Šević, OIB 88229092131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Jelena  Pavić</izvorni_sadrzaj>
    <derivirana_varijabla naziv="DomainObject.Predmet.Zapisnicar_1">Jelena  Pavić</derivirana_varijabla>
  </DomainObject.Predmet.Zapisnicar>
  <DomainObject.Predmet.StrankaListFormated>
    <izvorni_sadrzaj>
      <item>Milorad Šević</item>
    </izvorni_sadrzaj>
    <derivirana_varijabla naziv="DomainObject.Predmet.StrankaListFormated_1">
      <item>Milorad Šević</item>
    </derivirana_varijabla>
  </DomainObject.Predmet.StrankaListFormated>
  <DomainObject.Predmet.StrankaListFormatedOIB>
    <izvorni_sadrzaj>
      <item>Milorad Šević, OIB 88229092131</item>
    </izvorni_sadrzaj>
    <derivirana_varijabla naziv="DomainObject.Predmet.StrankaListFormatedOIB_1">
      <item>Milorad Šević, OIB 88229092131</item>
    </derivirana_varijabla>
  </DomainObject.Predmet.StrankaListFormatedOIB>
  <DomainObject.Predmet.StrankaListFormatedWithAdress>
    <izvorni_sadrzaj>
      <item>Milorad Šević, Ferenščica II. 58 A, 10000 Zagreb</item>
    </izvorni_sadrzaj>
    <derivirana_varijabla naziv="DomainObject.Predmet.StrankaListFormatedWithAdress_1">
      <item>Milorad Šević, Ferenščica II. 58 A, 10000 Zagreb</item>
    </derivirana_varijabla>
  </DomainObject.Predmet.StrankaListFormatedWithAdress>
  <DomainObject.Predmet.StrankaListFormatedWithAdressOIB>
    <izvorni_sadrzaj>
      <item>Milorad Šević, OIB 88229092131, Ferenščica II. 58 A, 10000 Zagreb</item>
    </izvorni_sadrzaj>
    <derivirana_varijabla naziv="DomainObject.Predmet.StrankaListFormatedWithAdressOIB_1">
      <item>Milorad Šević, OIB 88229092131, Ferenščica II. 58 A, 10000 Zagreb</item>
    </derivirana_varijabla>
  </DomainObject.Predmet.StrankaListFormatedWithAdressOIB>
  <DomainObject.Predmet.StrankaListNazivFormated>
    <izvorni_sadrzaj>
      <item>Milorad Šević</item>
    </izvorni_sadrzaj>
    <derivirana_varijabla naziv="DomainObject.Predmet.StrankaListNazivFormated_1">
      <item>Milorad Šević</item>
    </derivirana_varijabla>
  </DomainObject.Predmet.StrankaListNazivFormated>
  <DomainObject.Predmet.StrankaListNazivFormatedOIB>
    <izvorni_sadrzaj>
      <item>Milorad Šević, OIB 88229092131</item>
    </izvorni_sadrzaj>
    <derivirana_varijabla naziv="DomainObject.Predmet.StrankaListNazivFormatedOIB_1">
      <item>Milorad Šević, OIB 88229092131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Sergej Vukobratović</item>
      <item>Općinsko državno odvjetništvo u Zagrebu</item>
    </izvorni_sadrzaj>
    <derivirana_varijabla naziv="DomainObject.Predmet.OstaliListFormated_1">
      <item>Sergej Vukobratović</item>
      <item>Općinsko državno odvjetništvo u Zagrebu</item>
    </derivirana_varijabla>
  </DomainObject.Predmet.OstaliListFormated>
  <DomainObject.Predmet.OstaliListFormatedOIB>
    <izvorni_sadrzaj>
      <item>Sergej Vukobratović</item>
      <item>Općinsko državno odvjetništvo u Zagrebu</item>
    </izvorni_sadrzaj>
    <derivirana_varijabla naziv="DomainObject.Predmet.OstaliListFormatedOIB_1">
      <item>Sergej Vukobratović</item>
      <item>Općinsko državno odvjetništvo u Zagrebu</item>
    </derivirana_varijabla>
  </DomainObject.Predmet.OstaliListFormatedOIB>
  <DomainObject.Predmet.OstaliListFormatedWithAdress>
    <izvorni_sadrzaj>
      <item>Sergej Vukobratović</item>
      <item>Općinsko državno odvjetništvo u Zagrebu, -, 10000 Zagreb</item>
    </izvorni_sadrzaj>
    <derivirana_varijabla naziv="DomainObject.Predmet.OstaliListFormatedWithAdress_1">
      <item>Sergej Vukobratović</item>
      <item>Općinsko državno odvjetništvo u Zagrebu, -, 10000 Zagreb</item>
    </derivirana_varijabla>
  </DomainObject.Predmet.OstaliListFormatedWithAdress>
  <DomainObject.Predmet.OstaliListFormatedWithAdressOIB>
    <izvorni_sadrzaj>
      <item>Sergej Vukobratović</item>
      <item>Općinsko državno odvjetništvo u Zagrebu, -, 10000 Zagreb</item>
    </izvorni_sadrzaj>
    <derivirana_varijabla naziv="DomainObject.Predmet.OstaliListFormatedWithAdressOIB_1">
      <item>Sergej Vukobratović</item>
      <item>Općinsko državno odvjetništvo u Zagrebu, -, 10000 Zagreb</item>
    </derivirana_varijabla>
  </DomainObject.Predmet.OstaliListFormatedWithAdressOIB>
  <DomainObject.Predmet.OstaliListNazivFormated>
    <izvorni_sadrzaj>
      <item>Sergej Vukobratović</item>
      <item>Općinsko državno odvjetništvo u Zagrebu</item>
    </izvorni_sadrzaj>
    <derivirana_varijabla naziv="DomainObject.Predmet.OstaliListNazivFormated_1">
      <item>Sergej Vukobratović</item>
      <item>Općinsko državno odvjetništvo u Zagrebu</item>
    </derivirana_varijabla>
  </DomainObject.Predmet.OstaliListNazivFormated>
  <DomainObject.Predmet.OstaliListNazivFormatedOIB>
    <izvorni_sadrzaj>
      <item>Sergej Vukobratović</item>
      <item>Općinsko državno odvjetništvo u Zagrebu</item>
    </izvorni_sadrzaj>
    <derivirana_varijabla naziv="DomainObject.Predmet.OstaliListNazivFormatedOIB_1">
      <item>Sergej Vukobratović</item>
      <item>Općinsko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Milorad Šević</izvorni_sadrzaj>
    <derivirana_varijabla naziv="DomainObject.Predmet.StrankaIDrugi_1">Milorad Šević</derivirana_varijabla>
  </DomainObject.Predmet.StrankaIDrugi>
  <DomainObject.Predmet.ProtustrankaIDrugi>
    <izvorni_sadrzaj/>
    <derivirana_varijabla naziv="DomainObject.Predmet.ProtustrankaIDrugi_1"/>
  </DomainObject.Predmet.ProtustrankaIDrugi>
  <DomainObject.Predmet.StrankaIDrugiAdressOIB>
    <izvorni_sadrzaj>Milorad Šević, OIB 88229092131, Ferenščica II. 58 A, 10000 Zagreb</izvorni_sadrzaj>
    <derivirana_varijabla naziv="DomainObject.Predmet.StrankaIDrugiAdressOIB_1">Milorad Šević, OIB 88229092131, Ferenščica II. 58 A,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Milorad Šević</item>
      <item>Sergej Vukobratović</item>
      <item>Općinsko državno odvjetništvo u Zagrebu</item>
    </izvorni_sadrzaj>
    <derivirana_varijabla naziv="DomainObject.Predmet.SudioniciListNaziv_1">
      <item>Milorad Šević</item>
      <item>Sergej Vukobratović</item>
      <item>Općinsko državno odvjetništvo u Zagrebu</item>
    </derivirana_varijabla>
  </DomainObject.Predmet.SudioniciListNaziv>
  <DomainObject.Predmet.SudioniciListAdressOIB>
    <izvorni_sadrzaj>
      <item>Milorad Šević, OIB 88229092131, Ferenščica II. 58 A,10000 Zagreb</item>
      <item>Sergej Vukobratović</item>
      <item>Općinsko državno odvjetništvo u Zagrebu, -,10000 Zagreb</item>
    </izvorni_sadrzaj>
    <derivirana_varijabla naziv="DomainObject.Predmet.SudioniciListAdressOIB_1">
      <item>Milorad Šević, OIB 88229092131, Ferenščica II. 58 A,10000 Zagreb</item>
      <item>Sergej Vukobratović</item>
      <item>Općinsko državno odvjetništvo u Zagrebu,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88229092131</item>
      <item>, OIB null</item>
      <item>, OIB null</item>
    </izvorni_sadrzaj>
    <derivirana_varijabla naziv="DomainObject.Predmet.SudioniciListNazivOIB_1">
      <item>, OIB 88229092131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8B957E-6AE2-4882-AF71-639928CB5C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3</properties:Pages>
  <properties:Words>1256</properties:Words>
  <properties:Characters>6723</properties:Characters>
  <properties:Lines>150</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2017-12-27T11:35:00Z</dcterms:created>
  <dc:creator>RH - TDU</dc:creator>
  <cp:lastModifiedBy>Jelena Pavić</cp:lastModifiedBy>
  <cp:lastPrinted>2017-12-27T11:35:00Z</cp:lastPrinted>
  <dcterms:modified xmlns:xsi="http://www.w3.org/2001/XMLSchema-instance" xsi:type="dcterms:W3CDTF">2017-12-28T07:29:00Z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