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6fcc" w14:paraId="c106fcc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B2793F">
        <w:rPr>
          <w:rFonts w:cs="Times New Roman" w:eastAsia="Times New Roman"/>
          <w:lang w:eastAsia="hr-HR"/>
        </w:rPr>
        <w:t>7</w:t>
      </w:r>
      <w:r w:rsidR="0031697E">
        <w:rPr>
          <w:rFonts w:cs="Times New Roman" w:eastAsia="Times New Roman"/>
          <w:lang w:eastAsia="hr-HR"/>
        </w:rPr>
        <w:t>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B2793F" w:rsidRPr="00B2793F">
        <w:t>KOMAKS-GRAĐENJE d.o.o.</w:t>
      </w:r>
      <w:r w:rsidR="00427A42">
        <w:t xml:space="preserve">, Zagreb, </w:t>
      </w:r>
      <w:proofErr w:type="spellStart"/>
      <w:r w:rsidR="00B2793F" w:rsidRPr="00B2793F">
        <w:t>Vrhovčev</w:t>
      </w:r>
      <w:proofErr w:type="spellEnd"/>
      <w:r w:rsidR="00B2793F" w:rsidRPr="00B2793F">
        <w:t xml:space="preserve"> vijenac 70</w:t>
      </w:r>
      <w:r w:rsidR="00427A42">
        <w:t xml:space="preserve">, OIB: </w:t>
      </w:r>
      <w:r w:rsidR="00B2793F" w:rsidRPr="00B2793F">
        <w:t>74481955375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D62A59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E77974" w:rsidRPr="00B2793F">
        <w:t>KOMAKS-GRAĐENJE d.o.o.</w:t>
      </w:r>
      <w:r w:rsidR="00E77974">
        <w:t xml:space="preserve">, Zagreb, </w:t>
      </w:r>
      <w:proofErr w:type="spellStart"/>
      <w:r w:rsidR="00E77974" w:rsidRPr="00B2793F">
        <w:t>Vrhovčev</w:t>
      </w:r>
      <w:proofErr w:type="spellEnd"/>
      <w:r w:rsidR="00E77974" w:rsidRPr="00B2793F">
        <w:t xml:space="preserve"> vijenac 70</w:t>
      </w:r>
      <w:r w:rsidR="00E77974">
        <w:t xml:space="preserve">, OIB: </w:t>
      </w:r>
      <w:r w:rsidR="00E77974" w:rsidRPr="00B2793F">
        <w:t>74481955375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E77974">
        <w:rPr>
          <w:rFonts w:cs="Times New Roman" w:eastAsia="Times New Roman"/>
          <w:lang w:eastAsia="hr-HR"/>
        </w:rPr>
        <w:t>8</w:t>
      </w:r>
      <w:r w:rsidR="00856FA6">
        <w:rPr>
          <w:rFonts w:cs="Times New Roman" w:eastAsia="Times New Roman"/>
          <w:lang w:eastAsia="hr-HR"/>
        </w:rPr>
        <w:t>.</w:t>
      </w:r>
      <w:r w:rsidR="00E77974">
        <w:rPr>
          <w:rFonts w:cs="Times New Roman" w:eastAsia="Times New Roman"/>
          <w:lang w:eastAsia="hr-HR"/>
        </w:rPr>
        <w:t>224</w:t>
      </w:r>
      <w:r w:rsidR="00856FA6">
        <w:rPr>
          <w:rFonts w:cs="Times New Roman" w:eastAsia="Times New Roman"/>
          <w:lang w:eastAsia="hr-HR"/>
        </w:rPr>
        <w:t>,</w:t>
      </w:r>
      <w:r w:rsidR="00E77974">
        <w:rPr>
          <w:rFonts w:cs="Times New Roman" w:eastAsia="Times New Roman"/>
          <w:lang w:eastAsia="hr-HR"/>
        </w:rPr>
        <w:t>97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D62A59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35B61">
        <w:rPr>
          <w:rFonts w:cs="Times New Roman" w:eastAsia="Times New Roman"/>
          <w:lang w:eastAsia="hr-HR"/>
        </w:rPr>
        <w:t xml:space="preserve">, v. r. </w:t>
      </w:r>
    </w:p>
    <w:p w:rsidRDefault="00935B61" w:rsidP="00907AB4" w:rsidR="00935B61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35B61" w:rsidP="004A36CD" w:rsidR="00935B61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935B61" w:rsidP="00907AB4" w:rsidR="00935B61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1338A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35B61"/>
    <w:rsid w:val="00992706"/>
    <w:rsid w:val="009D1C66"/>
    <w:rsid w:val="009F26F0"/>
    <w:rsid w:val="00A1720E"/>
    <w:rsid w:val="00A80E54"/>
    <w:rsid w:val="00B2793F"/>
    <w:rsid w:val="00B37838"/>
    <w:rsid w:val="00B9067A"/>
    <w:rsid w:val="00BD3B48"/>
    <w:rsid w:val="00BF0A6A"/>
    <w:rsid w:val="00C3281E"/>
    <w:rsid w:val="00C53427"/>
    <w:rsid w:val="00C83325"/>
    <w:rsid w:val="00CF2305"/>
    <w:rsid w:val="00D165AC"/>
    <w:rsid w:val="00D62A59"/>
    <w:rsid w:val="00DF0D66"/>
    <w:rsid w:val="00E77974"/>
    <w:rsid w:val="00E9568D"/>
    <w:rsid w:val="00EC0067"/>
    <w:rsid w:val="00F16860"/>
    <w:rsid w:val="00F3008C"/>
    <w:rsid w:val="00F95E52"/>
    <w:rsid w:val="00FB5452"/>
    <w:rsid w:val="00FC0A06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B6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B6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B6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B6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B6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5B6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5B6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5B6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St-971/2018</izvorni_sadrzaj>
    <derivirana_varijabla naziv="DomainObject.Predmet.OznakaBroj_1">St-971/2018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KOMAKS-GRAĐENJE d.o.o. zastupanog po punomoćniku Andrea Vujinović</izvorni_sadrzaj>
    <derivirana_varijabla naziv="DomainObject.Predmet.ProtustrankaFormated_1">  KOMAKS-GRAĐENJE d.o.o. zastupanog po punomoćniku Andrea Vujinović</derivirana_varijabla>
  </DomainObject.Predmet.ProtustrankaFormated>
  <DomainObject.Predmet.ProtustrankaFormatedOIB>
    <izvorni_sadrzaj>  KOMAKS-GRAĐENJE d.o.o., OIB 74481955375 zastupanog po punomoćniku Andrea Vujinović</izvorni_sadrzaj>
    <derivirana_varijabla naziv="DomainObject.Predmet.ProtustrankaFormatedOIB_1">  KOMAKS-GRAĐENJE d.o.o., OIB 74481955375 zastupanog po punomoćniku Andrea Vujinović</derivirana_varijabla>
  </DomainObject.Predmet.ProtustrankaFormatedOIB>
  <DomainObject.Predmet.ProtustrankaFormatedWithAdress>
    <izvorni_sadrzaj> KOMAKS-GRAĐENJE d.o.o., Vrhovčev vijenac 70, 10000 Zagreb zastupanog po punomoćniku Andrea Vujinović</izvorni_sadrzaj>
    <derivirana_varijabla naziv="DomainObject.Predmet.ProtustrankaFormatedWithAdress_1"> KOMAKS-GRAĐENJE d.o.o., Vrhovčev vijenac 70, 10000 Zagreb zastupanog po punomoćniku Andrea Vujinović</derivirana_varijabla>
  </DomainObject.Predmet.ProtustrankaFormatedWithAdress>
  <DomainObject.Predmet.ProtustrankaFormatedWithAdressOIB>
    <izvorni_sadrzaj> KOMAKS-GRAĐENJE d.o.o., OIB 74481955375, Vrhovčev vijenac 70, 10000 Zagreb zastupanog po punomoćniku Andrea Vujinović</izvorni_sadrzaj>
    <derivirana_varijabla naziv="DomainObject.Predmet.ProtustrankaFormatedWithAdressOIB_1"> KOMAKS-GRAĐENJE d.o.o., OIB 74481955375, Vrhovčev vijenac 70, 10000 Zagreb zastupanog po punomoćniku Andrea Vujinović</derivirana_varijabla>
  </DomainObject.Predmet.ProtustrankaFormatedWithAdressOIB>
  <DomainObject.Predmet.ProtustrankaWithAdress>
    <izvorni_sadrzaj>KOMAKS-GRAĐENJE d.o.o. Vrhovčev vijenac 70, 10000 Zagreb</izvorni_sadrzaj>
    <derivirana_varijabla naziv="DomainObject.Predmet.ProtustrankaWithAdress_1">KOMAKS-GRAĐENJE d.o.o. Vrhovčev vijenac 70, 10000 Zagreb</derivirana_varijabla>
  </DomainObject.Predmet.ProtustrankaWithAdress>
  <DomainObject.Predmet.ProtustrankaWithAdressOIB>
    <izvorni_sadrzaj>KOMAKS-GRAĐENJE d.o.o., OIB 74481955375, Vrhovčev vijenac 70, 10000 Zagreb</izvorni_sadrzaj>
    <derivirana_varijabla naziv="DomainObject.Predmet.ProtustrankaWithAdressOIB_1">KOMAKS-GRAĐENJE d.o.o., OIB 74481955375, Vrhovčev vijenac 70, 10000 Zagreb</derivirana_varijabla>
  </DomainObject.Predmet.ProtustrankaWithAdressOIB>
  <DomainObject.Predmet.ProtustrankaNazivFormated>
    <izvorni_sadrzaj>KOMAKS-GRAĐENJE d.o.o.</izvorni_sadrzaj>
    <derivirana_varijabla naziv="DomainObject.Predmet.ProtustrankaNazivFormated_1">KOMAKS-GRAĐENJE d.o.o.</derivirana_varijabla>
  </DomainObject.Predmet.ProtustrankaNazivFormated>
  <DomainObject.Predmet.ProtustrankaNazivFormatedOIB>
    <izvorni_sadrzaj>KOMAKS-GRAĐENJE d.o.o., OIB 74481955375</izvorni_sadrzaj>
    <derivirana_varijabla naziv="DomainObject.Predmet.ProtustrankaNazivFormatedOIB_1">KOMAKS-GRAĐENJE d.o.o., OIB 74481955375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KOMAKS-GRAĐENJE d.o.o. zastupanog po punomoćniku Andrea Vujinović</item>
    </izvorni_sadrzaj>
    <derivirana_varijabla naziv="DomainObject.Predmet.ProtuStrankaListFormated_1">
      <item>KOMAKS-GRAĐENJE d.o.o. zastupanog po punomoćniku Andrea Vujinović</item>
    </derivirana_varijabla>
  </DomainObject.Predmet.ProtuStrankaListFormated>
  <DomainObject.Predmet.ProtuStrankaListFormatedOIB>
    <izvorni_sadrzaj>
      <item>KOMAKS-GRAĐENJE d.o.o., OIB 74481955375 zastupanog po punomoćniku Andrea Vujinović</item>
    </izvorni_sadrzaj>
    <derivirana_varijabla naziv="DomainObject.Predmet.ProtuStrankaListFormatedOIB_1">
      <item>KOMAKS-GRAĐENJE d.o.o., OIB 74481955375 zastupanog po punomoćniku Andrea Vujinović</item>
    </derivirana_varijabla>
  </DomainObject.Predmet.ProtuStrankaListFormatedOIB>
  <DomainObject.Predmet.ProtuStrankaListFormatedWithAdress>
    <izvorni_sadrzaj>
      <item>KOMAKS-GRAĐENJE d.o.o., Vrhovčev vijenac 70, 10000 Zagreb zastupanog po punomoćniku Andrea Vujinović</item>
    </izvorni_sadrzaj>
    <derivirana_varijabla naziv="DomainObject.Predmet.ProtuStrankaListFormatedWithAdress_1">
      <item>KOMAKS-GRAĐENJE d.o.o., Vrhovčev vijenac 70, 10000 Zagreb zastupanog po punomoćniku Andrea Vujinović</item>
    </derivirana_varijabla>
  </DomainObject.Predmet.ProtuStrankaListFormatedWithAdress>
  <DomainObject.Predmet.ProtuStrankaListFormatedWithAdressOIB>
    <izvorni_sadrzaj>
      <item>KOMAKS-GRAĐENJE d.o.o., OIB 74481955375, Vrhovčev vijenac 70, 10000 Zagreb zastupanog po punomoćniku Andrea Vujinović</item>
    </izvorni_sadrzaj>
    <derivirana_varijabla naziv="DomainObject.Predmet.ProtuStrankaListFormatedWithAdressOIB_1">
      <item>KOMAKS-GRAĐENJE d.o.o., OIB 74481955375, Vrhovčev vijenac 70, 10000 Zagreb zastupanog po punomoćniku Andrea Vujinović</item>
    </derivirana_varijabla>
  </DomainObject.Predmet.ProtuStrankaListFormatedWithAdressOIB>
  <DomainObject.Predmet.ProtuStrankaListNazivFormated>
    <izvorni_sadrzaj>
      <item>KOMAKS-GRAĐENJE d.o.o.</item>
    </izvorni_sadrzaj>
    <derivirana_varijabla naziv="DomainObject.Predmet.ProtuStrankaListNazivFormated_1">
      <item>KOMAKS-GRAĐENJE d.o.o.</item>
    </derivirana_varijabla>
  </DomainObject.Predmet.ProtuStrankaListNazivFormated>
  <DomainObject.Predmet.ProtuStrankaListNazivFormatedOIB>
    <izvorni_sadrzaj>
      <item>KOMAKS-GRAĐENJE d.o.o., OIB 74481955375</item>
    </izvorni_sadrzaj>
    <derivirana_varijabla naziv="DomainObject.Predmet.ProtuStrankaListNazivFormatedOIB_1">
      <item>KOMAKS-GRAĐENJE d.o.o., OIB 74481955375</item>
    </derivirana_varijabla>
  </DomainObject.Predmet.ProtuStrankaListNazivFormatedOIB>
  <DomainObject.Predmet.OstaliListFormated>
    <izvorni_sadrzaj>
      <item>Andrea Vujinović punomoćnica sudionika u postupku KOMAKS-GRAĐENJE d.o.o.</item>
    </izvorni_sadrzaj>
    <derivirana_varijabla naziv="DomainObject.Predmet.OstaliListFormated_1">
      <item>Andrea Vujinović punomoćnica sudionika u postupku KOMAKS-GRAĐENJE d.o.o.</item>
    </derivirana_varijabla>
  </DomainObject.Predmet.OstaliListFormated>
  <DomainObject.Predmet.OstaliListFormatedOIB>
    <izvorni_sadrzaj>
      <item>Andrea Vujinović, OIB 86576191332 punomoćnica sudionika u postupku KOMAKS-GRAĐENJE d.o.o.</item>
    </izvorni_sadrzaj>
    <derivirana_varijabla naziv="DomainObject.Predmet.OstaliListFormatedOIB_1">
      <item>Andrea Vujinović, OIB 86576191332 punomoćnica sudionika u postupku KOMAKS-GRAĐENJE d.o.o.</item>
    </derivirana_varijabla>
  </DomainObject.Predmet.OstaliListFormatedOIB>
  <DomainObject.Predmet.OstaliListFormatedWithAdress>
    <izvorni_sadrzaj>
      <item>Andrea Vujinović, Ulica Grada Chicaga 37, 10000 Zagreb punomoćnica sudionika u postupku KOMAKS-GRAĐENJE d.o.o.</item>
    </izvorni_sadrzaj>
    <derivirana_varijabla naziv="DomainObject.Predmet.OstaliListFormatedWithAdress_1">
      <item>Andrea Vujinović, Ulica Grada Chicaga 37, 10000 Zagreb punomoćnica sudionika u postupku KOMAKS-GRAĐENJE d.o.o.</item>
    </derivirana_varijabla>
  </DomainObject.Predmet.OstaliListFormatedWithAdress>
  <DomainObject.Predmet.OstaliListFormatedWithAdressOIB>
    <izvorni_sadrzaj>
      <item>Andrea Vujinović, OIB 86576191332, Ulica Grada Chicaga 37, 10000 Zagreb punomoćnica sudionika u postupku KOMAKS-GRAĐENJE d.o.o.</item>
    </izvorni_sadrzaj>
    <derivirana_varijabla naziv="DomainObject.Predmet.OstaliListFormatedWithAdressOIB_1">
      <item>Andrea Vujinović, OIB 86576191332, Ulica Grada Chicaga 37, 10000 Zagreb punomoćnica sudionika u postupku KOMAKS-GRAĐENJE d.o.o.</item>
    </derivirana_varijabla>
  </DomainObject.Predmet.OstaliListFormatedWithAdressOIB>
  <DomainObject.Predmet.OstaliListNazivFormated>
    <izvorni_sadrzaj>
      <item>Andrea Vujinović</item>
    </izvorni_sadrzaj>
    <derivirana_varijabla naziv="DomainObject.Predmet.OstaliListNazivFormated_1">
      <item>Andrea Vujinović</item>
    </derivirana_varijabla>
  </DomainObject.Predmet.OstaliListNazivFormated>
  <DomainObject.Predmet.OstaliListNazivFormatedOIB>
    <izvorni_sadrzaj>
      <item>Andrea Vujinović, OIB 86576191332</item>
    </izvorni_sadrzaj>
    <derivirana_varijabla naziv="DomainObject.Predmet.OstaliListNazivFormatedOIB_1">
      <item>Andrea Vujinović, OIB 86576191332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KOMAKS-GRAĐENJE d.o.o.</izvorni_sadrzaj>
    <derivirana_varijabla naziv="DomainObject.Predmet.ProtustrankaIDrugi_1">KOMAKS-GRAĐENJE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KOMAKS-GRAĐENJE d.o.o., OIB 74481955375, Vrhovčev vijenac 70, 10000 Zagreb</izvorni_sadrzaj>
    <derivirana_varijabla naziv="DomainObject.Predmet.ProtustrankaIDrugiAdressOIB_1">KOMAKS-GRAĐENJE d.o.o., OIB 74481955375,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KOMAKS-GRAĐENJE d.o.o.</item>
      <item>Andrea Vujinović</item>
    </izvorni_sadrzaj>
    <derivirana_varijabla naziv="DomainObject.Predmet.SudioniciListNaziv_1">
      <item>Fina Regionalni centar Zagreb</item>
      <item>KOMAKS-GRAĐENJE d.o.o.</item>
      <item>Andrea Vujinović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KOMAKS-GRAĐENJE d.o.o., OIB 74481955375, Vrhovčev vijenac 70,10000 Zagreb</item>
      <item>Andrea Vujinović, OIB 86576191332, Ulica Grada Chicaga 37,10000 Zagreb</item>
    </izvorni_sadrzaj>
    <derivirana_varijabla naziv="DomainObject.Predmet.SudioniciListAdressOIB_1">
      <item>Fina Regionalni centar Zagreb, OIB 85821130368, Trg svibanjskih žrtava 1995.1,10000 Zagreb</item>
      <item>KOMAKS-GRAĐENJE d.o.o., OIB 74481955375, Vrhovčev vijenac 70,10000 Zagreb</item>
      <item>Andrea Vujinović, OIB 86576191332, Ulica Grada Chicaga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74481955375</item>
      <item>, OIB 86576191332</item>
    </izvorni_sadrzaj>
    <derivirana_varijabla naziv="DomainObject.Predmet.SudioniciListNazivOIB_1">
      <item>, OIB 85821130368</item>
      <item>, OIB 74481955375</item>
      <item>, OIB 86576191332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1484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2018-07-25T12:36:00Z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2018-07-30T07:05:00Z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(St-971-18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