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3a684" w14:paraId="e03a684" w:rsidRDefault="00640D34" w:rsidP="00C816E9" w:rsidR="00354830">
      <w:pPr>
        <w:jc w:val="both"/>
        <w15:collapsed w:val="false"/>
      </w:pPr>
      <w:bookmarkStart w:name="_GoBack" w:id="0"/>
      <w:bookmarkEnd w:id="0"/>
      <w:r>
        <w:rPr>
          <w:noProof/>
          <w:lang w:eastAsia="hr-HR"/>
        </w:rPr>
        <w:drawing>
          <wp:inline distR="0" distL="0" distB="0" distT="0">
            <wp:extent cy="962025" cx="723900"/>
            <wp:effectExtent b="9525" r="0" t="0" l="0"/>
            <wp:docPr descr="cid:image001.png@01D4B6EA.4F2C1AC0" name="Slika 1" id="1"/>
            <wp:cNvGraphicFramePr>
              <a:graphicFrameLocks noChangeAspect="true"/>
            </wp:cNvGraphicFramePr>
            <a:graphic>
              <a:graphicData uri="http://schemas.openxmlformats.org/drawingml/2006/picture">
                <pic:pic>
                  <pic:nvPicPr>
                    <pic:cNvPr descr="cid:image001.png@01D4B6EA.4F2C1AC0" name="Slika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54830" w:rsidP="00C816E9" w:rsidR="00354830">
      <w:pPr>
        <w:jc w:val="both"/>
      </w:pPr>
      <w:r>
        <w:t xml:space="preserve"> </w:t>
      </w:r>
    </w:p>
    <w:p w:rsidRDefault="00354830" w:rsidP="00C816E9" w:rsidR="00354830">
      <w:pPr>
        <w:jc w:val="both"/>
      </w:pPr>
      <w:r>
        <w:t>REPUBLIKA HRVATSKA</w:t>
      </w:r>
      <w:r>
        <w:tab/>
      </w:r>
      <w:r>
        <w:tab/>
      </w:r>
      <w:r>
        <w:tab/>
      </w:r>
      <w:r>
        <w:tab/>
      </w:r>
      <w:r>
        <w:tab/>
      </w:r>
    </w:p>
    <w:p w:rsidRDefault="00354830" w:rsidP="00C816E9" w:rsidR="00354830">
      <w:pPr>
        <w:jc w:val="both"/>
      </w:pPr>
      <w:r>
        <w:t>TRGOVAČKI SUD U ZAGREBU</w:t>
      </w:r>
    </w:p>
    <w:p w:rsidRDefault="00354830" w:rsidP="00C816E9" w:rsidR="00354830">
      <w:pPr>
        <w:jc w:val="both"/>
      </w:pPr>
      <w:r>
        <w:t>Zagreb, Amruševa 2/II</w:t>
      </w:r>
      <w:r>
        <w:tab/>
      </w:r>
      <w:r>
        <w:tab/>
      </w:r>
      <w:r>
        <w:tab/>
      </w:r>
      <w:r>
        <w:tab/>
      </w:r>
      <w:r>
        <w:tab/>
      </w:r>
      <w:r>
        <w:tab/>
        <w:t xml:space="preserve">   </w:t>
      </w:r>
      <w:r w:rsidR="00640D34">
        <w:tab/>
      </w:r>
      <w:r>
        <w:t>18. St-</w:t>
      </w:r>
      <w:r w:rsidR="00C816E9">
        <w:t>337</w:t>
      </w:r>
      <w:r>
        <w:t>/2019</w:t>
      </w:r>
      <w:r w:rsidR="00640D34">
        <w:t>-2</w:t>
      </w:r>
      <w:r w:rsidR="007515EE">
        <w:t>7</w:t>
      </w:r>
    </w:p>
    <w:p w:rsidRDefault="00354830" w:rsidP="00C816E9" w:rsidR="00354830">
      <w:pPr>
        <w:jc w:val="both"/>
      </w:pPr>
    </w:p>
    <w:p w:rsidRDefault="00354830" w:rsidP="00C816E9" w:rsidR="00354830">
      <w:pPr>
        <w:jc w:val="both"/>
      </w:pPr>
    </w:p>
    <w:p w:rsidRDefault="00354830" w:rsidP="00C816E9" w:rsidR="00354830">
      <w:pPr>
        <w:ind w:firstLine="708" w:left="2124"/>
        <w:jc w:val="both"/>
      </w:pPr>
      <w:r>
        <w:t>R E P U B L I K A   H R VA T S K A</w:t>
      </w:r>
    </w:p>
    <w:p w:rsidRDefault="00354830" w:rsidP="00C816E9" w:rsidR="00354830">
      <w:pPr>
        <w:jc w:val="both"/>
      </w:pPr>
    </w:p>
    <w:p w:rsidRDefault="00354830" w:rsidP="00C816E9" w:rsidR="00354830">
      <w:pPr>
        <w:jc w:val="both"/>
      </w:pPr>
      <w:r>
        <w:t xml:space="preserve"> </w:t>
      </w:r>
      <w:r>
        <w:tab/>
      </w:r>
      <w:r>
        <w:tab/>
      </w:r>
      <w:r>
        <w:tab/>
      </w:r>
      <w:r>
        <w:tab/>
      </w:r>
      <w:r>
        <w:tab/>
        <w:t xml:space="preserve"> R J E Š E N J E</w:t>
      </w:r>
    </w:p>
    <w:p w:rsidRDefault="00354830" w:rsidP="00C816E9" w:rsidR="00354830">
      <w:pPr>
        <w:jc w:val="both"/>
      </w:pPr>
      <w:r>
        <w:tab/>
      </w:r>
      <w:r>
        <w:tab/>
      </w:r>
      <w:r>
        <w:tab/>
      </w:r>
      <w:r>
        <w:tab/>
      </w:r>
      <w:r>
        <w:tab/>
      </w:r>
      <w:r>
        <w:tab/>
        <w:t>I</w:t>
      </w:r>
    </w:p>
    <w:p w:rsidRDefault="00354830" w:rsidP="00C816E9" w:rsidR="00354830">
      <w:pPr>
        <w:jc w:val="both"/>
      </w:pPr>
      <w:r>
        <w:tab/>
      </w:r>
      <w:r>
        <w:tab/>
      </w:r>
      <w:r>
        <w:tab/>
      </w:r>
      <w:r>
        <w:tab/>
      </w:r>
      <w:r>
        <w:tab/>
        <w:t>ZA K L J U ČAK</w:t>
      </w:r>
    </w:p>
    <w:p w:rsidRDefault="00354830" w:rsidP="00C816E9" w:rsidR="00354830">
      <w:pPr>
        <w:jc w:val="both"/>
      </w:pPr>
    </w:p>
    <w:p w:rsidRDefault="007B4AF9" w:rsidP="00C816E9" w:rsidR="007B4AF9">
      <w:pPr>
        <w:jc w:val="both"/>
      </w:pPr>
    </w:p>
    <w:p w:rsidRDefault="00354830" w:rsidP="00995807" w:rsidR="00354830">
      <w:pPr>
        <w:ind w:firstLine="708"/>
        <w:jc w:val="both"/>
      </w:pPr>
      <w:r>
        <w:t xml:space="preserve">Trgovački sud u Zagrebu, sudac Danijela Uzelac, u stečajnom postupku u povodu prijedloga 1. REPUBLIKE HRVATSKE, </w:t>
      </w:r>
      <w:r w:rsidR="007B4AF9">
        <w:t xml:space="preserve">Ministarstva obrane, </w:t>
      </w:r>
      <w:r>
        <w:t xml:space="preserve">OIB </w:t>
      </w:r>
      <w:r w:rsidR="00F76681">
        <w:t>66486182714</w:t>
      </w:r>
      <w:r>
        <w:t xml:space="preserve">, koju zastupa Županijsko </w:t>
      </w:r>
      <w:r w:rsidR="00E75365">
        <w:t>državno odvjetništvo u Zagrebu,</w:t>
      </w:r>
      <w:r>
        <w:t xml:space="preserve"> 2. </w:t>
      </w:r>
      <w:r w:rsidR="00232B88" w:rsidRPr="00232B88">
        <w:t>AGRAM BANK</w:t>
      </w:r>
      <w:r w:rsidR="00232B88">
        <w:t>E</w:t>
      </w:r>
      <w:r w:rsidR="00232B88" w:rsidRPr="00232B88">
        <w:t xml:space="preserve"> d.d., OIB 70663193635, Zagreb, Ulica grada Vukovara 74, </w:t>
      </w:r>
      <w:r w:rsidR="00232B88">
        <w:t xml:space="preserve">ranije </w:t>
      </w:r>
      <w:r w:rsidR="00E87B2B">
        <w:t>KREDITN</w:t>
      </w:r>
      <w:r w:rsidR="00E75365">
        <w:t>E</w:t>
      </w:r>
      <w:r>
        <w:t xml:space="preserve"> BANK</w:t>
      </w:r>
      <w:r w:rsidR="00E75365">
        <w:t>E</w:t>
      </w:r>
      <w:r>
        <w:t xml:space="preserve"> ZAGREB d.d., OIB </w:t>
      </w:r>
      <w:r w:rsidR="004F5039">
        <w:t>70663193</w:t>
      </w:r>
      <w:r w:rsidR="004C2AF4">
        <w:t>635, Zagreb, Ulica Grada Vukovara 292, koj</w:t>
      </w:r>
      <w:r w:rsidR="00E75365">
        <w:t>u</w:t>
      </w:r>
      <w:r w:rsidR="004C2AF4">
        <w:t xml:space="preserve"> zastupa punomoćnica Marina Ljubanović, odvjetnica u Zagrebu i 3. FOND</w:t>
      </w:r>
      <w:r w:rsidR="00E75365">
        <w:t>A</w:t>
      </w:r>
      <w:r w:rsidR="004C2AF4">
        <w:t xml:space="preserve"> ZA ZAŠTITU OKOLOŠA I ENERGETSKU UČINKOVITOST, OIB </w:t>
      </w:r>
      <w:r w:rsidR="001837BF">
        <w:t>86828625994, Zagreb, Radnička cesta 80,</w:t>
      </w:r>
      <w:r w:rsidR="004C2AF4">
        <w:t xml:space="preserve"> </w:t>
      </w:r>
      <w:r>
        <w:t xml:space="preserve">za otvaranje stečajnog postupka nad dužnikom </w:t>
      </w:r>
      <w:r w:rsidR="00393C86" w:rsidRPr="00393C86">
        <w:t>NIVETA d.o.o., OI</w:t>
      </w:r>
      <w:r w:rsidR="00393C86">
        <w:t xml:space="preserve">B21685154841, Zagreb, Bisačka 14, </w:t>
      </w:r>
      <w:r w:rsidR="00E75365">
        <w:t>4</w:t>
      </w:r>
      <w:r w:rsidR="00376971">
        <w:t>. ožujka</w:t>
      </w:r>
      <w:r>
        <w:t xml:space="preserve"> 2019.</w:t>
      </w:r>
    </w:p>
    <w:p w:rsidRDefault="00995807" w:rsidP="00995807" w:rsidR="00995807">
      <w:pPr>
        <w:ind w:firstLine="708"/>
        <w:jc w:val="both"/>
      </w:pPr>
    </w:p>
    <w:p w:rsidRDefault="00354830" w:rsidP="00C816E9" w:rsidR="00354830">
      <w:pPr>
        <w:jc w:val="both"/>
      </w:pPr>
    </w:p>
    <w:p w:rsidRDefault="00354830" w:rsidP="00C816E9" w:rsidR="00354830">
      <w:pPr>
        <w:jc w:val="both"/>
      </w:pPr>
      <w:r>
        <w:t xml:space="preserve"> </w:t>
      </w:r>
      <w:r w:rsidR="00995807">
        <w:tab/>
      </w:r>
      <w:r w:rsidR="00995807">
        <w:tab/>
      </w:r>
      <w:r w:rsidR="00995807">
        <w:tab/>
      </w:r>
      <w:r w:rsidR="00995807">
        <w:tab/>
      </w:r>
      <w:r w:rsidR="00995807">
        <w:tab/>
      </w:r>
      <w:r>
        <w:t xml:space="preserve"> r i j e š i o   j e</w:t>
      </w:r>
    </w:p>
    <w:p w:rsidRDefault="00995807" w:rsidP="00C816E9" w:rsidR="00995807">
      <w:pPr>
        <w:jc w:val="both"/>
      </w:pPr>
    </w:p>
    <w:p w:rsidRDefault="00354830" w:rsidP="00C816E9" w:rsidR="00354830">
      <w:pPr>
        <w:jc w:val="both"/>
      </w:pPr>
    </w:p>
    <w:p w:rsidRDefault="00354830" w:rsidP="00C816E9" w:rsidR="00354830">
      <w:pPr>
        <w:ind w:firstLine="708"/>
        <w:jc w:val="both"/>
      </w:pPr>
      <w:r>
        <w:t xml:space="preserve">Pokreće se prethodni postupak radi utvrđivanja pretpostavki za otvaranje stečajnog postupka nad dužnikom </w:t>
      </w:r>
      <w:r w:rsidR="001837BF">
        <w:t>NIVETA d.o.o.,</w:t>
      </w:r>
      <w:r w:rsidR="00393C86">
        <w:t xml:space="preserve"> </w:t>
      </w:r>
      <w:r w:rsidR="001837BF">
        <w:t>OIB</w:t>
      </w:r>
      <w:r w:rsidR="00393C86">
        <w:t xml:space="preserve"> 21685154841,</w:t>
      </w:r>
      <w:r w:rsidR="001837BF">
        <w:t xml:space="preserve"> </w:t>
      </w:r>
      <w:r w:rsidR="00393C86">
        <w:t>Zagreb, Bisačka 14.</w:t>
      </w:r>
    </w:p>
    <w:p w:rsidRDefault="007B4AF9" w:rsidP="00C816E9" w:rsidR="007B4AF9">
      <w:pPr>
        <w:ind w:firstLine="708"/>
        <w:jc w:val="both"/>
      </w:pPr>
    </w:p>
    <w:p w:rsidRDefault="00354830" w:rsidP="00C816E9" w:rsidR="00354830">
      <w:pPr>
        <w:jc w:val="both"/>
      </w:pPr>
    </w:p>
    <w:p w:rsidRDefault="00995807" w:rsidP="00C816E9" w:rsidR="00354830">
      <w:pPr>
        <w:jc w:val="both"/>
      </w:pPr>
      <w:r>
        <w:tab/>
      </w:r>
      <w:r>
        <w:tab/>
      </w:r>
      <w:r>
        <w:tab/>
      </w:r>
      <w:r>
        <w:tab/>
        <w:t xml:space="preserve">          </w:t>
      </w:r>
      <w:r w:rsidR="00354830">
        <w:t xml:space="preserve">  z a k l j u č i o  j e </w:t>
      </w:r>
    </w:p>
    <w:p w:rsidRDefault="007B4AF9" w:rsidP="00C816E9" w:rsidR="007B4AF9">
      <w:pPr>
        <w:jc w:val="both"/>
      </w:pPr>
    </w:p>
    <w:p w:rsidRDefault="00354830" w:rsidP="00C816E9" w:rsidR="00354830">
      <w:pPr>
        <w:jc w:val="both"/>
      </w:pPr>
    </w:p>
    <w:p w:rsidRDefault="00354830" w:rsidP="00393C86" w:rsidR="00354830">
      <w:pPr>
        <w:ind w:firstLine="708"/>
        <w:jc w:val="both"/>
      </w:pPr>
      <w:r>
        <w:t xml:space="preserve">I. Naređuje se osobi ovlaštenoj za zastupanje </w:t>
      </w:r>
      <w:r w:rsidR="00393C86">
        <w:t xml:space="preserve">dužnika Ferencu Holo, OIB 57600971921 Srbija, Kanjiža, Atilina 14,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354830" w:rsidP="00C816E9" w:rsidR="00354830">
      <w:pPr>
        <w:jc w:val="both"/>
      </w:pPr>
    </w:p>
    <w:p w:rsidRDefault="00354830" w:rsidP="00C816E9" w:rsidR="00354830">
      <w:pPr>
        <w:ind w:firstLine="708"/>
        <w:jc w:val="both"/>
      </w:pPr>
      <w:r>
        <w:t xml:space="preserve">II. Naređuje se osobi ovlaštenoj za zastupanje dužnika iz točke I. izreke u roku 8 dana, dostaviti ovom sudu podatke o pravnoj i činjeničnoj osnovi u odnosu na svaki dio imovine i </w:t>
      </w:r>
      <w:r>
        <w:lastRenderedPageBreak/>
        <w:t>obveza, te o dokazima, osobito ispravama kojima se oni mogu potkrijepiti i potvrditi da su navedeni podaci točni i potpuni i da ništa od imovine i obveza nije zatajeno.</w:t>
      </w:r>
    </w:p>
    <w:p w:rsidRDefault="00354830" w:rsidP="00C816E9" w:rsidR="00354830">
      <w:pPr>
        <w:jc w:val="both"/>
      </w:pPr>
    </w:p>
    <w:p w:rsidRDefault="00354830" w:rsidP="00C816E9" w:rsidR="00354830">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354830" w:rsidP="00C816E9" w:rsidR="00354830">
      <w:pPr>
        <w:jc w:val="both"/>
      </w:pPr>
    </w:p>
    <w:p w:rsidRDefault="00354830" w:rsidP="005E2EF2" w:rsidR="00354830">
      <w:pPr>
        <w:ind w:firstLine="708"/>
        <w:jc w:val="both"/>
      </w:pPr>
      <w:r>
        <w:t>U slučaju neodazivanja na saslušanje sud može osobi ovlaštenoj za zastupanje dužnika odrediti dovođenje, a može je i kazniti novčanom kaznom u iznosu do 10.000,00 kn.</w:t>
      </w:r>
    </w:p>
    <w:p w:rsidRDefault="00354830" w:rsidP="00C816E9" w:rsidR="00354830">
      <w:pPr>
        <w:jc w:val="both"/>
      </w:pPr>
    </w:p>
    <w:p w:rsidRDefault="00354830" w:rsidP="00C816E9" w:rsidR="00354830">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354830" w:rsidP="00C816E9" w:rsidR="00354830">
      <w:pPr>
        <w:jc w:val="both"/>
      </w:pPr>
    </w:p>
    <w:p w:rsidRDefault="00354830" w:rsidP="00C816E9" w:rsidR="00354830">
      <w:pPr>
        <w:ind w:firstLine="708"/>
        <w:jc w:val="both"/>
      </w:pPr>
      <w:r>
        <w:t>V. Osoba ovlaštena za zastupanje dužnika odgovara kazneno za davanje netočnih ili nepotpunih podataka, obavijesti i izvješća kao za davanje lažnog iskaza u postupku pred sudom.</w:t>
      </w:r>
    </w:p>
    <w:p w:rsidRDefault="00354830" w:rsidP="00C816E9" w:rsidR="00354830">
      <w:pPr>
        <w:jc w:val="both"/>
      </w:pPr>
    </w:p>
    <w:p w:rsidRDefault="00354830" w:rsidP="00C816E9" w:rsidR="00354830">
      <w:pPr>
        <w:ind w:firstLine="708"/>
        <w:jc w:val="both"/>
      </w:pPr>
      <w:r>
        <w:t xml:space="preserve">VI. Određuje se ročište radi izjašnjenja o prijedlogu za otvaranje stečajnog postupka za </w:t>
      </w:r>
      <w:r w:rsidR="008D199B">
        <w:t xml:space="preserve">11. travnja 2019. u 9.45 </w:t>
      </w:r>
      <w:r>
        <w:t xml:space="preserve">u dvorišnoj zgradi Trgovačkog suda u Zagrebu, Petrinjska 8, u sobi broj </w:t>
      </w:r>
      <w:r w:rsidR="00376971">
        <w:t>56/III</w:t>
      </w:r>
      <w:r>
        <w:t xml:space="preserve"> na koje se pozivaju dostavom ovog rješenja:</w:t>
      </w:r>
    </w:p>
    <w:p w:rsidRDefault="00354830" w:rsidP="00C816E9" w:rsidR="00354830">
      <w:pPr>
        <w:jc w:val="both"/>
      </w:pPr>
      <w:r>
        <w:t>-</w:t>
      </w:r>
      <w:r>
        <w:tab/>
        <w:t>predlagatelj</w:t>
      </w:r>
      <w:r w:rsidR="008D199B">
        <w:t>i,</w:t>
      </w:r>
    </w:p>
    <w:p w:rsidRDefault="00354830" w:rsidP="00C816E9" w:rsidR="00354830">
      <w:pPr>
        <w:jc w:val="both"/>
      </w:pPr>
      <w:r>
        <w:t>-</w:t>
      </w:r>
      <w:r>
        <w:tab/>
        <w:t>dužnik,</w:t>
      </w:r>
    </w:p>
    <w:p w:rsidRDefault="00354830" w:rsidP="00C816E9" w:rsidR="00354830">
      <w:pPr>
        <w:jc w:val="both"/>
      </w:pPr>
      <w:r>
        <w:t>-</w:t>
      </w:r>
      <w:r>
        <w:tab/>
        <w:t>zastupnik po zakonu dužnika</w:t>
      </w:r>
    </w:p>
    <w:p w:rsidRDefault="00354830" w:rsidP="00C816E9" w:rsidR="00354830">
      <w:pPr>
        <w:jc w:val="both"/>
      </w:pPr>
      <w:r>
        <w:t>-</w:t>
      </w:r>
      <w:r>
        <w:tab/>
        <w:t>osob</w:t>
      </w:r>
      <w:r w:rsidR="008D199B">
        <w:t xml:space="preserve">e </w:t>
      </w:r>
      <w:r>
        <w:t>koj</w:t>
      </w:r>
      <w:r w:rsidR="008D199B">
        <w:t>e</w:t>
      </w:r>
      <w:r>
        <w:t xml:space="preserve"> za dužnika obavlja poslove platnog prometa </w:t>
      </w:r>
    </w:p>
    <w:p w:rsidRDefault="00354830" w:rsidP="00C816E9" w:rsidR="00354830">
      <w:pPr>
        <w:jc w:val="both"/>
      </w:pPr>
    </w:p>
    <w:p w:rsidRDefault="00354830" w:rsidP="00C816E9" w:rsidR="00354830">
      <w:pPr>
        <w:ind w:firstLine="708"/>
        <w:jc w:val="both"/>
      </w:pPr>
      <w:r>
        <w:t xml:space="preserve"> VII. Osobe  navedene  u točki </w:t>
      </w:r>
      <w:r w:rsidR="00C816E9">
        <w:t>VI. izreke ovog zaključka</w:t>
      </w:r>
      <w:r>
        <w:t xml:space="preserve">  rješenja  mogu  se  i  pisano  izjasniti o prijedlogu.</w:t>
      </w:r>
    </w:p>
    <w:p w:rsidRDefault="00354830" w:rsidP="00C816E9" w:rsidR="00354830">
      <w:pPr>
        <w:jc w:val="both"/>
      </w:pPr>
    </w:p>
    <w:p w:rsidRDefault="00354830" w:rsidP="00C816E9" w:rsidR="00354830">
      <w:pPr>
        <w:jc w:val="both"/>
      </w:pPr>
      <w:r>
        <w:t xml:space="preserve">  </w:t>
      </w:r>
      <w:r>
        <w:tab/>
      </w:r>
      <w:r>
        <w:tab/>
      </w:r>
      <w:r>
        <w:tab/>
      </w:r>
      <w:r>
        <w:tab/>
      </w:r>
      <w:r>
        <w:tab/>
        <w:t xml:space="preserve">   Obrazloženje</w:t>
      </w:r>
    </w:p>
    <w:p w:rsidRDefault="00354830" w:rsidP="00C816E9" w:rsidR="00354830">
      <w:pPr>
        <w:jc w:val="both"/>
      </w:pPr>
    </w:p>
    <w:p w:rsidRDefault="00354830" w:rsidP="00C816E9" w:rsidR="00354830">
      <w:pPr>
        <w:jc w:val="both"/>
      </w:pPr>
    </w:p>
    <w:p w:rsidRDefault="00354830" w:rsidP="00376971" w:rsidR="00354830">
      <w:pPr>
        <w:ind w:firstLine="708"/>
        <w:jc w:val="both"/>
      </w:pPr>
      <w:r>
        <w:t>Financijska agencija podnijela je na temelju odredbe čl. 429. st. 1. Stečajnog zakona (“Narodne novine” broj: 71/15. i 107/14., dalje: SZ) zahtjev za provedbu skraćenog stečajnog postupka nad dužnikom.</w:t>
      </w:r>
    </w:p>
    <w:p w:rsidRDefault="00354830" w:rsidP="00C816E9" w:rsidR="00354830">
      <w:pPr>
        <w:jc w:val="both"/>
      </w:pPr>
    </w:p>
    <w:p w:rsidRDefault="00354830" w:rsidP="00376971" w:rsidR="00354830">
      <w:pPr>
        <w:ind w:firstLine="708"/>
        <w:jc w:val="both"/>
      </w:pPr>
      <w:r>
        <w:t>Nakon pokretanja postupka Republ</w:t>
      </w:r>
      <w:r w:rsidR="00DA3F83">
        <w:t xml:space="preserve">ika Hrvatska, Ministarstvo obrane, </w:t>
      </w:r>
      <w:r w:rsidR="009A0653">
        <w:t>Kreditna</w:t>
      </w:r>
      <w:r w:rsidR="00DA3F83">
        <w:t xml:space="preserve"> banka Zagreb d.d. i</w:t>
      </w:r>
      <w:r w:rsidR="009A0653">
        <w:t xml:space="preserve"> Fond za zaštitu okoliša i energe</w:t>
      </w:r>
      <w:r w:rsidR="00DA3F83">
        <w:t xml:space="preserve">tsku učinkovitost </w:t>
      </w:r>
      <w:r w:rsidR="00902CD3">
        <w:t xml:space="preserve">dostavili </w:t>
      </w:r>
      <w:r>
        <w:t xml:space="preserve">su </w:t>
      </w:r>
      <w:r w:rsidR="00DA3F83">
        <w:t>obrasce kojima su kao vjerovnici</w:t>
      </w:r>
      <w:r>
        <w:t>, predložil</w:t>
      </w:r>
      <w:r w:rsidR="00902CD3">
        <w:t>i</w:t>
      </w:r>
      <w:r>
        <w:t xml:space="preserve"> </w:t>
      </w:r>
      <w:r w:rsidR="00DA3F83">
        <w:t xml:space="preserve">otvoriti stečajni postupak </w:t>
      </w:r>
      <w:r>
        <w:t xml:space="preserve">nad dužnikom. </w:t>
      </w:r>
    </w:p>
    <w:p w:rsidRDefault="00354830" w:rsidP="00C816E9" w:rsidR="00354830">
      <w:pPr>
        <w:jc w:val="both"/>
      </w:pPr>
    </w:p>
    <w:p w:rsidRDefault="00354830" w:rsidP="00EE5845" w:rsidR="00354830">
      <w:pPr>
        <w:ind w:firstLine="708"/>
        <w:jc w:val="both"/>
      </w:pPr>
      <w:r>
        <w:t>Imajući u vidu navedeno, kao i da su vjerovnic</w:t>
      </w:r>
      <w:r w:rsidR="00EE5845">
        <w:t xml:space="preserve">i </w:t>
      </w:r>
      <w:r>
        <w:t>u roku 45 dana od dana objave oglasa, predložil</w:t>
      </w:r>
      <w:r w:rsidR="00EE5845">
        <w:t xml:space="preserve">i </w:t>
      </w:r>
      <w:r>
        <w:t xml:space="preserve">otvoriti stečaj nad dužnikom, na temelju odredbe čl. 433. SZ-a </w:t>
      </w:r>
      <w:r w:rsidR="00EE5845">
        <w:t xml:space="preserve">sud je </w:t>
      </w:r>
      <w:r>
        <w:t xml:space="preserve">rješenjem obustavio skraćeni stečajni postupak, a potom je, odgovarajućom primjenom općih odredbi stečajnoga postupka u smislu čl. 115. SZ-a donio rješenje o </w:t>
      </w:r>
      <w:r w:rsidR="00EE5845">
        <w:t>pokretanju prethodnoga postupka.</w:t>
      </w:r>
    </w:p>
    <w:p w:rsidRDefault="00354830" w:rsidP="00C816E9" w:rsidR="00354830">
      <w:pPr>
        <w:jc w:val="both"/>
      </w:pPr>
    </w:p>
    <w:p w:rsidRDefault="00354830" w:rsidP="00EE5845" w:rsidR="00354830">
      <w:pPr>
        <w:ind w:firstLine="708"/>
        <w:jc w:val="both"/>
      </w:pPr>
      <w:r>
        <w:t xml:space="preserve">Budući da sud nije mogao utvrditi </w:t>
      </w:r>
      <w:r w:rsidR="00EE5845">
        <w:t xml:space="preserve">cjelokupnu </w:t>
      </w:r>
      <w:r>
        <w:t>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354830" w:rsidP="00C816E9" w:rsidR="00354830">
      <w:pPr>
        <w:jc w:val="both"/>
      </w:pPr>
    </w:p>
    <w:p w:rsidRDefault="00354830" w:rsidP="007B4AF9" w:rsidR="00354830">
      <w:pPr>
        <w:ind w:firstLine="708"/>
        <w:jc w:val="both"/>
      </w:pPr>
      <w:r>
        <w:t xml:space="preserve">Odluka iz točke II. izreke ovog zaključka temelji se na odredbi čl. 17. st. 2. SZ-a. 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354830" w:rsidP="00E87B2B" w:rsidR="00354830">
      <w:pPr>
        <w:ind w:firstLine="708"/>
        <w:jc w:val="both"/>
      </w:pPr>
      <w:r>
        <w:t>Na temelju odredbe čl. 123. st. 1. SZ-a zakazao je ročište radi očitovanja  o prijedlogu za otvaranje stečajnog postupka (točka VI. izreke zaključka).</w:t>
      </w:r>
    </w:p>
    <w:p w:rsidRDefault="00354830" w:rsidP="00C816E9" w:rsidR="00354830">
      <w:pPr>
        <w:jc w:val="both"/>
      </w:pPr>
    </w:p>
    <w:p w:rsidRDefault="00354830" w:rsidP="00E87B2B" w:rsidR="00354830">
      <w:pPr>
        <w:ind w:firstLine="708"/>
        <w:jc w:val="both"/>
      </w:pPr>
      <w:r>
        <w:t>Budući da se prema odredbi čl. 123. st. 2. SZ-a osobe koje su pozvane na navedeno ročište o prijedlogu se mogu očitovati i pisano, odlučeno je kao u točki VII. izreke ovog zaključka.</w:t>
      </w:r>
    </w:p>
    <w:p w:rsidRDefault="00354830" w:rsidP="00C816E9" w:rsidR="00354830">
      <w:pPr>
        <w:jc w:val="both"/>
      </w:pPr>
    </w:p>
    <w:p w:rsidRDefault="00354830" w:rsidP="00C816E9" w:rsidR="00354830">
      <w:pPr>
        <w:jc w:val="both"/>
      </w:pPr>
      <w:r>
        <w:t xml:space="preserve">                      </w:t>
      </w:r>
      <w:r w:rsidR="00E87B2B">
        <w:tab/>
      </w:r>
      <w:r w:rsidR="00E87B2B">
        <w:tab/>
      </w:r>
      <w:r w:rsidR="00E87B2B">
        <w:tab/>
      </w:r>
      <w:r w:rsidR="00E87B2B">
        <w:tab/>
      </w:r>
      <w:r>
        <w:t xml:space="preserve">    U Zagrebu </w:t>
      </w:r>
      <w:r w:rsidR="00E75365">
        <w:t>4</w:t>
      </w:r>
      <w:r w:rsidR="00E87B2B">
        <w:t>. ožujka</w:t>
      </w:r>
      <w:r>
        <w:t xml:space="preserve"> 2019.</w:t>
      </w:r>
    </w:p>
    <w:p w:rsidRDefault="00F85E5D" w:rsidP="00C816E9" w:rsidR="00354830">
      <w:pPr>
        <w:jc w:val="both"/>
      </w:pPr>
      <w:r>
        <w:tab/>
      </w:r>
      <w:r>
        <w:tab/>
      </w:r>
      <w:r>
        <w:tab/>
      </w:r>
      <w:r>
        <w:tab/>
      </w:r>
      <w:r>
        <w:tab/>
      </w:r>
      <w:r>
        <w:tab/>
      </w:r>
      <w:r>
        <w:tab/>
      </w:r>
      <w:r>
        <w:tab/>
      </w:r>
      <w:r>
        <w:tab/>
      </w:r>
      <w:r>
        <w:tab/>
        <w:t xml:space="preserve">      </w:t>
      </w:r>
      <w:r w:rsidR="00354830">
        <w:t>Sudac</w:t>
      </w:r>
    </w:p>
    <w:p w:rsidRDefault="00354830" w:rsidP="00C816E9" w:rsidR="00354830">
      <w:pPr>
        <w:jc w:val="both"/>
      </w:pPr>
      <w:r>
        <w:t xml:space="preserve">  </w:t>
      </w:r>
      <w:r>
        <w:tab/>
      </w:r>
      <w:r>
        <w:tab/>
      </w:r>
      <w:r>
        <w:tab/>
      </w:r>
      <w:r>
        <w:tab/>
      </w:r>
      <w:r>
        <w:tab/>
      </w:r>
      <w:r w:rsidR="00F85E5D">
        <w:tab/>
      </w:r>
      <w:r w:rsidR="00F85E5D">
        <w:tab/>
      </w:r>
      <w:r w:rsidR="00F85E5D">
        <w:tab/>
      </w:r>
      <w:r w:rsidR="00F85E5D">
        <w:tab/>
        <w:t xml:space="preserve">           Danijela Uzelac</w:t>
      </w:r>
    </w:p>
    <w:p w:rsidRDefault="00354830" w:rsidP="00C816E9" w:rsidR="00354830">
      <w:pPr>
        <w:jc w:val="both"/>
      </w:pPr>
    </w:p>
    <w:p w:rsidRDefault="00354830" w:rsidP="00C816E9" w:rsidR="00354830">
      <w:pPr>
        <w:jc w:val="both"/>
      </w:pPr>
    </w:p>
    <w:p w:rsidRDefault="00354830" w:rsidP="00C816E9" w:rsidR="00354830">
      <w:pPr>
        <w:jc w:val="both"/>
      </w:pPr>
      <w:r>
        <w:t>Uputa o pravnom lijeku:</w:t>
      </w:r>
    </w:p>
    <w:p w:rsidRDefault="00354830" w:rsidP="00C816E9" w:rsidR="00354830">
      <w:pPr>
        <w:jc w:val="both"/>
      </w:pPr>
      <w:r>
        <w:t>Protiv ovog rješenja nije dopuštena žalba (čl. 115.st. 1. SZ-a). Protiv ovog zaključka nije dopuštena žalba</w:t>
      </w:r>
      <w:r w:rsidR="00995807">
        <w:t xml:space="preserve"> (čl.19.st.7. SZ-a)</w:t>
      </w:r>
      <w:r>
        <w:t>.</w:t>
      </w:r>
    </w:p>
    <w:p w:rsidRDefault="00354830" w:rsidP="00C816E9" w:rsidR="00354830">
      <w:pPr>
        <w:jc w:val="both"/>
      </w:pPr>
    </w:p>
    <w:p w:rsidRDefault="00354830" w:rsidP="00F85E5D" w:rsidR="00354830">
      <w:pPr>
        <w:jc w:val="both"/>
      </w:pPr>
      <w:r>
        <w:t xml:space="preserve">                                  </w:t>
      </w:r>
      <w:r w:rsidR="00995807">
        <w:tab/>
      </w:r>
      <w:r w:rsidR="00995807">
        <w:tab/>
      </w:r>
      <w:r w:rsidR="00995807">
        <w:tab/>
      </w:r>
      <w:r w:rsidR="00995807">
        <w:tab/>
        <w:t xml:space="preserve">                        </w:t>
      </w:r>
      <w:r w:rsidR="005E2EF2">
        <w:tab/>
      </w:r>
      <w:r w:rsidR="005E2EF2">
        <w:tab/>
      </w:r>
      <w:r w:rsidR="00F85E5D">
        <w:t xml:space="preserve"> </w:t>
      </w:r>
    </w:p>
    <w:p w:rsidRDefault="00F85E5D" w:rsidP="00F85E5D" w:rsidR="00F85E5D">
      <w:pPr>
        <w:ind w:firstLine="708" w:left="4956"/>
      </w:pPr>
      <w:r>
        <w:t>Za toč. otpravka – ovl. službenik</w:t>
      </w:r>
    </w:p>
    <w:p w:rsidRDefault="00F85E5D" w:rsidP="00F85E5D" w:rsidR="00F85E5D">
      <w:r>
        <w:tab/>
      </w:r>
      <w:r>
        <w:tab/>
      </w:r>
      <w:r>
        <w:tab/>
      </w:r>
      <w:r>
        <w:tab/>
      </w:r>
      <w:r>
        <w:tab/>
      </w:r>
      <w:r>
        <w:tab/>
      </w:r>
      <w:r>
        <w:tab/>
      </w:r>
      <w:r>
        <w:tab/>
      </w:r>
      <w:r>
        <w:tab/>
        <w:t>Kristina Švajger</w:t>
      </w:r>
    </w:p>
    <w:p w:rsidRDefault="00AD283C" w:rsidP="00F85E5D" w:rsidR="00AD283C">
      <w:pPr>
        <w:jc w:val="both"/>
      </w:pPr>
    </w:p>
    <w:sectPr w:rsidSect="00640D34" w:rsidR="00AD283C">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0D34" w:rsidP="00640D34" w:rsidR="00640D34">
      <w:r>
        <w:separator/>
      </w:r>
    </w:p>
  </w:endnote>
  <w:endnote w:id="0" w:type="continuationSeparator">
    <w:p w:rsidRDefault="00640D34" w:rsidP="00640D34" w:rsidR="00640D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0D34" w:rsidP="00640D34" w:rsidR="00640D34">
      <w:r>
        <w:separator/>
      </w:r>
    </w:p>
  </w:footnote>
  <w:footnote w:id="0" w:type="continuationSeparator">
    <w:p w:rsidRDefault="00640D34" w:rsidP="00640D34" w:rsidR="00640D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59388183"/>
      <w:docPartObj>
        <w:docPartGallery w:val="Page Numbers (Top of Page)"/>
        <w:docPartUnique/>
      </w:docPartObj>
    </w:sdtPr>
    <w:sdtEndPr/>
    <w:sdtContent>
      <w:p w:rsidRDefault="00640D34" w:rsidR="00640D34">
        <w:pPr>
          <w:pStyle w:val="Zaglavlje"/>
          <w:jc w:val="center"/>
        </w:pPr>
        <w:r>
          <w:fldChar w:fldCharType="begin"/>
        </w:r>
        <w:r>
          <w:instrText>PAGE   \* MERGEFORMAT</w:instrText>
        </w:r>
        <w:r>
          <w:fldChar w:fldCharType="separate"/>
        </w:r>
        <w:r w:rsidR="007515EE">
          <w:rPr>
            <w:noProof/>
          </w:rPr>
          <w:t>3</w:t>
        </w:r>
        <w:r>
          <w:fldChar w:fldCharType="end"/>
        </w:r>
      </w:p>
      <w:p w:rsidRDefault="00640D34" w:rsidP="00640D34" w:rsidR="00640D34">
        <w:pPr>
          <w:pStyle w:val="Zaglavlje"/>
          <w:jc w:val="right"/>
        </w:pPr>
        <w:r>
          <w:t>18. St-337/2019-2</w:t>
        </w:r>
        <w:r w:rsidR="007515EE">
          <w:t>7</w:t>
        </w:r>
      </w:p>
    </w:sdtContent>
  </w:sdt>
  <w:p w:rsidRDefault="00640D34" w:rsidR="00640D3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66B0"/>
    <w:rsid w:val="001837BF"/>
    <w:rsid w:val="001C66B0"/>
    <w:rsid w:val="00232B88"/>
    <w:rsid w:val="00354830"/>
    <w:rsid w:val="00376971"/>
    <w:rsid w:val="00393C86"/>
    <w:rsid w:val="003F662F"/>
    <w:rsid w:val="004C2AF4"/>
    <w:rsid w:val="004F5039"/>
    <w:rsid w:val="005D09E3"/>
    <w:rsid w:val="005E2EF2"/>
    <w:rsid w:val="00611A26"/>
    <w:rsid w:val="00640D34"/>
    <w:rsid w:val="007515EE"/>
    <w:rsid w:val="007B4AF9"/>
    <w:rsid w:val="008D199B"/>
    <w:rsid w:val="00902CD3"/>
    <w:rsid w:val="00995807"/>
    <w:rsid w:val="009A0653"/>
    <w:rsid w:val="00A82711"/>
    <w:rsid w:val="00AD283C"/>
    <w:rsid w:val="00C816E9"/>
    <w:rsid w:val="00DA3F83"/>
    <w:rsid w:val="00E75365"/>
    <w:rsid w:val="00E87B2B"/>
    <w:rsid w:val="00EE5845"/>
    <w:rsid w:val="00F76681"/>
    <w:rsid w:val="00F85E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40D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0D34"/>
    <w:rPr>
      <w:rFonts w:cs="Tahoma" w:hAnsi="Tahoma" w:ascii="Tahoma"/>
      <w:sz w:val="16"/>
      <w:szCs w:val="16"/>
    </w:rPr>
  </w:style>
  <w:style w:styleId="Zaglavlje" w:type="paragraph">
    <w:name w:val="header"/>
    <w:basedOn w:val="Normal"/>
    <w:link w:val="ZaglavljeChar"/>
    <w:uiPriority w:val="99"/>
    <w:unhideWhenUsed/>
    <w:rsid w:val="00640D34"/>
    <w:pPr>
      <w:tabs>
        <w:tab w:pos="4536" w:val="center"/>
        <w:tab w:pos="9072" w:val="right"/>
      </w:tabs>
    </w:pPr>
  </w:style>
  <w:style w:customStyle="true" w:styleId="ZaglavljeChar" w:type="character">
    <w:name w:val="Zaglavlje Char"/>
    <w:basedOn w:val="Zadanifontodlomka"/>
    <w:link w:val="Zaglavlje"/>
    <w:uiPriority w:val="99"/>
    <w:rsid w:val="00640D34"/>
  </w:style>
  <w:style w:styleId="Podnoje" w:type="paragraph">
    <w:name w:val="footer"/>
    <w:basedOn w:val="Normal"/>
    <w:link w:val="PodnojeChar"/>
    <w:uiPriority w:val="99"/>
    <w:unhideWhenUsed/>
    <w:rsid w:val="00640D34"/>
    <w:pPr>
      <w:tabs>
        <w:tab w:pos="4536" w:val="center"/>
        <w:tab w:pos="9072" w:val="right"/>
      </w:tabs>
    </w:pPr>
  </w:style>
  <w:style w:customStyle="true" w:styleId="PodnojeChar" w:type="character">
    <w:name w:val="Podnožje Char"/>
    <w:basedOn w:val="Zadanifontodlomka"/>
    <w:link w:val="Podnoje"/>
    <w:uiPriority w:val="99"/>
    <w:rsid w:val="00640D34"/>
  </w:style>
  <w:style w:styleId="Tekstrezerviranogmjesta" w:type="character">
    <w:name w:val="Placeholder Text"/>
    <w:basedOn w:val="Zadanifontodlomka"/>
    <w:uiPriority w:val="99"/>
    <w:semiHidden/>
    <w:rsid w:val="00F85E5D"/>
    <w:rPr>
      <w:color w:val="808080"/>
      <w:bdr w:space="0" w:sz="0" w:color="auto" w:val="none"/>
      <w:shd w:fill="auto" w:color="auto" w:val="clear"/>
    </w:rPr>
  </w:style>
  <w:style w:customStyle="true" w:styleId="eSPISCCParagraphDefaultFont" w:type="character">
    <w:name w:val="eSPIS_CC_Paragraph Default Font"/>
    <w:basedOn w:val="Zadanifontodlomka"/>
    <w:rsid w:val="00F85E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5E5D"/>
    <w:rPr>
      <w:bdr w:space="0" w:sz="0" w:color="auto" w:val="none"/>
      <w:shd w:fill="FFFFCC" w:color="auto" w:val="clear"/>
      <w:lang w:val="hr-HR"/>
    </w:rPr>
  </w:style>
  <w:style w:customStyle="true" w:styleId="PozadinaSvijetloCrvena" w:type="character">
    <w:name w:val="Pozadina_SvijetloCrvena"/>
    <w:basedOn w:val="eSPISCCParagraphDefaultFont"/>
    <w:rsid w:val="00F85E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5E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40D34"/>
    <w:rPr>
      <w:rFonts w:ascii="Tahoma" w:cs="Tahoma" w:hAnsi="Tahoma"/>
      <w:sz w:val="16"/>
      <w:szCs w:val="16"/>
    </w:rPr>
  </w:style>
  <w:style w:customStyle="1" w:styleId="TekstbaloniaChar" w:type="character">
    <w:name w:val="Tekst balončića Char"/>
    <w:basedOn w:val="Zadanifontodlomka"/>
    <w:link w:val="Tekstbalonia"/>
    <w:uiPriority w:val="99"/>
    <w:semiHidden/>
    <w:rsid w:val="00640D34"/>
    <w:rPr>
      <w:rFonts w:ascii="Tahoma" w:cs="Tahoma" w:hAnsi="Tahoma"/>
      <w:sz w:val="16"/>
      <w:szCs w:val="16"/>
    </w:rPr>
  </w:style>
  <w:style w:styleId="Zaglavlje" w:type="paragraph">
    <w:name w:val="header"/>
    <w:basedOn w:val="Normal"/>
    <w:link w:val="ZaglavljeChar"/>
    <w:uiPriority w:val="99"/>
    <w:unhideWhenUsed/>
    <w:rsid w:val="00640D34"/>
    <w:pPr>
      <w:tabs>
        <w:tab w:pos="4536" w:val="center"/>
        <w:tab w:pos="9072" w:val="right"/>
      </w:tabs>
    </w:pPr>
  </w:style>
  <w:style w:customStyle="1" w:styleId="ZaglavljeChar" w:type="character">
    <w:name w:val="Zaglavlje Char"/>
    <w:basedOn w:val="Zadanifontodlomka"/>
    <w:link w:val="Zaglavlje"/>
    <w:uiPriority w:val="99"/>
    <w:rsid w:val="00640D34"/>
  </w:style>
  <w:style w:styleId="Podnoje" w:type="paragraph">
    <w:name w:val="footer"/>
    <w:basedOn w:val="Normal"/>
    <w:link w:val="PodnojeChar"/>
    <w:uiPriority w:val="99"/>
    <w:unhideWhenUsed/>
    <w:rsid w:val="00640D34"/>
    <w:pPr>
      <w:tabs>
        <w:tab w:pos="4536" w:val="center"/>
        <w:tab w:pos="9072" w:val="right"/>
      </w:tabs>
    </w:pPr>
  </w:style>
  <w:style w:customStyle="1" w:styleId="PodnojeChar" w:type="character">
    <w:name w:val="Podnožje Char"/>
    <w:basedOn w:val="Zadanifontodlomka"/>
    <w:link w:val="Podnoje"/>
    <w:uiPriority w:val="99"/>
    <w:rsid w:val="00640D34"/>
  </w:style>
  <w:style w:styleId="Tekstrezerviranogmjesta" w:type="character">
    <w:name w:val="Placeholder Text"/>
    <w:basedOn w:val="Zadanifontodlomka"/>
    <w:uiPriority w:val="99"/>
    <w:semiHidden/>
    <w:rsid w:val="00F85E5D"/>
    <w:rPr>
      <w:color w:val="808080"/>
      <w:bdr w:color="auto" w:space="0" w:sz="0" w:val="none"/>
      <w:shd w:color="auto" w:fill="auto" w:val="clear"/>
    </w:rPr>
  </w:style>
  <w:style w:customStyle="1" w:styleId="eSPISCCParagraphDefaultFont" w:type="character">
    <w:name w:val="eSPIS_CC_Paragraph Default Font"/>
    <w:basedOn w:val="Zadanifontodlomka"/>
    <w:rsid w:val="00F85E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5E5D"/>
    <w:rPr>
      <w:bdr w:color="auto" w:space="0" w:sz="0" w:val="none"/>
      <w:shd w:color="auto" w:fill="FFFFCC" w:val="clear"/>
      <w:lang w:val="hr-HR"/>
    </w:rPr>
  </w:style>
  <w:style w:customStyle="1" w:styleId="PozadinaSvijetloCrvena" w:type="character">
    <w:name w:val="Pozadina_SvijetloCrvena"/>
    <w:basedOn w:val="eSPISCCParagraphDefaultFont"/>
    <w:rsid w:val="00F85E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5E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819495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4B6EA.4F2C1AC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ožujka 2019.</izvorni_sadrzaj>
    <derivirana_varijabla naziv="DomainObject.DatumDonosenjaOdluke_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St-337/2019-27</izvorni_sadrzaj>
    <derivirana_varijabla naziv="DomainObject.Oznaka_1">St-337/2019-27</derivirana_varijabla>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izvorni_sadrzaj>
    <derivirana_varijabla naziv="DomainObject.Predmet.Broj_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2019.</izvorni_sadrzaj>
    <derivirana_varijabla naziv="DomainObject.Predmet.DatumOsnivanja_1">7.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St-337/2019</izvorni_sadrzaj>
    <derivirana_varijabla naziv="DomainObject.Predmet.OznakaBroj_1">St-337/2019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NIVETA, tvornica četaka d.o.o.</izvorni_sadrzaj>
    <derivirana_varijabla naziv="DomainObject.Predmet.ProtustrankaFormated_1">  NIVETA, tvornica četaka d.o.o.</derivirana_varijabla>
  </DomainObject.Predmet.ProtustrankaFormated>
  <DomainObject.Predmet.ProtustrankaFormatedOIB>
    <izvorni_sadrzaj>  NIVETA, tvornica četaka d.o.o., OIB 21685154841</izvorni_sadrzaj>
    <derivirana_varijabla naziv="DomainObject.Predmet.ProtustrankaFormatedOIB_1">  NIVETA, tvornica četaka d.o.o., OIB 21685154841</derivirana_varijabla>
  </DomainObject.Predmet.ProtustrankaFormatedOIB>
  <DomainObject.Predmet.ProtustrankaFormatedWithAdress>
    <izvorni_sadrzaj> NIVETA, tvornica četaka d.o.o., Bisačka 14, 10000 Zagreb</izvorni_sadrzaj>
    <derivirana_varijabla naziv="DomainObject.Predmet.ProtustrankaFormatedWithAdress_1"> NIVETA, tvornica četaka d.o.o., Bisačka 14, 10000 Zagreb</derivirana_varijabla>
  </DomainObject.Predmet.ProtustrankaFormatedWithAdress>
  <DomainObject.Predmet.ProtustrankaFormatedWithAdressOIB>
    <izvorni_sadrzaj> NIVETA, tvornica četaka d.o.o., OIB 21685154841, Bisačka 14, 10000 Zagreb</izvorni_sadrzaj>
    <derivirana_varijabla naziv="DomainObject.Predmet.ProtustrankaFormatedWithAdressOIB_1"> NIVETA, tvornica četaka d.o.o., OIB 21685154841, Bisačka 14, 10000 Zagreb</derivirana_varijabla>
  </DomainObject.Predmet.ProtustrankaFormatedWithAdressOIB>
  <DomainObject.Predmet.ProtustrankaWithAdress>
    <izvorni_sadrzaj>NIVETA, tvornica četaka d.o.o. Bisačka 14, 10000 Zagreb</izvorni_sadrzaj>
    <derivirana_varijabla naziv="DomainObject.Predmet.ProtustrankaWithAdress_1">NIVETA, tvornica četaka d.o.o. Bisačka 14, 10000 Zagreb</derivirana_varijabla>
  </DomainObject.Predmet.ProtustrankaWithAdress>
  <DomainObject.Predmet.ProtustrankaWithAdressOIB>
    <izvorni_sadrzaj>NIVETA, tvornica četaka d.o.o., OIB 21685154841, Bisačka 14, 10000 Zagreb</izvorni_sadrzaj>
    <derivirana_varijabla naziv="DomainObject.Predmet.ProtustrankaWithAdressOIB_1">NIVETA, tvornica četaka d.o.o., OIB 21685154841, Bisačka 14, 10000 Zagreb</derivirana_varijabla>
  </DomainObject.Predmet.ProtustrankaWithAdressOIB>
  <DomainObject.Predmet.ProtustrankaNazivFormated>
    <izvorni_sadrzaj>NIVETA, tvornica četaka d.o.o.</izvorni_sadrzaj>
    <derivirana_varijabla naziv="DomainObject.Predmet.ProtustrankaNazivFormated_1">NIVETA, tvornica četaka d.o.o.</derivirana_varijabla>
  </DomainObject.Predmet.ProtustrankaNazivFormated>
  <DomainObject.Predmet.ProtustrankaNazivFormatedOIB>
    <izvorni_sadrzaj>NIVETA, tvornica četaka d.o.o., OIB 21685154841</izvorni_sadrzaj>
    <derivirana_varijabla naziv="DomainObject.Predmet.ProtustrankaNazivFormatedOIB_1">NIVETA, tvornica četaka d.o.o., OIB 21685154841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d.d. zastupanog po punomoćniku Grgić &amp; Partneri odvjetničko društvo d.o.o.; Fond za zaštitu okoliša i energetsku učinkovitost; REPUBLIKA HRVATSKA, Ministarstvo obrane zastupanog po punomoćniku Županijsko državno odvjetništvo u Zagrebu</izvorni_sadrzaj>
    <derivirana_varijabla naziv="DomainObject.Predmet.StrankaFormated_1">  FINA Regionalni centar Zagreb; KREDITNA BANKA ZAGREB d.d. zastupanog po punomoćniku Grgić &amp; Partneri odvjetničko društvo d.o.o.; Fond za zaštitu okoliša i energetsku učinkovitost; REPUBLIKA HRVATSKA, Ministarstvo obrane zastupanog po punomoćniku Županijsko državno odvjetništvo u Zagrebu</derivirana_varijabla>
  </DomainObject.Predmet.StrankaFormated>
  <DomainObject.Predmet.StrankaFormatedOIB>
    <izvorni_sadrzaj>  FINA Regionalni centar Zagreb, OIB 85821130368; KREDITNA BANKA ZAGREB d.d., OIB 70663193635 zastupanog po punomoćniku Grgić &amp; Partneri odvjetničko društvo d.o.o.; Fond za zaštitu okoliša i energetsku učinkovitost, OIB 85828625994; REPUBLIKA HRVATSKA, Ministarstvo obrane, OIB 66486182714 zastupanog po punomoćniku Županijsko državno odvjetništvo u Zagrebu</izvorni_sadrzaj>
    <derivirana_varijabla naziv="DomainObject.Predmet.StrankaFormatedOIB_1">  FINA Regionalni centar Zagreb, OIB 85821130368; KREDITNA BANKA ZAGREB d.d., OIB 70663193635 zastupanog po punomoćniku Grgić &amp; Partneri odvjetničko društvo d.o.o.; Fond za zaštitu okoliša i energetsku učinkovitost, OIB 85828625994; REPUBLIKA HRVATSKA, Ministarstvo obrane, OIB 66486182714 zastupanog po punomoćniku Županijsko državno odvjetništvo u Zagrebu</derivirana_varijabla>
  </DomainObject.Predmet.StrankaFormatedOIB>
  <DomainObject.Predmet.StrankaFormatedWithAdress>
    <izvorni_sadrzaj> FINA Regionalni centar Zagreb, Trg svibanjskih žrtava 1995. 1, 10000 Zagreb; KREDITNA BANKA ZAGREB d.d., Ulica grada Vukovara 74, 10000 Zagreb zastupanog po punomoćniku Grgić &amp; Partneri odvjetničko društvo d.o.o.; Fond za zaštitu okoliša i energetsku učinkovitost, Radnička cesta 80, 10000 Zagreb; REPUBLIKA HRVATSKA, Ministarstvo obrane, Trg kralja Petra Krešimira IV br. 1, 10000 Zagreb zastupanog po punomoćniku Županijsko državno odvjetništvo u Zagrebu</izvorni_sadrzaj>
    <derivirana_varijabla naziv="DomainObject.Predmet.StrankaFormatedWithAdress_1"> FINA Regionalni centar Zagreb, Trg svibanjskih žrtava 1995. 1, 10000 Zagreb; KREDITNA BANKA ZAGREB d.d., Ulica grada Vukovara 74, 10000 Zagreb zastupanog po punomoćniku Grgić &amp; Partneri odvjetničko društvo d.o.o.; Fond za zaštitu okoliša i energetsku učinkovitost, Radnička cesta 80, 10000 Zagreb; REPUBLIKA HRVATSKA, Ministarstvo obrane, Trg kralja Petra Krešimira IV br. 1,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KREDITNA BANKA ZAGREB d.d., OIB 70663193635, Ulica grada Vukovara 74, 10000 Zagreb zastupanog po punomoćniku Grgić &amp; Partneri odvjetničko društvo d.o.o.; Fond za zaštitu okoliša i energetsku učinkovitost, OIB 85828625994, Radnička cesta 80, 10000 Zagreb; REPUBLIKA HRVATSKA, Ministarstvo obrane, OIB 66486182714, Trg kralja Petra Krešimira IV br. 1, 10000 Zagreb zastupanog po punomoćniku Županijsko državno odvjetništvo u Zagrebu</izvorni_sadrzaj>
    <derivirana_varijabla naziv="DomainObject.Predmet.StrankaFormatedWithAdressOIB_1"> FINA Regionalni centar Zagreb, OIB 85821130368, Trg svibanjskih žrtava 1995. 1, 10000 Zagreb; KREDITNA BANKA ZAGREB d.d., OIB 70663193635, Ulica grada Vukovara 74, 10000 Zagreb zastupanog po punomoćniku Grgić &amp; Partneri odvjetničko društvo d.o.o.; Fond za zaštitu okoliša i energetsku učinkovitost, OIB 85828625994, Radnička cesta 80, 10000 Zagreb; REPUBLIKA HRVATSKA, Ministarstvo obrane, OIB 66486182714, Trg kralja Petra Krešimira IV br. 1, 10000 Zagreb zastupanog po punomoćniku Županijsko državno odvjetništvo u Zagrebu</derivirana_varijabla>
  </DomainObject.Predmet.StrankaFormatedWithAdressOIB>
  <DomainObject.Predmet.StrankaWithAdress>
    <izvorni_sadrzaj>FINA Regionalni centar Zagreb Trg svibanjskih žrtava 1995. 1,10000 Zagreb,KREDITNA BANKA ZAGREB d.d. Ulica grada Vukovara 74,10000 Zagreb,Fond za zaštitu okoliša i energetsku učinkovitost Radnička cesta 80,10000 Zagreb,REPUBLIKA HRVATSKA, Ministarstvo obrane Trg kralja Petra Krešimira IV br. 1,10000 Zagreb</izvorni_sadrzaj>
    <derivirana_varijabla naziv="DomainObject.Predmet.StrankaWithAdress_1">FINA Regionalni centar Zagreb Trg svibanjskih žrtava 1995. 1,10000 Zagreb,KREDITNA BANKA ZAGREB d.d. Ulica grada Vukovara 74,10000 Zagreb,Fond za zaštitu okoliša i energetsku učinkovitost Radnička cesta 80,10000 Zagreb,REPUBLIKA HRVATSKA, Ministarstvo obrane Trg kralja Petra Krešimira IV br. 1,10000 Zagreb</derivirana_varijabla>
  </DomainObject.Predmet.StrankaWithAdress>
  <DomainObject.Predmet.StrankaWithAdressOIB>
    <izvorni_sadrzaj>FINA Regionalni centar Zagreb, OIB 85821130368, Trg svibanjskih žrtava 1995. 1,10000 Zagreb,KREDITNA BANKA ZAGREB d.d., OIB 70663193635, Ulica grada Vukovara 74,10000 Zagreb,Fond za zaštitu okoliša i energetsku učinkovitost, OIB 85828625994, Radnička cesta 80,10000 Zagreb,REPUBLIKA HRVATSKA, Ministarstvo obrane, OIB 66486182714, Trg kralja Petra Krešimira IV br. 1,10000 Zagreb</izvorni_sadrzaj>
    <derivirana_varijabla naziv="DomainObject.Predmet.StrankaWithAdressOIB_1">FINA Regionalni centar Zagreb, OIB 85821130368, Trg svibanjskih žrtava 1995. 1,10000 Zagreb,KREDITNA BANKA ZAGREB d.d., OIB 70663193635, Ulica grada Vukovara 74,10000 Zagreb,Fond za zaštitu okoliša i energetsku učinkovitost, OIB 85828625994, Radnička cesta 80,10000 Zagreb,REPUBLIKA HRVATSKA, Ministarstvo obrane, OIB 66486182714, Trg kralja Petra Krešimira IV br. 1,10000 Zagreb</derivirana_varijabla>
  </DomainObject.Predmet.StrankaWithAdressOIB>
  <DomainObject.Predmet.StrankaNazivFormated>
    <izvorni_sadrzaj>FINA Regionalni centar Zagreb,KREDITNA BANKA ZAGREB d.d.,Fond za zaštitu okoliša i energetsku učinkovitost,REPUBLIKA HRVATSKA, Ministarstvo obrane</izvorni_sadrzaj>
    <derivirana_varijabla naziv="DomainObject.Predmet.StrankaNazivFormated_1">FINA Regionalni centar Zagreb,KREDITNA BANKA ZAGREB d.d.,Fond za zaštitu okoliša i energetsku učinkovitost,REPUBLIKA HRVATSKA, Ministarstvo obrane</derivirana_varijabla>
  </DomainObject.Predmet.StrankaNazivFormated>
  <DomainObject.Predmet.StrankaNazivFormatedOIB>
    <izvorni_sadrzaj>FINA Regionalni centar Zagreb, OIB 85821130368,KREDITNA BANKA ZAGREB d.d., OIB 70663193635,Fond za zaštitu okoliša i energetsku učinkovitost, OIB 85828625994,REPUBLIKA HRVATSKA, Ministarstvo obrane, OIB 66486182714</izvorni_sadrzaj>
    <derivirana_varijabla naziv="DomainObject.Predmet.StrankaNazivFormatedOIB_1">FINA Regionalni centar Zagreb, OIB 85821130368,KREDITNA BANKA ZAGREB d.d., OIB 70663193635,Fond za zaštitu okoliša i energetsku učinkovitost, OIB 85828625994,REPUBLIKA HRVATSKA, Ministarstvo obrane, OIB 66486182714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KREDITNA BANKA ZAGREB d.d. zastupanog po punomoćniku Grgić &amp; Partneri odvjetničko društvo d.o.o.</item>
      <item>Fond za zaštitu okoliša i energetsku učinkovitost</item>
      <item>REPUBLIKA HRVATSKA, Ministarstvo obrane zastupanog po punomoćniku Županijsko državno odvjetništvo u Zagrebu</item>
    </izvorni_sadrzaj>
    <derivirana_varijabla naziv="DomainObject.Predmet.StrankaListFormated_1">
      <item>FINA Regionalni centar Zagreb</item>
      <item>KREDITNA BANKA ZAGREB d.d. zastupanog po punomoćniku Grgić &amp; Partneri odvjetničko društvo d.o.o.</item>
      <item>Fond za zaštitu okoliša i energetsku učinkovitost</item>
      <item>REPUBLIKA HRVATSKA, Ministarstvo obrane zastupanog po punomoćniku Županijsko državno odvjetništvo u Zagrebu</item>
    </derivirana_varijabla>
  </DomainObject.Predmet.StrankaListFormated>
  <DomainObject.Predmet.StrankaListFormatedOIB>
    <izvorni_sadrzaj>
      <item>FINA Regionalni centar Zagreb, OIB 85821130368</item>
      <item>KREDITNA BANKA ZAGREB d.d., OIB 70663193635 zastupanog po punomoćniku Grgić &amp; Partneri odvjetničko društvo d.o.o.</item>
      <item>Fond za zaštitu okoliša i energetsku učinkovitost, OIB 85828625994</item>
      <item>REPUBLIKA HRVATSKA, Ministarstvo obrane, OIB 66486182714 zastupanog po punomoćniku Županijsko državno odvjetništvo u Zagrebu</item>
    </izvorni_sadrzaj>
    <derivirana_varijabla naziv="DomainObject.Predmet.StrankaListFormatedOIB_1">
      <item>FINA Regionalni centar Zagreb, OIB 85821130368</item>
      <item>KREDITNA BANKA ZAGREB d.d., OIB 70663193635 zastupanog po punomoćniku Grgić &amp; Partneri odvjetničko društvo d.o.o.</item>
      <item>Fond za zaštitu okoliša i energetsku učinkovitost, OIB 85828625994</item>
      <item>REPUBLIKA HRVATSKA, Ministarstvo obrane, OIB 66486182714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KREDITNA BANKA ZAGREB d.d., Ulica grada Vukovara 74, 10000 Zagreb zastupanog po punomoćniku Grgić &amp; Partneri odvjetničko društvo d.o.o.</item>
      <item>Fond za zaštitu okoliša i energetsku učinkovitost, Radnička cesta 80, 10000 Zagreb</item>
      <item>REPUBLIKA HRVATSKA, Ministarstvo obrane, Trg kralja Petra Krešimira IV br. 1, 10000 Zagreb zastupanog po punomoćniku Županijsko državno odvjetništvo u Zagrebu</item>
    </izvorni_sadrzaj>
    <derivirana_varijabla naziv="DomainObject.Predmet.StrankaListFormatedWithAdress_1">
      <item>FINA Regionalni centar Zagreb, Trg svibanjskih žrtava 1995. 1, 10000 Zagreb</item>
      <item>KREDITNA BANKA ZAGREB d.d., Ulica grada Vukovara 74, 10000 Zagreb zastupanog po punomoćniku Grgić &amp; Partneri odvjetničko društvo d.o.o.</item>
      <item>Fond za zaštitu okoliša i energetsku učinkovitost, Radnička cesta 80, 10000 Zagreb</item>
      <item>REPUBLIKA HRVATSKA, Ministarstvo obrane, Trg kralja Petra Krešimira IV br. 1,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KREDITNA BANKA ZAGREB d.d., OIB 70663193635, Ulica grada Vukovara 74, 10000 Zagreb zastupanog po punomoćniku Grgić &amp; Partneri odvjetničko društvo d.o.o.</item>
      <item>Fond za zaštitu okoliša i energetsku učinkovitost, OIB 85828625994, Radnička cesta 80, 10000 Zagreb</item>
      <item>REPUBLIKA HRVATSKA, Ministarstvo obrane, OIB 66486182714, Trg kralja Petra Krešimira IV br. 1,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KREDITNA BANKA ZAGREB d.d., OIB 70663193635, Ulica grada Vukovara 74, 10000 Zagreb zastupanog po punomoćniku Grgić &amp; Partneri odvjetničko društvo d.o.o.</item>
      <item>Fond za zaštitu okoliša i energetsku učinkovitost, OIB 85828625994, Radnička cesta 80, 10000 Zagreb</item>
      <item>REPUBLIKA HRVATSKA, Ministarstvo obrane, OIB 66486182714, Trg kralja Petra Krešimira IV br. 1, 10000 Zagreb zastupanog po punomoćniku Županijsko državno odvjetništvo u Zagrebu</item>
    </derivirana_varijabla>
  </DomainObject.Predmet.StrankaListFormatedWithAdressOIB>
  <DomainObject.Predmet.StrankaListNazivFormated>
    <izvorni_sadrzaj>
      <item>FINA Regionalni centar Zagreb</item>
      <item>KREDITNA BANKA ZAGREB d.d.</item>
      <item>Fond za zaštitu okoliša i energetsku učinkovitost</item>
      <item>REPUBLIKA HRVATSKA, Ministarstvo obrane</item>
    </izvorni_sadrzaj>
    <derivirana_varijabla naziv="DomainObject.Predmet.StrankaListNazivFormated_1">
      <item>FINA Regionalni centar Zagreb</item>
      <item>KREDITNA BANKA ZAGREB d.d.</item>
      <item>Fond za zaštitu okoliša i energetsku učinkovitost</item>
      <item>REPUBLIKA HRVATSKA, Ministarstvo obrane</item>
    </derivirana_varijabla>
  </DomainObject.Predmet.StrankaListNazivFormated>
  <DomainObject.Predmet.StrankaListNazivFormatedOIB>
    <izvorni_sadrzaj>
      <item>FINA Regionalni centar Zagreb, OIB 85821130368</item>
      <item>KREDITNA BANKA ZAGREB d.d., OIB 70663193635</item>
      <item>Fond za zaštitu okoliša i energetsku učinkovitost, OIB 85828625994</item>
      <item>REPUBLIKA HRVATSKA, Ministarstvo obrane, OIB 66486182714</item>
    </izvorni_sadrzaj>
    <derivirana_varijabla naziv="DomainObject.Predmet.StrankaListNazivFormatedOIB_1">
      <item>FINA Regionalni centar Zagreb, OIB 85821130368</item>
      <item>KREDITNA BANKA ZAGREB d.d., OIB 70663193635</item>
      <item>Fond za zaštitu okoliša i energetsku učinkovitost, OIB 85828625994</item>
      <item>REPUBLIKA HRVATSKA, Ministarstvo obrane, OIB 66486182714</item>
    </derivirana_varijabla>
  </DomainObject.Predmet.StrankaListNazivFormatedOIB>
  <DomainObject.Predmet.ProtuStrankaListFormated>
    <izvorni_sadrzaj>
      <item>NIVETA, tvornica četaka d.o.o.</item>
    </izvorni_sadrzaj>
    <derivirana_varijabla naziv="DomainObject.Predmet.ProtuStrankaListFormated_1">
      <item>NIVETA, tvornica četaka d.o.o.</item>
    </derivirana_varijabla>
  </DomainObject.Predmet.ProtuStrankaListFormated>
  <DomainObject.Predmet.ProtuStrankaListFormatedOIB>
    <izvorni_sadrzaj>
      <item>NIVETA, tvornica četaka d.o.o., OIB 21685154841</item>
    </izvorni_sadrzaj>
    <derivirana_varijabla naziv="DomainObject.Predmet.ProtuStrankaListFormatedOIB_1">
      <item>NIVETA, tvornica četaka d.o.o., OIB 21685154841</item>
    </derivirana_varijabla>
  </DomainObject.Predmet.ProtuStrankaListFormatedOIB>
  <DomainObject.Predmet.ProtuStrankaListFormatedWithAdress>
    <izvorni_sadrzaj>
      <item>NIVETA, tvornica četaka d.o.o., Bisačka 14, 10000 Zagreb</item>
    </izvorni_sadrzaj>
    <derivirana_varijabla naziv="DomainObject.Predmet.ProtuStrankaListFormatedWithAdress_1">
      <item>NIVETA, tvornica četaka d.o.o., Bisačka 14, 10000 Zagreb</item>
    </derivirana_varijabla>
  </DomainObject.Predmet.ProtuStrankaListFormatedWithAdress>
  <DomainObject.Predmet.ProtuStrankaListFormatedWithAdressOIB>
    <izvorni_sadrzaj>
      <item>NIVETA, tvornica četaka d.o.o., OIB 21685154841, Bisačka 14, 10000 Zagreb</item>
    </izvorni_sadrzaj>
    <derivirana_varijabla naziv="DomainObject.Predmet.ProtuStrankaListFormatedWithAdressOIB_1">
      <item>NIVETA, tvornica četaka d.o.o., OIB 21685154841, Bisačka 14, 10000 Zagreb</item>
    </derivirana_varijabla>
  </DomainObject.Predmet.ProtuStrankaListFormatedWithAdressOIB>
  <DomainObject.Predmet.ProtuStrankaListNazivFormated>
    <izvorni_sadrzaj>
      <item>NIVETA, tvornica četaka d.o.o.</item>
    </izvorni_sadrzaj>
    <derivirana_varijabla naziv="DomainObject.Predmet.ProtuStrankaListNazivFormated_1">
      <item>NIVETA, tvornica četaka d.o.o.</item>
    </derivirana_varijabla>
  </DomainObject.Predmet.ProtuStrankaListNazivFormated>
  <DomainObject.Predmet.ProtuStrankaListNazivFormatedOIB>
    <izvorni_sadrzaj>
      <item>NIVETA, tvornica četaka d.o.o., OIB 21685154841</item>
    </izvorni_sadrzaj>
    <derivirana_varijabla naziv="DomainObject.Predmet.ProtuStrankaListNazivFormatedOIB_1">
      <item>NIVETA, tvornica četaka d.o.o., OIB 21685154841</item>
    </derivirana_varijabla>
  </DomainObject.Predmet.ProtuStrankaListNazivFormatedOIB>
  <DomainObject.Predmet.OstaliListFormated>
    <izvorni_sadrzaj>
      <item>Ferenc Holo</item>
      <item>Grgić &amp; Partneri odvjetničko društvo d.o.o. punomoćnik sudionika u postupku KREDITNA BANKA ZAGREB d.d.</item>
      <item>Županijsko državno odvjetništvo u Zagrebu punomoćnik sudionika u postupku REPUBLIKA HRVATSKA, Ministarstvo obrane</item>
    </izvorni_sadrzaj>
    <derivirana_varijabla naziv="DomainObject.Predmet.OstaliListFormated_1">
      <item>Ferenc Holo</item>
      <item>Grgić &amp; Partneri odvjetničko društvo d.o.o. punomoćnik sudionika u postupku KREDITNA BANKA ZAGREB d.d.</item>
      <item>Županijsko državno odvjetništvo u Zagrebu punomoćnik sudionika u postupku REPUBLIKA HRVATSKA, Ministarstvo obrane</item>
    </derivirana_varijabla>
  </DomainObject.Predmet.OstaliListFormated>
  <DomainObject.Predmet.OstaliListFormatedOIB>
    <izvorni_sadrzaj>
      <item>Ferenc Holo, OIB 57600971921</item>
      <item>Grgić &amp; Partneri odvjetničko društvo d.o.o., OIB 16457179668 punomoćnik sudionika u postupku KREDITNA BANKA ZAGREB d.d.</item>
      <item>Županijsko državno odvjetništvo u Zagrebu, OIB 16488001145 punomoćnik sudionika u postupku REPUBLIKA HRVATSKA, Ministarstvo obrane</item>
    </izvorni_sadrzaj>
    <derivirana_varijabla naziv="DomainObject.Predmet.OstaliListFormatedOIB_1">
      <item>Ferenc Holo, OIB 57600971921</item>
      <item>Grgić &amp; Partneri odvjetničko društvo d.o.o., OIB 16457179668 punomoćnik sudionika u postupku KREDITNA BANKA ZAGREB d.d.</item>
      <item>Županijsko državno odvjetništvo u Zagrebu, OIB 16488001145 punomoćnik sudionika u postupku REPUBLIKA HRVATSKA, Ministarstvo obrane</item>
    </derivirana_varijabla>
  </DomainObject.Predmet.OstaliListFormatedOIB>
  <DomainObject.Predmet.OstaliListFormatedWithAdress>
    <izvorni_sadrzaj>
      <item>Ferenc Holo, Atilina 14, Kanjiža</item>
      <item>Grgić &amp; Partneri odvjetničko društvo d.o.o., Ulica grada Vukovara 282, 10000 Zagreb punomoćnik sudionika u postupku KREDITNA BANKA ZAGREB d.d.</item>
      <item>Županijsko državno odvjetništvo u Zagrebu, Savska cesta 41, 10000 Zagreb punomoćnik sudionika u postupku REPUBLIKA HRVATSKA, Ministarstvo obrane</item>
    </izvorni_sadrzaj>
    <derivirana_varijabla naziv="DomainObject.Predmet.OstaliListFormatedWithAdress_1">
      <item>Ferenc Holo, Atilina 14, Kanjiža</item>
      <item>Grgić &amp; Partneri odvjetničko društvo d.o.o., Ulica grada Vukovara 282, 10000 Zagreb punomoćnik sudionika u postupku KREDITNA BANKA ZAGREB d.d.</item>
      <item>Županijsko državno odvjetništvo u Zagrebu, Savska cesta 41, 10000 Zagreb punomoćnik sudionika u postupku REPUBLIKA HRVATSKA, Ministarstvo obrane</item>
    </derivirana_varijabla>
  </DomainObject.Predmet.OstaliListFormatedWithAdress>
  <DomainObject.Predmet.OstaliListFormatedWithAdressOIB>
    <izvorni_sadrzaj>
      <item>Ferenc Holo, OIB 57600971921, Atilina 14, Kanjiža</item>
      <item>Grgić &amp; Partneri odvjetničko društvo d.o.o., OIB 16457179668, Ulica grada Vukovara 282, 10000 Zagreb punomoćnik sudionika u postupku KREDITNA BANKA ZAGREB d.d.</item>
      <item>Županijsko državno odvjetništvo u Zagrebu, OIB 16488001145, Savska cesta 41, 10000 Zagreb punomoćnik sudionika u postupku REPUBLIKA HRVATSKA, Ministarstvo obrane</item>
    </izvorni_sadrzaj>
    <derivirana_varijabla naziv="DomainObject.Predmet.OstaliListFormatedWithAdressOIB_1">
      <item>Ferenc Holo, OIB 57600971921, Atilina 14, Kanjiža</item>
      <item>Grgić &amp; Partneri odvjetničko društvo d.o.o., OIB 16457179668, Ulica grada Vukovara 282, 10000 Zagreb punomoćnik sudionika u postupku KREDITNA BANKA ZAGREB d.d.</item>
      <item>Županijsko državno odvjetništvo u Zagrebu, OIB 16488001145, Savska cesta 41, 10000 Zagreb punomoćnik sudionika u postupku REPUBLIKA HRVATSKA, Ministarstvo obrane</item>
    </derivirana_varijabla>
  </DomainObject.Predmet.OstaliListFormatedWithAdressOIB>
  <DomainObject.Predmet.OstaliListNazivFormated>
    <izvorni_sadrzaj>
      <item>Ferenc Holo</item>
      <item>Grgić &amp; Partneri odvjetničko društvo d.o.o.</item>
      <item>Županijsko državno odvjetništvo u Zagrebu</item>
    </izvorni_sadrzaj>
    <derivirana_varijabla naziv="DomainObject.Predmet.OstaliListNazivFormated_1">
      <item>Ferenc Holo</item>
      <item>Grgić &amp; Partneri odvjetničko društvo d.o.o.</item>
      <item>Županijsko državno odvjetništvo u Zagrebu</item>
    </derivirana_varijabla>
  </DomainObject.Predmet.OstaliListNazivFormated>
  <DomainObject.Predmet.OstaliListNazivFormatedOIB>
    <izvorni_sadrzaj>
      <item>Ferenc Holo, OIB 57600971921</item>
      <item>Grgić &amp; Partneri odvjetničko društvo d.o.o., OIB 16457179668</item>
      <item>Županijsko državno odvjetništvo u Zagrebu, OIB 16488001145</item>
    </izvorni_sadrzaj>
    <derivirana_varijabla naziv="DomainObject.Predmet.OstaliListNazivFormatedOIB_1">
      <item>Ferenc Holo, OIB 57600971921</item>
      <item>Grgić &amp; Partneri odvjetničko društvo d.o.o., OIB 16457179668</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2019.</izvorni_sadrzaj>
    <derivirana_varijabla naziv="DomainObject.Datum_1">5. ožujka 2019.</derivirana_varijabla>
  </DomainObject.Datum>
  <DomainObject.PoslovniBrojDokumenta>
    <izvorni_sadrzaj>St-337/2019-27</izvorni_sadrzaj>
    <derivirana_varijabla naziv="DomainObject.PoslovniBrojDokumenta_1">St-337/2019-27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NIVETA, tvornica četaka d.o.o.</izvorni_sadrzaj>
    <derivirana_varijabla naziv="DomainObject.Predmet.ProtustrankaIDrugi_1">NIVETA, tvornica četaka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NIVETA, tvornica četaka d.o.o., OIB 21685154841, Bisačka 14, 10000 Zagreb</izvorni_sadrzaj>
    <derivirana_varijabla naziv="DomainObject.Predmet.ProtustrankaIDrugiAdressOIB_1">NIVETA, tvornica četaka d.o.o., OIB 21685154841, Bisačka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NIVETA, tvornica četaka d.o.o.</item>
      <item>Ferenc Holo</item>
      <item>FINA Regionalni centar Zagreb</item>
      <item>KREDITNA BANKA ZAGREB d.d.</item>
      <item>Grgić &amp; Partneri odvjetničko društvo d.o.o.</item>
      <item>Fond za zaštitu okoliša i energetsku učinkovitost</item>
      <item>REPUBLIKA HRVATSKA, Ministarstvo obrane</item>
      <item>Županijsko državno odvjetništvo u Zagrebu</item>
    </izvorni_sadrzaj>
    <derivirana_varijabla naziv="DomainObject.Predmet.SudioniciListNaziv_1">
      <item>NIVETA, tvornica četaka d.o.o.</item>
      <item>Ferenc Holo</item>
      <item>FINA Regionalni centar Zagreb</item>
      <item>KREDITNA BANKA ZAGREB d.d.</item>
      <item>Grgić &amp; Partneri odvjetničko društvo d.o.o.</item>
      <item>Fond za zaštitu okoliša i energetsku učinkovitost</item>
      <item>REPUBLIKA HRVATSKA, Ministarstvo obrane</item>
      <item>Županijsko državno odvjetništvo u Zagrebu</item>
    </derivirana_varijabla>
  </DomainObject.Predmet.SudioniciListNaziv>
  <DomainObject.Predmet.SudioniciListAdressOIB>
    <izvorni_sadrzaj>
      <item>NIVETA, tvornica četaka d.o.o., OIB 21685154841, Bisačka 14,10000 Zagreb</item>
      <item>Ferenc Holo, OIB 57600971921, Atilina 14,Kanjiža</item>
      <item>FINA Regionalni centar Zagreb, OIB 85821130368, Trg svibanjskih žrtava 1995. 1,10000 Zagreb</item>
      <item>KREDITNA BANKA ZAGREB d.d., OIB 70663193635, Ulica grada Vukovara 74,10000 Zagreb</item>
      <item>Grgić &amp; Partneri odvjetničko društvo d.o.o., OIB 16457179668, Ulica grada Vukovara 282,10000 Zagreb</item>
      <item>Fond za zaštitu okoliša i energetsku učinkovitost, OIB 85828625994, Radnička cesta 80,10000 Zagreb</item>
      <item>REPUBLIKA HRVATSKA, Ministarstvo obrane, OIB 66486182714, Trg kralja Petra Krešimira IV br. 1,10000 Zagreb</item>
      <item>Županijsko državno odvjetništvo u Zagrebu, OIB 16488001145, Savska cesta 41,10000 Zagreb</item>
    </izvorni_sadrzaj>
    <derivirana_varijabla naziv="DomainObject.Predmet.SudioniciListAdressOIB_1">
      <item>NIVETA, tvornica četaka d.o.o., OIB 21685154841, Bisačka 14,10000 Zagreb</item>
      <item>Ferenc Holo, OIB 57600971921, Atilina 14,Kanjiža</item>
      <item>FINA Regionalni centar Zagreb, OIB 85821130368, Trg svibanjskih žrtava 1995. 1,10000 Zagreb</item>
      <item>KREDITNA BANKA ZAGREB d.d., OIB 70663193635, Ulica grada Vukovara 74,10000 Zagreb</item>
      <item>Grgić &amp; Partneri odvjetničko društvo d.o.o., OIB 16457179668, Ulica grada Vukovara 282,10000 Zagreb</item>
      <item>Fond za zaštitu okoliša i energetsku učinkovitost, OIB 85828625994, Radnička cesta 80,10000 Zagreb</item>
      <item>REPUBLIKA HRVATSKA, Ministarstvo obrane, OIB 66486182714, Trg kralja Petra Krešimira IV br. 1,10000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21685154841</item>
      <item>, OIB 57600971921</item>
      <item>, OIB 85821130368</item>
      <item>, OIB 70663193635</item>
      <item>, OIB 16457179668</item>
      <item>, OIB 85828625994</item>
      <item>, OIB 66486182714</item>
      <item>, OIB 16488001145</item>
    </izvorni_sadrzaj>
    <derivirana_varijabla naziv="DomainObject.Predmet.SudioniciListNazivOIB_1">
      <item>, OIB 21685154841</item>
      <item>, OIB 57600971921</item>
      <item>, OIB 85821130368</item>
      <item>, OIB 70663193635</item>
      <item>, OIB 16457179668</item>
      <item>, OIB 85828625994</item>
      <item>, OIB 66486182714</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867</properties:Words>
  <properties:Characters>4571</properties:Characters>
  <properties:Lines>121</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2019-03-05T12:35:00Z</dcterms:created>
  <dc:creator>Danijela Uzelac</dc:creator>
  <cp:lastModifiedBy>Katarina Franjić</cp:lastModifiedBy>
  <cp:lastPrinted>2019-03-05T12:40:00Z</cp:lastPrinted>
  <dcterms:modified xmlns:xsi="http://www.w3.org/2001/XMLSchema-instance" xsi:type="dcterms:W3CDTF">2019-03-05T12:40:00Z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St-337/2019-27 / Odluka - Rješenje - pokretanje prethodnog postupka radi utvrđivanja uvjeta za otvaranje stečajnog postupka (st-337-19_rješenje_i_zaključak_prethodni.docx)</vt:lpwstr>
  </prop:property>
  <prop:property name="CC_coloring" pid="4" fmtid="{D5CDD505-2E9C-101B-9397-08002B2CF9AE}">
    <vt:bool>false</vt:bool>
  </prop:property>
  <prop:property name="BrojStranica" pid="5" fmtid="{D5CDD505-2E9C-101B-9397-08002B2CF9AE}">
    <vt:i4>3</vt:i4>
  </prop:property>
</prop:Properties>
</file>