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0eaf" w14:paraId="b8b0eaf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r>
        <w:rPr>
          <w:sz w:val="28"/>
        </w:rPr>
        <w:t>i</w:t>
      </w:r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EF5005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31. ožujak 2017.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5E408B">
        <w:t xml:space="preserve"> 40</w:t>
      </w:r>
      <w:r w:rsidR="00B51907" w:rsidRPr="003511FB">
        <w:t>-</w:t>
      </w:r>
      <w:r w:rsidR="00EF5005">
        <w:t>Sp-30/16</w:t>
      </w:r>
      <w:r w:rsidR="00934E25">
        <w:t>-15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>Potrošač: Vesna Pažin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34E25" w:rsidP="00EF5005" w:rsidR="003511FB">
      <w:pPr>
        <w:ind w:firstLine="708" w:right="-51"/>
        <w:jc w:val="center"/>
        <w:rPr>
          <w:b/>
        </w:rPr>
      </w:pPr>
      <w:r>
        <w:t>BOŽE GUVO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EF5005">
        <w:rPr>
          <w:b/>
        </w:rPr>
        <w:t>31.03.2017. u 09,00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CA5D89">
        <w:rPr>
          <w:b/>
        </w:rPr>
        <w:t>606/VI</w:t>
      </w:r>
      <w:r w:rsidRPr="000814D3">
        <w:rPr>
          <w:b/>
        </w:rPr>
        <w:t>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EF5005">
        <w:t>24. veljače 2017.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3511FB" w:rsidR="003511FB">
      <w:pPr>
        <w:ind w:firstLine="708" w:right="-51" w:left="6372"/>
        <w:jc w:val="center"/>
      </w:pPr>
      <w:r>
        <w:t xml:space="preserve"> Sudac:  </w:t>
      </w:r>
    </w:p>
    <w:p w:rsidRDefault="00CA5D89" w:rsidP="003511FB" w:rsidR="004D7A3D">
      <w:pPr>
        <w:ind w:right="-51"/>
        <w:jc w:val="right"/>
      </w:pPr>
      <w:r>
        <w:t xml:space="preserve">Jasna Gažić Ferenčina, </w:t>
      </w:r>
      <w:r w:rsidR="004D7A3D">
        <w:t>v.</w:t>
      </w:r>
      <w:r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>Za točnost otpravka – ovlašteni službenik:</w:t>
      </w:r>
    </w:p>
    <w:p w:rsidRDefault="00056D91" w:rsidP="008D687C" w:rsidR="00056D91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156D7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465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2017-02-24T12:29:00Z</dcterms:created>
  <dc:creator>Microbase</dc:creator>
  <cp:lastModifiedBy>Jelena Pavić</cp:lastModifiedBy>
  <cp:lastPrinted>2017-02-24T12:28:00Z</cp:lastPrinted>
  <dcterms:modified xmlns:xsi="http://www.w3.org/2001/XMLSchema-instance" xsi:type="dcterms:W3CDTF">2017-02-27T07:35:00Z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Sp-30-16.docx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