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6fc3" w14:paraId="bd86fc3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7E7123">
        <w:t>33/17-3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7E7123">
        <w:t xml:space="preserve"> FLUO j.d.o.o., Varaždin, Optujska 10/A, OIB: 05997681163</w:t>
      </w:r>
      <w:r w:rsidR="00191C61">
        <w:t>,</w:t>
      </w:r>
      <w:r w:rsidR="00665A9B">
        <w:t xml:space="preserve"> </w:t>
      </w:r>
      <w:r w:rsidR="00637444">
        <w:t xml:space="preserve">dana </w:t>
      </w:r>
      <w:r w:rsidR="00BB4131">
        <w:t>1. veljače 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7E7123">
        <w:t xml:space="preserve"> FLUO j.d.o.o., Varaždin, Optujska 10/A, OIB: 05997681163</w:t>
      </w:r>
      <w:r w:rsidR="00740000">
        <w:t xml:space="preserve">, </w:t>
      </w:r>
      <w:r w:rsidR="00CB6C18">
        <w:t xml:space="preserve">iznosi </w:t>
      </w:r>
      <w:r w:rsidR="007E7123">
        <w:t>42.855,60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7E7123">
        <w:t xml:space="preserve"> Alen Škorjanec, Varaždin, Optujska 10/A, OIB: 35794399968</w:t>
      </w:r>
      <w:r w:rsidR="00BB4131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B4131">
        <w:t>1. veljače 2017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4131">
        <w:t xml:space="preserve">      Sudac</w:t>
      </w:r>
      <w:r>
        <w:t>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339" w:rsidR="00600339">
      <w:r>
        <w:separator/>
      </w:r>
    </w:p>
  </w:endnote>
  <w:endnote w:id="0" w:type="continuationSeparator">
    <w:p w:rsidRDefault="00600339" w:rsidR="00600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339" w:rsidR="00600339">
      <w:r>
        <w:separator/>
      </w:r>
    </w:p>
  </w:footnote>
  <w:footnote w:id="0" w:type="continuationSeparator">
    <w:p w:rsidRDefault="00600339" w:rsidR="006003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91C61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6614E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0339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9451D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471C3"/>
    <w:rsid w:val="00766804"/>
    <w:rsid w:val="007925A0"/>
    <w:rsid w:val="007A1BBF"/>
    <w:rsid w:val="007A4B50"/>
    <w:rsid w:val="007A4CCC"/>
    <w:rsid w:val="007B10CE"/>
    <w:rsid w:val="007C38F0"/>
    <w:rsid w:val="007C6AC1"/>
    <w:rsid w:val="007E7123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A0CFE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4131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1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1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1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1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1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1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1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1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St-33/2017-3</izvorni_sadrzaj>
    <derivirana_varijabla naziv="DomainObject.Oznaka_1">St-33/2017-3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FLUO jednostavno društvo s ograničenom odgovornošću za distribuciju vode</izvorni_sadrzaj>
    <derivirana_varijabla naziv="DomainObject.Predmet.ProtustrankaFormated_1">  FLUO jednostavno društvo s ograničenom odgovornošću za distribuciju vode</derivirana_varijabla>
  </DomainObject.Predmet.ProtustrankaFormated>
  <DomainObject.Predmet.ProtustrankaFormatedOIB>
    <izvorni_sadrzaj>  FLUO jednostavno društvo s ograničenom odgovornošću za distribuciju vode, OIB 05997681163</izvorni_sadrzaj>
    <derivirana_varijabla naziv="DomainObject.Predmet.ProtustrankaFormatedOIB_1">  FLUO jednostavno društvo s ograničenom odgovornošću za distribuciju vode, OIB 05997681163</derivirana_varijabla>
  </DomainObject.Predmet.ProtustrankaFormatedOIB>
  <DomainObject.Predmet.ProtustrankaFormatedWithAdress>
    <izvorni_sadrzaj> FLUO jednostavno društvo s ograničenom odgovornošću za distribuciju vode, Optujska 10/A, 42000 Varaždin</izvorni_sadrzaj>
    <derivirana_varijabla naziv="DomainObject.Predmet.ProtustrankaFormatedWithAdress_1"> FLUO jednostavno društvo s ograničenom odgovornošću za distribuciju vode, Optujska 10/A, 42000 Varaždin</derivirana_varijabla>
  </DomainObject.Predmet.ProtustrankaFormatedWithAdress>
  <DomainObject.Predmet.ProtustrankaFormatedWithAdressOIB>
    <izvorni_sadrzaj> FLUO jednostavno društvo s ograničenom odgovornošću za distribuciju vode, OIB 05997681163, Optujska 10/A, 42000 Varaždin</izvorni_sadrzaj>
    <derivirana_varijabla naziv="DomainObject.Predmet.ProtustrankaFormatedWithAdressOIB_1"> FLUO jednostavno društvo s ograničenom odgovornošću za distribuciju vode, OIB 05997681163, Optujska 10/A, 42000 Varaždin</derivirana_varijabla>
  </DomainObject.Predmet.ProtustrankaFormatedWithAdressOIB>
  <DomainObject.Predmet.ProtustrankaWithAdress>
    <izvorni_sadrzaj>FLUO jednostavno društvo s ograničenom odgovornošću za distribuciju vode Optujska 10/A, 42000 Varaždin</izvorni_sadrzaj>
    <derivirana_varijabla naziv="DomainObject.Predmet.ProtustrankaWithAdress_1">FLUO jednostavno društvo s ograničenom odgovornošću za distribuciju vode Optujska 10/A, 42000 Varaždin</derivirana_varijabla>
  </DomainObject.Predmet.ProtustrankaWithAdress>
  <DomainObject.Predmet.ProtustrankaWithAdressOIB>
    <izvorni_sadrzaj>FLUO jednostavno društvo s ograničenom odgovornošću za distribuciju vode, OIB 05997681163, Optujska 10/A, 42000 Varaždin</izvorni_sadrzaj>
    <derivirana_varijabla naziv="DomainObject.Predmet.ProtustrankaWithAdressOIB_1">FLUO jednostavno društvo s ograničenom odgovornošću za distribuciju vode, OIB 05997681163, Optujska 10/A, 42000 Varaždin</derivirana_varijabla>
  </DomainObject.Predmet.ProtustrankaWithAdressOIB>
  <DomainObject.Predmet.ProtustrankaNazivFormated>
    <izvorni_sadrzaj>FLUO jednostavno društvo s ograničenom odgovornošću za distribuciju vode</izvorni_sadrzaj>
    <derivirana_varijabla naziv="DomainObject.Predmet.ProtustrankaNazivFormated_1">FLUO jednostavno društvo s ograničenom odgovornošću za distribuciju vode</derivirana_varijabla>
  </DomainObject.Predmet.ProtustrankaNazivFormated>
  <DomainObject.Predmet.ProtustrankaNazivFormatedOIB>
    <izvorni_sadrzaj>FLUO jednostavno društvo s ograničenom odgovornošću za distribuciju vode, OIB 05997681163</izvorni_sadrzaj>
    <derivirana_varijabla naziv="DomainObject.Predmet.ProtustrankaNazivFormatedOIB_1">FLUO jednostavno društvo s ograničenom odgovornošću za distribuciju vode, OIB 05997681163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42855.60</izvorni_sadrzaj>
    <derivirana_varijabla naziv="DomainObject.Predmet.TrenutnaVrijednost_1">42855.60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FLUO jednostavno društvo s ograničenom odgovornošću za distribuciju vode</item>
    </izvorni_sadrzaj>
    <derivirana_varijabla naziv="DomainObject.Predmet.ProtuStrankaListFormated_1">
      <item>FLUO jednostavno društvo s ograničenom odgovornošću za distribuciju vode</item>
    </derivirana_varijabla>
  </DomainObject.Predmet.ProtuStrankaListFormated>
  <DomainObject.Predmet.ProtuStrankaListFormatedOIB>
    <izvorni_sadrzaj>
      <item>FLUO jednostavno društvo s ograničenom odgovornošću za distribuciju vode, OIB 05997681163</item>
    </izvorni_sadrzaj>
    <derivirana_varijabla naziv="DomainObject.Predmet.ProtuStrankaListFormatedOIB_1">
      <item>FLUO jednostavno društvo s ograničenom odgovornošću za distribuciju vode, OIB 05997681163</item>
    </derivirana_varijabla>
  </DomainObject.Predmet.ProtuStrankaListFormatedOIB>
  <DomainObject.Predmet.ProtuStrankaListFormatedWithAdress>
    <izvorni_sadrzaj>
      <item>FLUO jednostavno društvo s ograničenom odgovornošću za distribuciju vode, Optujska 10/A, 42000 Varaždin</item>
    </izvorni_sadrzaj>
    <derivirana_varijabla naziv="DomainObject.Predmet.ProtuStrankaListFormatedWithAdress_1">
      <item>FLUO jednostavno društvo s ograničenom odgovornošću za distribuciju vode, Optujska 10/A, 42000 Varaždin</item>
    </derivirana_varijabla>
  </DomainObject.Predmet.ProtuStrankaListFormatedWithAdress>
  <DomainObject.Predmet.ProtuStrankaListFormatedWithAdressOIB>
    <izvorni_sadrzaj>
      <item>FLUO jednostavno društvo s ograničenom odgovornošću za distribuciju vode, OIB 05997681163, Optujska 10/A, 42000 Varaždin</item>
    </izvorni_sadrzaj>
    <derivirana_varijabla naziv="DomainObject.Predmet.ProtuStrankaListFormatedWithAdressOIB_1">
      <item>FLUO jednostavno društvo s ograničenom odgovornošću za distribuciju vode, OIB 05997681163, Optujska 10/A, 42000 Varaždin</item>
    </derivirana_varijabla>
  </DomainObject.Predmet.ProtuStrankaListFormatedWithAdressOIB>
  <DomainObject.Predmet.ProtuStrankaListNazivFormated>
    <izvorni_sadrzaj>
      <item>FLUO jednostavno društvo s ograničenom odgovornošću za distribuciju vode</item>
    </izvorni_sadrzaj>
    <derivirana_varijabla naziv="DomainObject.Predmet.ProtuStrankaListNazivFormated_1">
      <item>FLUO jednostavno društvo s ograničenom odgovornošću za distribuciju vode</item>
    </derivirana_varijabla>
  </DomainObject.Predmet.ProtuStrankaListNazivFormated>
  <DomainObject.Predmet.ProtuStrankaListNazivFormatedOIB>
    <izvorni_sadrzaj>
      <item>FLUO jednostavno društvo s ograničenom odgovornošću za distribuciju vode, OIB 05997681163</item>
    </izvorni_sadrzaj>
    <derivirana_varijabla naziv="DomainObject.Predmet.ProtuStrankaListNazivFormatedOIB_1">
      <item>FLUO jednostavno društvo s ograničenom odgovornošću za distribuciju vode, OIB 05997681163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St-33/2017-3</izvorni_sadrzaj>
    <derivirana_varijabla naziv="DomainObject.PoslovniBrojDokumenta_1">St-33/2017-3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FLUO jednostavno društvo s ograničenom odgovornošću za distribuciju vode</izvorni_sadrzaj>
    <derivirana_varijabla naziv="DomainObject.Predmet.ProtustrankaIDrugi_1">FLUO jednostavno društvo s ograničenom odgovornošću za distribuciju vode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FLUO jednostavno društvo s ograničenom odgovornošću za distribuciju vode, OIB 05997681163, Optujska 10/A, 42000 Varaždin</izvorni_sadrzaj>
    <derivirana_varijabla naziv="DomainObject.Predmet.ProtustrankaIDrugiAdressOIB_1">FLUO jednostavno društvo s ograničenom odgovornošću za distribuciju vode, OIB 05997681163, Optujska 10/A,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FLUO jednostavno društvo s ograničenom odgovornošću za distribuciju vode</item>
      <item>Sudski registar</item>
      <item>e-oglasna ploča</item>
    </izvorni_sadrzaj>
    <derivirana_varijabla naziv="DomainObject.Predmet.SudioniciListNaziv_1">
      <item>Financijska agencija</item>
      <item>FLUO jednostavno društvo s ograničenom odgovornošću za distribuciju vode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05997681163</item>
      <item>, OIB null</item>
      <item>, OIB null</item>
    </izvorni_sadrzaj>
    <derivirana_varijabla naziv="DomainObject.Predmet.SudioniciListNazivOIB_1">
      <item>, OIB 85821130368</item>
      <item>, OIB 05997681163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E5380-DA20-4F57-A1CD-FC1F76180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1836</properties:Characters>
  <properties:Lines>46</properties:Lines>
  <properties:Paragraphs>14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2017-02-01T10:40:00Z</cp:lastPrinted>
  <dcterms:modified xmlns:xsi="http://www.w3.org/2001/XMLSchema-instance" xsi:type="dcterms:W3CDTF">2017-02-01T10:40:00Z</dcterms:modified>
  <cp:revision>115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