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5903" w14:paraId="6745903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8C6E0D">
        <w:t>3674</w:t>
      </w:r>
      <w:r w:rsidR="0000669D">
        <w:t>/16-</w:t>
      </w:r>
      <w:r w:rsidR="005610A3">
        <w:t>18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8C6E0D" w:rsidRPr="00F342A3">
        <w:t>TAJ - PAN d.o.o., OIB: 83055693006, Zagreb, Radnička cesta 173</w:t>
      </w:r>
      <w:r w:rsidRPr="00D459F2">
        <w:rPr>
          <w:lang w:val="pt-BR"/>
        </w:rPr>
        <w:t xml:space="preserve">, </w:t>
      </w:r>
      <w:r w:rsidR="005610A3">
        <w:rPr>
          <w:lang w:val="pt-BR"/>
        </w:rPr>
        <w:t>14</w:t>
      </w:r>
      <w:r w:rsidR="00D459F2" w:rsidRPr="00D459F2">
        <w:t xml:space="preserve">. </w:t>
      </w:r>
      <w:r w:rsidR="00791459">
        <w:t>veljače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8C6E0D" w:rsidRPr="00F342A3">
        <w:t>TAJ - PAN d.o.o., OIB: 83055693006, Zagreb, Radnička cesta 173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791459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8C6E0D">
        <w:t>10</w:t>
      </w:r>
      <w:r w:rsidR="00F030F3" w:rsidRPr="00D459F2">
        <w:t>:</w:t>
      </w:r>
      <w:r w:rsidR="008C6E0D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791459">
        <w:t xml:space="preserve"> –</w:t>
      </w:r>
      <w:r w:rsidR="008C6E0D">
        <w:t xml:space="preserve"> </w:t>
      </w:r>
      <w:proofErr w:type="spellStart"/>
      <w:r w:rsidR="008C6E0D">
        <w:t>Addiko</w:t>
      </w:r>
      <w:proofErr w:type="spellEnd"/>
      <w:r w:rsidR="008C6E0D">
        <w:t xml:space="preserve"> Bank</w:t>
      </w:r>
      <w:r w:rsidR="0000669D">
        <w:t>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610A3">
        <w:t>14</w:t>
      </w:r>
      <w:r w:rsidR="00D459F2" w:rsidRPr="00D459F2">
        <w:t xml:space="preserve">. </w:t>
      </w:r>
      <w:r w:rsidR="00791459">
        <w:t>veljače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94328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6B708C" w:rsidR="00624A72">
      <w:pPr>
        <w:rPr>
          <w:b/>
        </w:rPr>
      </w:pPr>
      <w:r w:rsidRPr="00D459F2">
        <w:rPr>
          <w:b/>
        </w:rPr>
        <w:tab/>
      </w:r>
    </w:p>
    <w:p w:rsidRDefault="00994328" w:rsidP="007B64C7" w:rsidR="0099432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94328" w:rsidP="007B64C7" w:rsidR="00994328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542051" w:rsidR="00B639DE" w:rsidRPr="00D459F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1B052E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10A3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C6E0D"/>
    <w:rsid w:val="008D6FB5"/>
    <w:rsid w:val="00974B5A"/>
    <w:rsid w:val="00994328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176D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</izvorni_sadrzaj>
    <derivirana_varijabla naziv="DomainObject.Predmet.ProtustrankaFormated_1">  TAJ - PAN d.o.o. zastupanog po punomoćniku Marinko Mikulić</derivirana_varijabla>
  </DomainObject.Predmet.ProtustrankaFormated>
  <DomainObject.Predmet.ProtustrankaFormatedOIB>
    <izvorni_sadrzaj>  TAJ - PAN d.o.o., OIB 83055693006 zastupanog po punomoćniku Marinko Mikulić</izvorni_sadrzaj>
    <derivirana_varijabla naziv="DomainObject.Predmet.ProtustrankaFormatedOIB_1">  TAJ - PAN d.o.o., OIB 83055693006 zastupanog po punomoćniku Marinko Mikulić</derivirana_varijabla>
  </DomainObject.Predmet.ProtustrankaFormatedOIB>
  <DomainObject.Predmet.ProtustrankaFormatedWithAdress>
    <izvorni_sadrzaj> TAJ - PAN d.o.o., Radnička cesta 173, 10000 Zagreb zastupanog po punomoćniku Marinko Mikulić</izvorni_sadrzaj>
    <derivirana_varijabla naziv="DomainObject.Predmet.ProtustrankaFormatedWithAdress_1"> TAJ - PAN d.o.o., Radnička cesta 173, 10000 Zagreb zastupanog po punomoćniku Marinko Mikulić</derivirana_varijabla>
  </DomainObject.Predmet.ProtustrankaFormatedWithAdress>
  <DomainObject.Predmet.ProtustrankaFormatedWithAdressOIB>
    <izvorni_sadrzaj> TAJ - PAN d.o.o., OIB 83055693006, Radnička cesta 173, 10000 Zagreb zastupanog po punomoćniku Marinko Mikulić</izvorni_sadrzaj>
    <derivirana_varijabla naziv="DomainObject.Predmet.ProtustrankaFormatedWithAdressOIB_1"> TAJ - PAN d.o.o., OIB 83055693006, Radnička cesta 173, 10000 Zagreb zastupanog po punomoćniku Marinko Mikulić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</item>
    </izvorni_sadrzaj>
    <derivirana_varijabla naziv="DomainObject.Predmet.ProtuStrankaListFormated_1">
      <item>TAJ - PAN d.o.o. zastupanog po punomoćniku Marinko Mikulić</item>
    </derivirana_varijabla>
  </DomainObject.Predmet.ProtuStrankaListFormated>
  <DomainObject.Predmet.ProtuStrankaListFormatedOIB>
    <izvorni_sadrzaj>
      <item>TAJ - PAN d.o.o., OIB 83055693006 zastupanog po punomoćniku Marinko Mikulić</item>
    </izvorni_sadrzaj>
    <derivirana_varijabla naziv="DomainObject.Predmet.ProtuStrankaListFormatedOIB_1">
      <item>TAJ - PAN d.o.o., OIB 83055693006 zastupanog po punomoćniku Marinko Mikulić</item>
    </derivirana_varijabla>
  </DomainObject.Predmet.ProtuStrankaListFormatedOIB>
  <DomainObject.Predmet.ProtuStrankaListFormatedWithAdress>
    <izvorni_sadrzaj>
      <item>TAJ - PAN d.o.o., Radnička cesta 173, 10000 Zagreb zastupanog po punomoćniku Marinko Mikulić</item>
    </izvorni_sadrzaj>
    <derivirana_varijabla naziv="DomainObject.Predmet.ProtuStrankaListFormatedWithAdress_1">
      <item>TAJ - PAN d.o.o., Radnička cesta 173, 10000 Zagreb zastupanog po punomoćniku Marinko Mikulić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</item>
    </izvorni_sadrzaj>
    <derivirana_varijabla naziv="DomainObject.Predmet.ProtuStrankaListFormatedWithAdressOIB_1">
      <item>TAJ - PAN d.o.o., OIB 83055693006, Radnička cesta 173, 10000 Zagreb zastupanog po punomoćniku Marinko Mikulić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</izvorni_sadrzaj>
    <derivirana_varijabla naziv="DomainObject.Predmet.OstaliListFormated_1">
      <item>Marinko Mikulić punomoćnik sudionika u postupku TAJ - PAN d.o.o.</item>
      <item>Addiko Bank dioničko društvo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Marinko Mikulić</item>
      <item>Addiko Bank dioničko društvo</item>
    </izvorni_sadrzaj>
    <derivirana_varijabla naziv="DomainObject.Predmet.OstaliListNazivFormated_1">
      <item>Marinko Mikulić</item>
      <item>Addiko Bank dioničko društvo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</izvorni_sadrzaj>
    <derivirana_varijabla naziv="DomainObject.Predmet.OstaliListNazivFormatedOIB_1">
      <item>Marinko Mikulić, OIB 57215562399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Addiko Bank dioničko društvo</item>
      <item>Marinko Mikulić</item>
    </izvorni_sadrzaj>
    <derivirana_varijabla naziv="DomainObject.Predmet.SudioniciListNaziv_1">
      <item>FINA Regionalni centar Zagreb</item>
      <item>TAJ - PAN d.o.o.</item>
      <item>Marinko Mikulić</item>
      <item>Addiko Bank dioničko društvo</item>
      <item>Marinko Mikulić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14036333877</item>
      <item>, OIB 57215562399</item>
    </izvorni_sadrzaj>
    <derivirana_varijabla naziv="DomainObject.Predmet.SudioniciListNazivOIB_1">
      <item>, OIB 85821130368</item>
      <item>, OIB 83055693006</item>
      <item>, OIB 57215562399</item>
      <item>, OIB 14036333877</item>
      <item>, OIB 57215562399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C41EB-699D-4158-86F7-C03737D77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949</properties:Characters>
  <properties:Lines>40</properties:Lines>
  <properties:Paragraphs>19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2018-02-14T09:04:00Z</cp:lastPrinted>
  <dcterms:modified xmlns:xsi="http://www.w3.org/2001/XMLSchema-instance" xsi:type="dcterms:W3CDTF">2018-02-14T09:04:00Z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