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97e0" w14:paraId="73897e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32454B">
        <w:t>859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</w:t>
      </w:r>
      <w:r w:rsidR="0032454B">
        <w:t>IZRADA KROVIŠTA KURTOIĆ d.o.o., OIB: 89548859740, MBS: 080656775, Zagreb, Domagojeva 25</w:t>
      </w:r>
      <w:r>
        <w:t xml:space="preserve">, </w:t>
      </w:r>
      <w:r w:rsidR="002F01CE">
        <w:t xml:space="preserve"> dana </w:t>
      </w:r>
      <w:r w:rsidR="0032454B">
        <w:t>16.</w:t>
      </w:r>
      <w:r w:rsidR="007F4289">
        <w:t xml:space="preserve">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32454B">
        <w:t>IZRADA KROVIŠTA KURTOIĆ d.o.o., OIB: 89548859740, MBS: 080656775, Zagreb, Domagojeva 25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30785">
        <w:t>IVAN GJURAŠIĆ, OIB: 66025260916, Zagreb, Petrinjska 28.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32454B">
        <w:t>IZRADA KROVIŠTA KURTOIĆ d.o.o., OIB: 89548859740, MBS: 080656775, Zagreb, Domagojeva 25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AE1104">
        <w:t>3</w:t>
      </w:r>
      <w:r w:rsidR="00715A06">
        <w:t>.</w:t>
      </w:r>
      <w:r w:rsidR="007F4289">
        <w:t xml:space="preserve"> </w:t>
      </w:r>
      <w:r w:rsidR="00715A06">
        <w:t>prosinca 2015</w:t>
      </w:r>
      <w:r>
        <w:t xml:space="preserve">. zahtjev </w:t>
      </w:r>
      <w:r w:rsidR="00D6035C">
        <w:t>broj Klasa: 110-07/1</w:t>
      </w:r>
      <w:r w:rsidR="0032454B">
        <w:t>6</w:t>
      </w:r>
      <w:r w:rsidR="00D6035C">
        <w:t>-01/04, Ur. broj: 04-06-15-</w:t>
      </w:r>
      <w:r w:rsidR="0032454B">
        <w:t>3667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32454B">
        <w:t>IZRADA KROVIŠTA KURTOIĆ d.o.o., OIB: 89548859740, MBS: 080656775, Zagreb, Domagojeva 25</w:t>
      </w:r>
      <w:r w:rsidR="00715A06">
        <w:t>.</w:t>
      </w:r>
    </w:p>
    <w:p w:rsidRDefault="0040522B" w:rsidP="0032454B" w:rsidR="0032454B">
      <w:pPr>
        <w:pStyle w:val="Tijeloteksta"/>
        <w:ind w:firstLine="1416"/>
      </w:pPr>
      <w:r>
        <w:t xml:space="preserve">Trgovački sud u Osijeku je dana </w:t>
      </w:r>
      <w:r w:rsidR="0032454B">
        <w:t>24</w:t>
      </w:r>
      <w:r w:rsidR="00AE1104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32454B">
        <w:t>859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</w:t>
      </w:r>
      <w:r w:rsidR="0032454B">
        <w:t xml:space="preserve"> </w:t>
      </w:r>
      <w:r>
        <w:t xml:space="preserve">najkasnije u roku 45 dana od dana objave oglasa predlože otvaranje stečajnog postupka nad dužnikom, pod prijetnjom nastupanja pravnih posljedica iz čl. 431 Stečajnog zakona. </w:t>
      </w:r>
    </w:p>
    <w:p w:rsidRDefault="0032454B" w:rsidP="0032454B" w:rsidR="0032454B">
      <w:pPr>
        <w:pStyle w:val="Tijeloteksta"/>
        <w:ind w:firstLine="1416"/>
      </w:pPr>
    </w:p>
    <w:p w:rsidRDefault="0032454B" w:rsidP="0032454B" w:rsidR="0032454B">
      <w:pPr>
        <w:pStyle w:val="Tijeloteksta"/>
        <w:ind w:firstLine="1416"/>
      </w:pPr>
    </w:p>
    <w:p w:rsidRDefault="0032454B" w:rsidP="0032454B" w:rsidR="0032454B">
      <w:pPr>
        <w:pStyle w:val="Tijeloteksta"/>
        <w:ind w:firstLine="1416"/>
      </w:pPr>
    </w:p>
    <w:p w:rsidRDefault="0032454B" w:rsidP="0032454B" w:rsidR="0032454B">
      <w:pPr>
        <w:pStyle w:val="Tijeloteksta"/>
        <w:ind w:firstLine="1416"/>
      </w:pPr>
    </w:p>
    <w:p w:rsidRDefault="0096162D" w:rsidP="0032454B" w:rsidR="0096162D" w:rsidRPr="009F5B7A">
      <w:pPr>
        <w:pStyle w:val="Tijeloteksta"/>
        <w:ind w:firstLine="1416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32454B">
        <w:t>16</w:t>
      </w:r>
      <w:r w:rsidR="007F4289">
        <w:t>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715A0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15A06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7D1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</w:t>
    </w:r>
    <w:r w:rsidR="0032454B">
      <w:t>859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2454B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07D1E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1104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7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07D1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07D1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D1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D1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7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07D1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07D1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D1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D1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1859</izvorni_sadrzaj>
    <derivirana_varijabla naziv="DomainObject.Predmet.Broj_1">1859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St-1859/2016</izvorni_sadrzaj>
    <derivirana_varijabla naziv="DomainObject.Predmet.OznakaBroj_1">St-1859/2016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IZRADA KROVIŠTA KURTOIĆ d.o.o.</izvorni_sadrzaj>
    <derivirana_varijabla naziv="DomainObject.Predmet.ProtustrankaFormated_1">  IZRADA KROVIŠTA KURTOIĆ d.o.o.</derivirana_varijabla>
  </DomainObject.Predmet.ProtustrankaFormated>
  <DomainObject.Predmet.ProtustrankaFormatedOIB>
    <izvorni_sadrzaj>  IZRADA KROVIŠTA KURTOIĆ d.o.o., OIB 89548859740</izvorni_sadrzaj>
    <derivirana_varijabla naziv="DomainObject.Predmet.ProtustrankaFormatedOIB_1">  IZRADA KROVIŠTA KURTOIĆ d.o.o., OIB 89548859740</derivirana_varijabla>
  </DomainObject.Predmet.ProtustrankaFormatedOIB>
  <DomainObject.Predmet.ProtustrankaFormatedWithAdress>
    <izvorni_sadrzaj> IZRADA KROVIŠTA KURTOIĆ d.o.o., Jarek 37, 49283 Jarek Habekov</izvorni_sadrzaj>
    <derivirana_varijabla naziv="DomainObject.Predmet.ProtustrankaFormatedWithAdress_1"> IZRADA KROVIŠTA KURTOIĆ d.o.o., Jarek 37, 49283 Jarek Habekov</derivirana_varijabla>
  </DomainObject.Predmet.ProtustrankaFormatedWithAdress>
  <DomainObject.Predmet.ProtustrankaFormatedWithAdressOIB>
    <izvorni_sadrzaj> IZRADA KROVIŠTA KURTOIĆ d.o.o., OIB 89548859740, Jarek 37, 49283 Jarek Habekov</izvorni_sadrzaj>
    <derivirana_varijabla naziv="DomainObject.Predmet.ProtustrankaFormatedWithAdressOIB_1"> IZRADA KROVIŠTA KURTOIĆ d.o.o., OIB 89548859740, Jarek 37, 49283 Jarek Habekov</derivirana_varijabla>
  </DomainObject.Predmet.ProtustrankaFormatedWithAdressOIB>
  <DomainObject.Predmet.ProtustrankaWithAdress>
    <izvorni_sadrzaj>IZRADA KROVIŠTA KURTOIĆ d.o.o. Jarek 37, 49283 Jarek Habekov</izvorni_sadrzaj>
    <derivirana_varijabla naziv="DomainObject.Predmet.ProtustrankaWithAdress_1">IZRADA KROVIŠTA KURTOIĆ d.o.o. Jarek 37, 49283 Jarek Habekov</derivirana_varijabla>
  </DomainObject.Predmet.ProtustrankaWithAdress>
  <DomainObject.Predmet.ProtustrankaWithAdressOIB>
    <izvorni_sadrzaj>IZRADA KROVIŠTA KURTOIĆ d.o.o., OIB 89548859740, Jarek 37, 49283 Jarek Habekov</izvorni_sadrzaj>
    <derivirana_varijabla naziv="DomainObject.Predmet.ProtustrankaWithAdressOIB_1">IZRADA KROVIŠTA KURTOIĆ d.o.o., OIB 89548859740, Jarek 37, 49283 Jarek Habekov</derivirana_varijabla>
  </DomainObject.Predmet.ProtustrankaWithAdressOIB>
  <DomainObject.Predmet.ProtustrankaNazivFormated>
    <izvorni_sadrzaj>IZRADA KROVIŠTA KURTOIĆ d.o.o.</izvorni_sadrzaj>
    <derivirana_varijabla naziv="DomainObject.Predmet.ProtustrankaNazivFormated_1">IZRADA KROVIŠTA KURTOIĆ d.o.o.</derivirana_varijabla>
  </DomainObject.Predmet.ProtustrankaNazivFormated>
  <DomainObject.Predmet.ProtustrankaNazivFormatedOIB>
    <izvorni_sadrzaj>IZRADA KROVIŠTA KURTOIĆ d.o.o., OIB 89548859740</izvorni_sadrzaj>
    <derivirana_varijabla naziv="DomainObject.Predmet.ProtustrankaNazivFormatedOIB_1">IZRADA KROVIŠTA KURTOIĆ d.o.o., OIB 89548859740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IZRADA KROVIŠTA KURTOIĆ d.o.o.</item>
    </izvorni_sadrzaj>
    <derivirana_varijabla naziv="DomainObject.Predmet.ProtuStrankaListFormated_1">
      <item>IZRADA KROVIŠTA KURTOIĆ d.o.o.</item>
    </derivirana_varijabla>
  </DomainObject.Predmet.ProtuStrankaListFormated>
  <DomainObject.Predmet.ProtuStrankaListFormatedOIB>
    <izvorni_sadrzaj>
      <item>IZRADA KROVIŠTA KURTOIĆ d.o.o., OIB 89548859740</item>
    </izvorni_sadrzaj>
    <derivirana_varijabla naziv="DomainObject.Predmet.ProtuStrankaListFormatedOIB_1">
      <item>IZRADA KROVIŠTA KURTOIĆ d.o.o., OIB 89548859740</item>
    </derivirana_varijabla>
  </DomainObject.Predmet.ProtuStrankaListFormatedOIB>
  <DomainObject.Predmet.ProtuStrankaListFormatedWithAdress>
    <izvorni_sadrzaj>
      <item>IZRADA KROVIŠTA KURTOIĆ d.o.o., Jarek 37, 49283 Jarek Habekov</item>
    </izvorni_sadrzaj>
    <derivirana_varijabla naziv="DomainObject.Predmet.ProtuStrankaListFormatedWithAdress_1">
      <item>IZRADA KROVIŠTA KURTOIĆ d.o.o., Jarek 37, 49283 Jarek Habekov</item>
    </derivirana_varijabla>
  </DomainObject.Predmet.ProtuStrankaListFormatedWithAdress>
  <DomainObject.Predmet.ProtuStrankaListFormatedWithAdressOIB>
    <izvorni_sadrzaj>
      <item>IZRADA KROVIŠTA KURTOIĆ d.o.o., OIB 89548859740, Jarek 37, 49283 Jarek Habekov</item>
    </izvorni_sadrzaj>
    <derivirana_varijabla naziv="DomainObject.Predmet.ProtuStrankaListFormatedWithAdressOIB_1">
      <item>IZRADA KROVIŠTA KURTOIĆ d.o.o., OIB 89548859740, Jarek 37, 49283 Jarek Habekov</item>
    </derivirana_varijabla>
  </DomainObject.Predmet.ProtuStrankaListFormatedWithAdressOIB>
  <DomainObject.Predmet.ProtuStrankaListNazivFormated>
    <izvorni_sadrzaj>
      <item>IZRADA KROVIŠTA KURTOIĆ d.o.o.</item>
    </izvorni_sadrzaj>
    <derivirana_varijabla naziv="DomainObject.Predmet.ProtuStrankaListNazivFormated_1">
      <item>IZRADA KROVIŠTA KURTOIĆ d.o.o.</item>
    </derivirana_varijabla>
  </DomainObject.Predmet.ProtuStrankaListNazivFormated>
  <DomainObject.Predmet.ProtuStrankaListNazivFormatedOIB>
    <izvorni_sadrzaj>
      <item>IZRADA KROVIŠTA KURTOIĆ d.o.o., OIB 89548859740</item>
    </izvorni_sadrzaj>
    <derivirana_varijabla naziv="DomainObject.Predmet.ProtuStrankaListNazivFormatedOIB_1">
      <item>IZRADA KROVIŠTA KURTOIĆ d.o.o., OIB 89548859740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IZRADA KROVIŠTA KURTOIĆ d.o.o.</izvorni_sadrzaj>
    <derivirana_varijabla naziv="DomainObject.Predmet.ProtustrankaIDrugi_1">IZRADA KROVIŠTA KURTOIĆ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IZRADA KROVIŠTA KURTOIĆ d.o.o., OIB 89548859740, Jarek 37, 49283 Jarek Habekov</izvorni_sadrzaj>
    <derivirana_varijabla naziv="DomainObject.Predmet.ProtustrankaIDrugiAdressOIB_1">IZRADA KROVIŠTA KURTOIĆ d.o.o., OIB 89548859740, Jarek 37, 49283 Jarek Habekov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IZRADA KROVIŠTA KURTOIĆ d.o.o.</item>
      <item>FINA Regionalni centar Zagreb</item>
    </izvorni_sadrzaj>
    <derivirana_varijabla naziv="DomainObject.Predmet.SudioniciListNaziv_1">
      <item>IZRADA KROVIŠTA KURTOIĆ d.o.o.</item>
      <item>FINA Regionalni centar Zagreb</item>
    </derivirana_varijabla>
  </DomainObject.Predmet.SudioniciListNaziv>
  <DomainObject.Predmet.SudioniciListAdressOIB>
    <izvorni_sadrzaj>
      <item>IZRADA KROVIŠTA KURTOIĆ d.o.o., OIB 89548859740, Jarek 37,49283 Jarek Habekov</item>
      <item>FINA Regionalni centar Zagreb, OIB 85821130368, Trg svibanjskih žrtava 1995. 1,10000 Zagreb</item>
    </izvorni_sadrzaj>
    <derivirana_varijabla naziv="DomainObject.Predmet.SudioniciListAdressOIB_1">
      <item>IZRADA KROVIŠTA KURTOIĆ d.o.o., OIB 89548859740, Jarek 37,49283 Jarek Habekov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89548859740</item>
      <item>, OIB 85821130368</item>
    </izvorni_sadrzaj>
    <derivirana_varijabla naziv="DomainObject.Predmet.SudioniciListNazivOIB_1">
      <item>, OIB 89548859740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73F3E-F3D2-4E5E-A54C-9F8336535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2315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2017-01-16T09:15:00Z</dcterms:created>
  <dc:creator>korisnik</dc:creator>
  <cp:lastModifiedBy>Snježana Andrijanić</cp:lastModifiedBy>
  <cp:lastPrinted>2017-01-16T09:13:00Z</cp:lastPrinted>
  <dcterms:modified xmlns:xsi="http://www.w3.org/2001/XMLSchema-instance" xsi:type="dcterms:W3CDTF">2017-01-16T09:15:00Z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