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5bf46" w14:paraId="9f5bf46"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1A62A7">
        <w:t>2167</w:t>
      </w:r>
      <w:r w:rsidR="008F06A8">
        <w:t>/2015</w:t>
      </w:r>
    </w:p>
    <w:p w:rsidRDefault="00625323" w:rsidP="00625323" w:rsidR="00625323">
      <w:pPr>
        <w:jc w:val="center"/>
      </w:pPr>
    </w:p>
    <w:p w:rsidRDefault="001F0D27" w:rsidP="00625323" w:rsidR="001F0D27"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A62A7" w:rsidR="00C760B9">
      <w:pPr>
        <w:jc w:val="both"/>
      </w:pPr>
      <w:r w:rsidRPr="00793D33">
        <w:tab/>
        <w:t xml:space="preserve"> </w:t>
      </w:r>
      <w:r w:rsidRPr="002E1D3A">
        <w:t xml:space="preserve">Trgovački sud u Zagrebu, po sucu </w:t>
      </w:r>
      <w:r w:rsidR="00F4688F">
        <w:t>Ivi Karin Šipek</w:t>
      </w:r>
      <w:r w:rsidRPr="002E1D3A">
        <w:t>, u stečajnom predmetu u povodu zahtjeva FINANCIJSKE AGENCIJE, za provedbu skraćenog stečajnog postupka nad dužnikom</w:t>
      </w:r>
      <w:r w:rsidR="001A62A7">
        <w:t xml:space="preserve"> CUUBUUS ZAGREB d.o.o. Zagreb, Dalmatinska 3/II,</w:t>
      </w:r>
      <w:r w:rsidR="00150A88" w:rsidRPr="00150A88">
        <w:t xml:space="preserve"> MBS: </w:t>
      </w:r>
      <w:r w:rsidR="001A62A7">
        <w:t>080525646</w:t>
      </w:r>
      <w:r w:rsidR="00150A88" w:rsidRPr="00150A88">
        <w:t xml:space="preserve">, OIB: </w:t>
      </w:r>
      <w:r w:rsidR="001A62A7" w:rsidRPr="001A62A7">
        <w:t>72883825144</w:t>
      </w:r>
      <w:r w:rsidRPr="002E1D3A">
        <w:t xml:space="preserve">, dana </w:t>
      </w:r>
      <w:r w:rsidR="001A62A7">
        <w:t>2</w:t>
      </w:r>
      <w:r w:rsidR="00DA7856">
        <w:t>3</w:t>
      </w:r>
      <w:r w:rsidRPr="002E1D3A">
        <w:t xml:space="preserve">. </w:t>
      </w:r>
      <w:r w:rsidR="001A62A7">
        <w:t>svibnja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 xml:space="preserve">Poziva se </w:t>
      </w:r>
      <w:r w:rsidR="00600634">
        <w:t>vjerovnik SBERBAN</w:t>
      </w:r>
      <w:r w:rsidR="001A62A7">
        <w:t>K d.d. Zagreb, Varšavska 9, OIB: 78427478595</w:t>
      </w:r>
      <w:r w:rsidR="00150A88">
        <w:t>,</w:t>
      </w:r>
      <w:r w:rsidR="00FF028B">
        <w:t xml:space="preserve"> </w:t>
      </w:r>
      <w:r w:rsidR="00464955" w:rsidRPr="00236892">
        <w:t xml:space="preserve">u roku od </w:t>
      </w:r>
      <w:r>
        <w:t>osam (</w:t>
      </w:r>
      <w:r w:rsidR="00625323">
        <w:t>8</w:t>
      </w:r>
      <w:r w:rsidR="00464955" w:rsidRPr="00236892">
        <w:t>) dana od dana primitka ovog zaključka:</w:t>
      </w: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1A62A7">
        <w:t>2167</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DA7856">
        <w:t>11300000460, pozivom na broj 05</w:t>
      </w:r>
      <w:r w:rsidR="009705AA" w:rsidRPr="004239E9">
        <w:t>-</w:t>
      </w:r>
      <w:r w:rsidR="001A62A7">
        <w:t>2167</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pPr>
        <w:pStyle w:val="Tijeloteksta"/>
        <w:jc w:val="center"/>
      </w:pPr>
    </w:p>
    <w:p w:rsidRDefault="001F0D27" w:rsidP="00464955" w:rsidR="001F0D27"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1A62A7" w:rsidP="009705AA" w:rsidR="009705AA">
      <w:pPr>
        <w:ind w:firstLine="708"/>
        <w:jc w:val="both"/>
      </w:pPr>
      <w:r>
        <w:t>Vjerovnik</w:t>
      </w:r>
      <w:r w:rsidR="009705AA">
        <w:t xml:space="preserve"> </w:t>
      </w:r>
      <w:r w:rsidR="001F0D27">
        <w:t>SBERBAN</w:t>
      </w:r>
      <w:r w:rsidR="00600634">
        <w:t>K d.d.</w:t>
      </w:r>
      <w:r w:rsidRPr="001A62A7">
        <w:t xml:space="preserve"> Zagreb, Varšavska 9, OIB: 78427478595</w:t>
      </w:r>
      <w:r>
        <w:t>, je</w:t>
      </w:r>
      <w:r w:rsidR="00150A88">
        <w:t xml:space="preserve"> </w:t>
      </w:r>
      <w:r w:rsidR="009705AA">
        <w:t xml:space="preserve">podneskom od </w:t>
      </w:r>
      <w:r>
        <w:t>8. ožujka</w:t>
      </w:r>
      <w:r w:rsidR="00125314">
        <w:t xml:space="preserve"> 2016</w:t>
      </w:r>
      <w:r w:rsidR="009705AA">
        <w:t>. predloži</w:t>
      </w:r>
      <w:r w:rsidR="004752CB">
        <w:t>o</w:t>
      </w:r>
      <w:r w:rsidR="009705AA">
        <w:t xml:space="preserve"> otvaranje stečajnog postupka nad dužnikom</w:t>
      </w:r>
      <w:r w:rsidR="00600634">
        <w:t>.</w:t>
      </w:r>
    </w:p>
    <w:p w:rsidRDefault="009705AA" w:rsidP="009705AA" w:rsidR="009705AA">
      <w:pPr>
        <w:tabs>
          <w:tab w:pos="1800" w:val="num"/>
        </w:tabs>
        <w:ind w:firstLine="708"/>
        <w:jc w:val="both"/>
      </w:pPr>
      <w:r>
        <w:t>Stoga je sud pozvao vjerovnik</w:t>
      </w:r>
      <w:r w:rsidR="001A62A7">
        <w:t>a</w:t>
      </w:r>
      <w:r>
        <w:t xml:space="preserve"> </w:t>
      </w:r>
      <w:r w:rsidR="001A62A7">
        <w:t>da</w:t>
      </w:r>
      <w:r>
        <w:t xml:space="preserve"> uplat</w:t>
      </w:r>
      <w:r w:rsidR="001A62A7">
        <w:t>i</w:t>
      </w:r>
      <w:r>
        <w:t xml:space="preserve"> </w:t>
      </w:r>
      <w:r w:rsidRPr="009705AA">
        <w:t>iznos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w:t>
      </w:r>
      <w:r w:rsidR="00D9452E">
        <w:t>su predložili naprijed navedeni vjerovnici</w:t>
      </w:r>
      <w:r w:rsidR="00F50688" w:rsidRPr="00236892">
        <w:t xml:space="preserve">,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1A62A7">
        <w:t>2</w:t>
      </w:r>
      <w:r w:rsidR="00DA7856">
        <w:t>3</w:t>
      </w:r>
      <w:r w:rsidR="00464955" w:rsidRPr="00236892">
        <w:t>.</w:t>
      </w:r>
      <w:r w:rsidR="001A62A7">
        <w:t xml:space="preserve"> svibnja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r w:rsidR="001D4507">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1D4507" w:rsidP="00CA6913" w:rsidR="001D4507" w:rsidRPr="00CA6913">
      <w:pPr>
        <w:ind w:firstLine="708" w:right="-290" w:left="4248"/>
      </w:pPr>
      <w:r w:rsidRPr="00CA6913">
        <w:t>Za točnost otpravka-ovlašteni službenik:</w:t>
      </w:r>
    </w:p>
    <w:p w:rsidRDefault="001D4507" w:rsidP="001D4507" w:rsidR="00C760B9">
      <w:pPr>
        <w:ind w:left="6372"/>
      </w:pPr>
      <w:r w:rsidRPr="00CA6913">
        <w:t>Marija Kojić</w:t>
      </w:r>
    </w:p>
    <w:p w:rsidRDefault="001D4507" w:rsidP="00464955" w:rsidR="001D4507" w:rsidRPr="00236892"/>
    <w:p w:rsidRDefault="00464955" w:rsidP="00464955" w:rsidR="00464955" w:rsidRPr="00236892"/>
    <w:p w:rsidRDefault="00464955" w:rsidR="00464955" w:rsidRPr="00236892"/>
    <w:sectPr w:rsidSect="00DA7856" w:rsidR="00464955" w:rsidRPr="00236892">
      <w:headerReference w:type="even" r:id="rId10"/>
      <w:headerReference w:type="default" r:id="rId11"/>
      <w:pgSz w:h="15840" w:w="12240"/>
      <w:pgMar w:gutter="0" w:footer="709" w:header="709" w:left="1622" w:bottom="1276" w:right="1622"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F43" w:rsidR="00776F43">
      <w:r>
        <w:separator/>
      </w:r>
    </w:p>
  </w:endnote>
  <w:endnote w:id="0" w:type="continuationSeparator">
    <w:p w:rsidRDefault="00776F43" w:rsidR="00776F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F43" w:rsidR="00776F43">
      <w:r>
        <w:separator/>
      </w:r>
    </w:p>
  </w:footnote>
  <w:footnote w:id="0" w:type="continuationSeparator">
    <w:p w:rsidRDefault="00776F43" w:rsidR="00776F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4507">
      <w:rPr>
        <w:rStyle w:val="Brojstranice"/>
        <w:noProof/>
      </w:rPr>
      <w:t>3</w:t>
    </w:r>
    <w:r>
      <w:rPr>
        <w:rStyle w:val="Brojstranice"/>
      </w:rPr>
      <w:fldChar w:fldCharType="end"/>
    </w:r>
  </w:p>
  <w:p w:rsidRDefault="00236892" w:rsidP="00DA7856" w:rsidR="0078286C">
    <w:pPr>
      <w:jc w:val="right"/>
    </w:pPr>
    <w:r>
      <w:tab/>
    </w:r>
    <w:r>
      <w:tab/>
    </w:r>
    <w:r>
      <w:tab/>
    </w:r>
    <w:r>
      <w:tab/>
    </w:r>
    <w:r>
      <w:tab/>
    </w:r>
    <w:r>
      <w:tab/>
    </w:r>
    <w:r>
      <w:tab/>
    </w:r>
    <w:r>
      <w:tab/>
    </w:r>
    <w:r>
      <w:tab/>
    </w:r>
    <w:r>
      <w:tab/>
    </w:r>
  </w:p>
  <w:p w:rsidRDefault="00236892" w:rsidP="00DA7856" w:rsidR="00236892">
    <w:pPr>
      <w:jc w:val="right"/>
    </w:pPr>
    <w:r>
      <w:t>7</w:t>
    </w:r>
    <w:r w:rsidR="00F4688F">
      <w:t>3</w:t>
    </w:r>
    <w:r w:rsidR="00367592">
      <w:t>.</w:t>
    </w:r>
    <w:r w:rsidR="001A62A7">
      <w:t xml:space="preserve"> St-2167</w:t>
    </w:r>
    <w:r w:rsidR="00F4688F">
      <w:t>/15</w:t>
    </w:r>
  </w:p>
  <w:p w:rsidRDefault="00DA7856" w:rsidP="00DA7856" w:rsidR="00DA7856">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0A88"/>
    <w:rsid w:val="00162214"/>
    <w:rsid w:val="00185B78"/>
    <w:rsid w:val="0018761D"/>
    <w:rsid w:val="001A38F9"/>
    <w:rsid w:val="001A5014"/>
    <w:rsid w:val="001A62A7"/>
    <w:rsid w:val="001C40E4"/>
    <w:rsid w:val="001D1EB6"/>
    <w:rsid w:val="001D4507"/>
    <w:rsid w:val="001F0D27"/>
    <w:rsid w:val="00236892"/>
    <w:rsid w:val="00253D0B"/>
    <w:rsid w:val="00367592"/>
    <w:rsid w:val="0037019C"/>
    <w:rsid w:val="0038490E"/>
    <w:rsid w:val="003E708D"/>
    <w:rsid w:val="0041103F"/>
    <w:rsid w:val="00464955"/>
    <w:rsid w:val="004752CB"/>
    <w:rsid w:val="00487B33"/>
    <w:rsid w:val="005C24EE"/>
    <w:rsid w:val="00600634"/>
    <w:rsid w:val="00625323"/>
    <w:rsid w:val="006D47DF"/>
    <w:rsid w:val="006E6E41"/>
    <w:rsid w:val="0073604F"/>
    <w:rsid w:val="00753821"/>
    <w:rsid w:val="00776F43"/>
    <w:rsid w:val="0078286C"/>
    <w:rsid w:val="007958E5"/>
    <w:rsid w:val="007B1EB2"/>
    <w:rsid w:val="008A15CE"/>
    <w:rsid w:val="008F06A8"/>
    <w:rsid w:val="00945569"/>
    <w:rsid w:val="009672C7"/>
    <w:rsid w:val="009705AA"/>
    <w:rsid w:val="00983CA4"/>
    <w:rsid w:val="009C426B"/>
    <w:rsid w:val="009F3384"/>
    <w:rsid w:val="009F6242"/>
    <w:rsid w:val="00A06632"/>
    <w:rsid w:val="00A07389"/>
    <w:rsid w:val="00A140F8"/>
    <w:rsid w:val="00A20BB0"/>
    <w:rsid w:val="00A40375"/>
    <w:rsid w:val="00A779B9"/>
    <w:rsid w:val="00AF35EC"/>
    <w:rsid w:val="00B30861"/>
    <w:rsid w:val="00B76396"/>
    <w:rsid w:val="00BA0340"/>
    <w:rsid w:val="00BF11CE"/>
    <w:rsid w:val="00BF3B1A"/>
    <w:rsid w:val="00C760B9"/>
    <w:rsid w:val="00C97F47"/>
    <w:rsid w:val="00CA35E4"/>
    <w:rsid w:val="00D466D9"/>
    <w:rsid w:val="00D81301"/>
    <w:rsid w:val="00D93EE0"/>
    <w:rsid w:val="00D9452E"/>
    <w:rsid w:val="00DA7856"/>
    <w:rsid w:val="00E67339"/>
    <w:rsid w:val="00E7578D"/>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1D4507"/>
    <w:rPr>
      <w:color w:val="808080"/>
      <w:bdr w:space="0" w:sz="0" w:color="auto" w:val="none"/>
      <w:shd w:fill="auto" w:color="auto" w:val="clear"/>
    </w:rPr>
  </w:style>
  <w:style w:customStyle="true" w:styleId="eSPISCCParagraphDefaultFont" w:type="character">
    <w:name w:val="eSPIS_CC_Paragraph Default Font"/>
    <w:basedOn w:val="Zadanifontodlomka"/>
    <w:rsid w:val="001D450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D450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D450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450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1D4507"/>
    <w:rPr>
      <w:color w:val="808080"/>
      <w:bdr w:color="auto" w:space="0" w:sz="0" w:val="none"/>
      <w:shd w:color="auto" w:fill="auto" w:val="clear"/>
    </w:rPr>
  </w:style>
  <w:style w:customStyle="1" w:styleId="eSPISCCParagraphDefaultFont" w:type="character">
    <w:name w:val="eSPIS_CC_Paragraph Default Font"/>
    <w:basedOn w:val="Zadanifontodlomka"/>
    <w:rsid w:val="001D450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D450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D450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450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2167</izvorni_sadrzaj>
    <derivirana_varijabla naziv="DomainObject.Predmet.Broj_1">2167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St-2167/2015</izvorni_sadrzaj>
    <derivirana_varijabla naziv="DomainObject.Predmet.OznakaBroj_1">St-2167/2015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CUUBUUS ZAGREB d.o.o.</izvorni_sadrzaj>
    <derivirana_varijabla naziv="DomainObject.Predmet.ProtustrankaFormated_1">  CUUBUUS ZAGREB d.o.o.</derivirana_varijabla>
  </DomainObject.Predmet.ProtustrankaFormated>
  <DomainObject.Predmet.ProtustrankaFormatedOIB>
    <izvorni_sadrzaj>  CUUBUUS ZAGREB d.o.o., OIB 72883825144</izvorni_sadrzaj>
    <derivirana_varijabla naziv="DomainObject.Predmet.ProtustrankaFormatedOIB_1">  CUUBUUS ZAGREB d.o.o., OIB 72883825144</derivirana_varijabla>
  </DomainObject.Predmet.ProtustrankaFormatedOIB>
  <DomainObject.Predmet.ProtustrankaFormatedWithAdress>
    <izvorni_sadrzaj> CUUBUUS ZAGREB d.o.o., Dalmatinska 3/II, 10000 Zagreb</izvorni_sadrzaj>
    <derivirana_varijabla naziv="DomainObject.Predmet.ProtustrankaFormatedWithAdress_1"> CUUBUUS ZAGREB d.o.o., Dalmatinska 3/II, 10000 Zagreb</derivirana_varijabla>
  </DomainObject.Predmet.ProtustrankaFormatedWithAdress>
  <DomainObject.Predmet.ProtustrankaFormatedWithAdressOIB>
    <izvorni_sadrzaj> CUUBUUS ZAGREB d.o.o., OIB 72883825144, Dalmatinska 3/II, 10000 Zagreb</izvorni_sadrzaj>
    <derivirana_varijabla naziv="DomainObject.Predmet.ProtustrankaFormatedWithAdressOIB_1"> CUUBUUS ZAGREB d.o.o., OIB 72883825144, Dalmatinska 3/II, 10000 Zagreb</derivirana_varijabla>
  </DomainObject.Predmet.ProtustrankaFormatedWithAdressOIB>
  <DomainObject.Predmet.ProtustrankaWithAdress>
    <izvorni_sadrzaj>CUUBUUS ZAGREB d.o.o. Dalmatinska 3/II, 10000 Zagreb</izvorni_sadrzaj>
    <derivirana_varijabla naziv="DomainObject.Predmet.ProtustrankaWithAdress_1">CUUBUUS ZAGREB d.o.o. Dalmatinska 3/II, 10000 Zagreb</derivirana_varijabla>
  </DomainObject.Predmet.ProtustrankaWithAdress>
  <DomainObject.Predmet.ProtustrankaWithAdressOIB>
    <izvorni_sadrzaj>CUUBUUS ZAGREB d.o.o., OIB 72883825144, Dalmatinska 3/II, 10000 Zagreb</izvorni_sadrzaj>
    <derivirana_varijabla naziv="DomainObject.Predmet.ProtustrankaWithAdressOIB_1">CUUBUUS ZAGREB d.o.o., OIB 72883825144, Dalmatinska 3/II, 10000 Zagreb</derivirana_varijabla>
  </DomainObject.Predmet.ProtustrankaWithAdressOIB>
  <DomainObject.Predmet.ProtustrankaNazivFormated>
    <izvorni_sadrzaj>CUUBUUS ZAGREB d.o.o.</izvorni_sadrzaj>
    <derivirana_varijabla naziv="DomainObject.Predmet.ProtustrankaNazivFormated_1">CUUBUUS ZAGREB d.o.o.</derivirana_varijabla>
  </DomainObject.Predmet.ProtustrankaNazivFormated>
  <DomainObject.Predmet.ProtustrankaNazivFormatedOIB>
    <izvorni_sadrzaj>CUUBUUS ZAGREB d.o.o., OIB 72883825144</izvorni_sadrzaj>
    <derivirana_varijabla naziv="DomainObject.Predmet.ProtustrankaNazivFormatedOIB_1">CUUBUUS ZAGREB d.o.o., OIB 72883825144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CUUBUUS ZAGREB d.o.o.</item>
    </izvorni_sadrzaj>
    <derivirana_varijabla naziv="DomainObject.Predmet.ProtuStrankaListFormated_1">
      <item>CUUBUUS ZAGREB d.o.o.</item>
    </derivirana_varijabla>
  </DomainObject.Predmet.ProtuStrankaListFormated>
  <DomainObject.Predmet.ProtuStrankaListFormatedOIB>
    <izvorni_sadrzaj>
      <item>CUUBUUS ZAGREB d.o.o., OIB 72883825144</item>
    </izvorni_sadrzaj>
    <derivirana_varijabla naziv="DomainObject.Predmet.ProtuStrankaListFormatedOIB_1">
      <item>CUUBUUS ZAGREB d.o.o., OIB 72883825144</item>
    </derivirana_varijabla>
  </DomainObject.Predmet.ProtuStrankaListFormatedOIB>
  <DomainObject.Predmet.ProtuStrankaListFormatedWithAdress>
    <izvorni_sadrzaj>
      <item>CUUBUUS ZAGREB d.o.o., Dalmatinska 3/II, 10000 Zagreb</item>
    </izvorni_sadrzaj>
    <derivirana_varijabla naziv="DomainObject.Predmet.ProtuStrankaListFormatedWithAdress_1">
      <item>CUUBUUS ZAGREB d.o.o., Dalmatinska 3/II, 10000 Zagreb</item>
    </derivirana_varijabla>
  </DomainObject.Predmet.ProtuStrankaListFormatedWithAdress>
  <DomainObject.Predmet.ProtuStrankaListFormatedWithAdressOIB>
    <izvorni_sadrzaj>
      <item>CUUBUUS ZAGREB d.o.o., OIB 72883825144, Dalmatinska 3/II, 10000 Zagreb</item>
    </izvorni_sadrzaj>
    <derivirana_varijabla naziv="DomainObject.Predmet.ProtuStrankaListFormatedWithAdressOIB_1">
      <item>CUUBUUS ZAGREB d.o.o., OIB 72883825144, Dalmatinska 3/II, 10000 Zagreb</item>
    </derivirana_varijabla>
  </DomainObject.Predmet.ProtuStrankaListFormatedWithAdressOIB>
  <DomainObject.Predmet.ProtuStrankaListNazivFormated>
    <izvorni_sadrzaj>
      <item>CUUBUUS ZAGREB d.o.o.</item>
    </izvorni_sadrzaj>
    <derivirana_varijabla naziv="DomainObject.Predmet.ProtuStrankaListNazivFormated_1">
      <item>CUUBUUS ZAGREB d.o.o.</item>
    </derivirana_varijabla>
  </DomainObject.Predmet.ProtuStrankaListNazivFormated>
  <DomainObject.Predmet.ProtuStrankaListNazivFormatedOIB>
    <izvorni_sadrzaj>
      <item>CUUBUUS ZAGREB d.o.o., OIB 72883825144</item>
    </izvorni_sadrzaj>
    <derivirana_varijabla naziv="DomainObject.Predmet.ProtuStrankaListNazivFormatedOIB_1">
      <item>CUUBUUS ZAGREB d.o.o., OIB 72883825144</item>
    </derivirana_varijabla>
  </DomainObject.Predmet.ProtuStrankaListNazivFormatedOIB>
  <DomainObject.Predmet.OstaliListFormated>
    <izvorni_sadrzaj>
      <item>Eduard Mair</item>
    </izvorni_sadrzaj>
    <derivirana_varijabla naziv="DomainObject.Predmet.OstaliListFormated_1">
      <item>Eduard Mair</item>
    </derivirana_varijabla>
  </DomainObject.Predmet.OstaliListFormated>
  <DomainObject.Predmet.OstaliListFormatedOIB>
    <izvorni_sadrzaj>
      <item>Eduard Mair</item>
    </izvorni_sadrzaj>
    <derivirana_varijabla naziv="DomainObject.Predmet.OstaliListFormatedOIB_1">
      <item>Eduard Mair</item>
    </derivirana_varijabla>
  </DomainObject.Predmet.OstaliListFormatedOIB>
  <DomainObject.Predmet.OstaliListFormatedWithAdress>
    <izvorni_sadrzaj>
      <item>Eduard Mair, Parkring 12, 1010 Beč</item>
    </izvorni_sadrzaj>
    <derivirana_varijabla naziv="DomainObject.Predmet.OstaliListFormatedWithAdress_1">
      <item>Eduard Mair, Parkring 12, 1010 Beč</item>
    </derivirana_varijabla>
  </DomainObject.Predmet.OstaliListFormatedWithAdress>
  <DomainObject.Predmet.OstaliListFormatedWithAdressOIB>
    <izvorni_sadrzaj>
      <item>Eduard Mair, Parkring 12, 1010 Beč</item>
    </izvorni_sadrzaj>
    <derivirana_varijabla naziv="DomainObject.Predmet.OstaliListFormatedWithAdressOIB_1">
      <item>Eduard Mair, Parkring 12, 1010 Beč</item>
    </derivirana_varijabla>
  </DomainObject.Predmet.OstaliListFormatedWithAdressOIB>
  <DomainObject.Predmet.OstaliListNazivFormated>
    <izvorni_sadrzaj>
      <item>Eduard Mair</item>
    </izvorni_sadrzaj>
    <derivirana_varijabla naziv="DomainObject.Predmet.OstaliListNazivFormated_1">
      <item>Eduard Mair</item>
    </derivirana_varijabla>
  </DomainObject.Predmet.OstaliListNazivFormated>
  <DomainObject.Predmet.OstaliListNazivFormatedOIB>
    <izvorni_sadrzaj>
      <item>Eduard Mair</item>
    </izvorni_sadrzaj>
    <derivirana_varijabla naziv="DomainObject.Predmet.OstaliListNazivFormatedOIB_1">
      <item>Eduard Mair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CUUBUUS ZAGREB d.o.o.</izvorni_sadrzaj>
    <derivirana_varijabla naziv="DomainObject.Predmet.ProtustrankaIDrugi_1">CUUBUUS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CUUBUUS ZAGREB d.o.o., OIB 72883825144, Dalmatinska 3/II, 10000 Zagreb</izvorni_sadrzaj>
    <derivirana_varijabla naziv="DomainObject.Predmet.ProtustrankaIDrugiAdressOIB_1">CUUBUUS ZAGREB d.o.o., OIB 72883825144, Dalmatinska 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CUUBUUS ZAGREB d.o.o.</item>
      <item>Eduard Mair</item>
    </izvorni_sadrzaj>
    <derivirana_varijabla naziv="DomainObject.Predmet.SudioniciListNaziv_1">
      <item>FINA Regionalni centar Zagreb</item>
      <item>CUUBUUS ZAGREB d.o.o.</item>
      <item>Eduard Mair</item>
    </derivirana_varijabla>
  </DomainObject.Predmet.SudioniciListNaziv>
  <DomainObject.Predmet.SudioniciListAdressOIB>
    <izvorni_sadrzaj>
      <item>FINA Regionalni centar Zagreb, OIB 85821130368, Trg svibanjskih žrtava 1995. 1,10000 Zagreb</item>
      <item>CUUBUUS ZAGREB d.o.o., OIB 72883825144, Dalmatinska 3/II,10000 Zagreb</item>
      <item>Eduard Mair, Parkring 12,1010 Beč</item>
    </izvorni_sadrzaj>
    <derivirana_varijabla naziv="DomainObject.Predmet.SudioniciListAdressOIB_1">
      <item>FINA Regionalni centar Zagreb, OIB 85821130368, Trg svibanjskih žrtava 1995. 1,10000 Zagreb</item>
      <item>CUUBUUS ZAGREB d.o.o., OIB 72883825144, Dalmatinska 3/II,10000 Zagreb</item>
      <item>Eduard Mair, Parkring 12,1010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72883825144</item>
      <item>, OIB null</item>
    </izvorni_sadrzaj>
    <derivirana_varijabla naziv="DomainObject.Predmet.SudioniciListNazivOIB_1">
      <item>, OIB 85821130368</item>
      <item>, OIB 72883825144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5327</properties:Characters>
  <properties:Lines>109</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2016-05-23T08:03:00Z</dcterms:created>
  <dc:creator>nribaric</dc:creator>
  <cp:lastModifiedBy>Marija Kojić</cp:lastModifiedBy>
  <cp:lastPrinted>2016-05-23T08:36:00Z</cp:lastPrinted>
  <dcterms:modified xmlns:xsi="http://www.w3.org/2001/XMLSchema-instance" xsi:type="dcterms:W3CDTF">2016-05-23T08:36:00Z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