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21b7" w14:paraId="2c421b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</w:t>
      </w:r>
      <w:r w:rsidR="002F0859">
        <w:rPr>
          <w:rStyle w:val="Naglaeno"/>
          <w:b w:val="false"/>
        </w:rPr>
        <w:t>2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C27EE9" w:rsidRPr="00C27EE9">
        <w:t>ENERGIJA ŽITNJAK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C27EE9" w:rsidRPr="00C27EE9">
        <w:t>Aleja A. Augustinčića 13</w:t>
      </w:r>
      <w:r w:rsidR="00331402">
        <w:t>, MBS:</w:t>
      </w:r>
      <w:r w:rsidR="00BB3D58">
        <w:t xml:space="preserve"> </w:t>
      </w:r>
      <w:r w:rsidR="00C27EE9" w:rsidRPr="00C27EE9">
        <w:t>080916607</w:t>
      </w:r>
      <w:r w:rsidR="00331402">
        <w:t>, OIB:</w:t>
      </w:r>
      <w:r w:rsidR="00BB3D58">
        <w:t xml:space="preserve"> </w:t>
      </w:r>
      <w:r w:rsidR="00C27EE9" w:rsidRPr="00C27EE9">
        <w:t>88683176824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dužnika </w:t>
      </w:r>
      <w:r w:rsidR="00141C01" w:rsidRPr="00C27EE9">
        <w:t>ENERGIJA ŽITNJAK d.o.o.</w:t>
      </w:r>
      <w:r w:rsidR="00141C01">
        <w:t xml:space="preserve">, </w:t>
      </w:r>
      <w:r w:rsidR="00141C01" w:rsidRPr="00561CA0">
        <w:t>Zagreb</w:t>
      </w:r>
      <w:r w:rsidR="00141C01">
        <w:t xml:space="preserve">, </w:t>
      </w:r>
      <w:r w:rsidR="00141C01" w:rsidRPr="00C27EE9">
        <w:t>Aleja A. Augustinčića 13</w:t>
      </w:r>
      <w:r w:rsidR="00141C01">
        <w:t xml:space="preserve">, MBS: </w:t>
      </w:r>
      <w:r w:rsidR="00141C01" w:rsidRPr="00C27EE9">
        <w:t>080916607</w:t>
      </w:r>
      <w:r w:rsidR="00141C01">
        <w:t xml:space="preserve">, OIB: </w:t>
      </w:r>
      <w:r w:rsidR="00141C01" w:rsidRPr="00C27EE9">
        <w:t>88683176824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CB11A5">
        <w:t>9.054,55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</w:t>
      </w:r>
      <w:r w:rsidR="002F0859">
        <w:t>2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D4A6C" w:rsidP="00047A8F" w:rsidR="00ED4A6C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0E5199" w:rsidP="000E5199" w:rsidR="000E5199">
      <w:pPr>
        <w:numPr>
          <w:ilvl w:val="0"/>
          <w:numId w:val="1"/>
        </w:numPr>
      </w:pPr>
      <w:r>
        <w:t>kal. 04.04.2017.</w:t>
      </w:r>
    </w:p>
    <w:p w:rsidRDefault="00532E0A" w:rsidP="000E5199" w:rsidR="00532E0A" w:rsidRPr="00BE3308">
      <w:pPr>
        <w:ind w:left="720"/>
        <w:rPr>
          <w:highlight w:val="green"/>
        </w:rPr>
      </w:pPr>
    </w:p>
    <w:sectPr w:rsidSect="00F2165F" w:rsidR="00532E0A" w:rsidRPr="00BE330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F4A" w:rsidR="00FA1F4A">
      <w:r>
        <w:separator/>
      </w:r>
    </w:p>
  </w:endnote>
  <w:endnote w:id="0" w:type="continuationSeparator">
    <w:p w:rsidRDefault="00FA1F4A" w:rsidR="00FA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F4A" w:rsidR="00FA1F4A">
      <w:r>
        <w:separator/>
      </w:r>
    </w:p>
  </w:footnote>
  <w:footnote w:id="0" w:type="continuationSeparator">
    <w:p w:rsidRDefault="00FA1F4A" w:rsidR="00FA1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5199"/>
    <w:rsid w:val="000E762A"/>
    <w:rsid w:val="000F61EA"/>
    <w:rsid w:val="000F6941"/>
    <w:rsid w:val="00102060"/>
    <w:rsid w:val="0012059F"/>
    <w:rsid w:val="00124EB1"/>
    <w:rsid w:val="001347E8"/>
    <w:rsid w:val="001366E1"/>
    <w:rsid w:val="00141C0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A0255"/>
    <w:rsid w:val="00BA204A"/>
    <w:rsid w:val="00BA2409"/>
    <w:rsid w:val="00BB34BA"/>
    <w:rsid w:val="00BB3D58"/>
    <w:rsid w:val="00BE20B4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4A6C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1F4A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0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20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20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0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0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20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20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20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0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0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57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ENERGIJA ŽITNJAK d.o.o.</izvorni_sadrzaj>
    <derivirana_varijabla naziv="DomainObject.Predmet.ProtustrankaFormated_1">  ENERGIJA ŽITNJAK d.o.o.</derivirana_varijabla>
  </DomainObject.Predmet.ProtustrankaFormated>
  <DomainObject.Predmet.ProtustrankaFormatedOIB>
    <izvorni_sadrzaj>  ENERGIJA ŽITNJAK d.o.o., OIB 88683176824</izvorni_sadrzaj>
    <derivirana_varijabla naziv="DomainObject.Predmet.ProtustrankaFormatedOIB_1">  ENERGIJA ŽITNJAK d.o.o., OIB 88683176824</derivirana_varijabla>
  </DomainObject.Predmet.ProtustrankaFormatedOIB>
  <DomainObject.Predmet.ProtustrankaFormatedWithAdress>
    <izvorni_sadrzaj> ENERGIJA ŽITNJAK d.o.o., Aleja A. Augustinčića 13, 10000 Zagreb</izvorni_sadrzaj>
    <derivirana_varijabla naziv="DomainObject.Predmet.ProtustrankaFormatedWithAdress_1"> ENERGIJA ŽITNJAK d.o.o., Aleja A. Augustinčića 13, 10000 Zagreb</derivirana_varijabla>
  </DomainObject.Predmet.ProtustrankaFormatedWithAdress>
  <DomainObject.Predmet.ProtustrankaFormatedWithAdressOIB>
    <izvorni_sadrzaj> ENERGIJA ŽITNJAK d.o.o., OIB 88683176824, Aleja A. Augustinčića 13, 10000 Zagreb</izvorni_sadrzaj>
    <derivirana_varijabla naziv="DomainObject.Predmet.ProtustrankaFormatedWithAdressOIB_1"> ENERGIJA ŽITNJAK d.o.o., OIB 88683176824, Aleja A. Augustinčića 13, 10000 Zagreb</derivirana_varijabla>
  </DomainObject.Predmet.ProtustrankaFormatedWithAdressOIB>
  <DomainObject.Predmet.ProtustrankaWithAdress>
    <izvorni_sadrzaj>ENERGIJA ŽITNJAK d.o.o. Aleja A. Augustinčića 13, 10000 Zagreb</izvorni_sadrzaj>
    <derivirana_varijabla naziv="DomainObject.Predmet.ProtustrankaWithAdress_1">ENERGIJA ŽITNJAK d.o.o. Aleja A. Augustinčića 13, 10000 Zagreb</derivirana_varijabla>
  </DomainObject.Predmet.ProtustrankaWithAdress>
  <DomainObject.Predmet.ProtustrankaWithAdressOIB>
    <izvorni_sadrzaj>ENERGIJA ŽITNJAK d.o.o., OIB 88683176824, Aleja A. Augustinčića 13, 10000 Zagreb</izvorni_sadrzaj>
    <derivirana_varijabla naziv="DomainObject.Predmet.ProtustrankaWithAdressOIB_1">ENERGIJA ŽITNJAK d.o.o., OIB 88683176824, Aleja A. Augustinčića 13, 10000 Zagreb</derivirana_varijabla>
  </DomainObject.Predmet.ProtustrankaWithAdressOIB>
  <DomainObject.Predmet.ProtustrankaNazivFormated>
    <izvorni_sadrzaj>ENERGIJA ŽITNJAK d.o.o.</izvorni_sadrzaj>
    <derivirana_varijabla naziv="DomainObject.Predmet.ProtustrankaNazivFormated_1">ENERGIJA ŽITNJAK d.o.o.</derivirana_varijabla>
  </DomainObject.Predmet.ProtustrankaNazivFormated>
  <DomainObject.Predmet.ProtustrankaNazivFormatedOIB>
    <izvorni_sadrzaj>ENERGIJA ŽITNJAK d.o.o., OIB 88683176824</izvorni_sadrzaj>
    <derivirana_varijabla naziv="DomainObject.Predmet.ProtustrankaNazivFormatedOIB_1">ENERGIJA ŽITNJAK d.o.o., OIB 88683176824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ENERGIJA ŽITNJAK d.o.o.</item>
    </izvorni_sadrzaj>
    <derivirana_varijabla naziv="DomainObject.Predmet.ProtuStrankaListFormated_1">
      <item>ENERGIJA ŽITNJAK d.o.o.</item>
    </derivirana_varijabla>
  </DomainObject.Predmet.ProtuStrankaListFormated>
  <DomainObject.Predmet.ProtuStrankaListFormatedOIB>
    <izvorni_sadrzaj>
      <item>ENERGIJA ŽITNJAK d.o.o., OIB 88683176824</item>
    </izvorni_sadrzaj>
    <derivirana_varijabla naziv="DomainObject.Predmet.ProtuStrankaListFormatedOIB_1">
      <item>ENERGIJA ŽITNJAK d.o.o., OIB 88683176824</item>
    </derivirana_varijabla>
  </DomainObject.Predmet.ProtuStrankaListFormatedOIB>
  <DomainObject.Predmet.ProtuStrankaListFormatedWithAdress>
    <izvorni_sadrzaj>
      <item>ENERGIJA ŽITNJAK d.o.o., Aleja A. Augustinčića 13, 10000 Zagreb</item>
    </izvorni_sadrzaj>
    <derivirana_varijabla naziv="DomainObject.Predmet.ProtuStrankaListFormatedWithAdress_1">
      <item>ENERGIJA ŽITNJAK d.o.o., Aleja A. Augustinčića 13, 10000 Zagreb</item>
    </derivirana_varijabla>
  </DomainObject.Predmet.ProtuStrankaListFormatedWithAdress>
  <DomainObject.Predmet.ProtuStrankaListFormatedWithAdressOIB>
    <izvorni_sadrzaj>
      <item>ENERGIJA ŽITNJAK d.o.o., OIB 88683176824, Aleja A. Augustinčića 13, 10000 Zagreb</item>
    </izvorni_sadrzaj>
    <derivirana_varijabla naziv="DomainObject.Predmet.ProtuStrankaListFormatedWithAdressOIB_1">
      <item>ENERGIJA ŽITNJAK d.o.o., OIB 88683176824, Aleja A. Augustinčića 13, 10000 Zagreb</item>
    </derivirana_varijabla>
  </DomainObject.Predmet.ProtuStrankaListFormatedWithAdressOIB>
  <DomainObject.Predmet.ProtuStrankaListNazivFormated>
    <izvorni_sadrzaj>
      <item>ENERGIJA ŽITNJAK d.o.o.</item>
    </izvorni_sadrzaj>
    <derivirana_varijabla naziv="DomainObject.Predmet.ProtuStrankaListNazivFormated_1">
      <item>ENERGIJA ŽITNJAK d.o.o.</item>
    </derivirana_varijabla>
  </DomainObject.Predmet.ProtuStrankaListNazivFormated>
  <DomainObject.Predmet.ProtuStrankaListNazivFormatedOIB>
    <izvorni_sadrzaj>
      <item>ENERGIJA ŽITNJAK d.o.o., OIB 88683176824</item>
    </izvorni_sadrzaj>
    <derivirana_varijabla naziv="DomainObject.Predmet.ProtuStrankaListNazivFormatedOIB_1">
      <item>ENERGIJA ŽITNJAK d.o.o., OIB 88683176824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ENERGIJA ŽITNJAK d.o.o.</izvorni_sadrzaj>
    <derivirana_varijabla naziv="DomainObject.Predmet.ProtustrankaIDrugi_1">ENERGIJA ŽITNJAK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ENERGIJA ŽITNJAK d.o.o., OIB 88683176824, Aleja A. Augustinčića 13, 10000 Zagreb</izvorni_sadrzaj>
    <derivirana_varijabla naziv="DomainObject.Predmet.ProtustrankaIDrugiAdressOIB_1">ENERGIJA ŽITNJAK d.o.o., OIB 88683176824, Aleja A. Augustinčića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ENERGIJA ŽITNJAK d.o.o.</item>
    </izvorni_sadrzaj>
    <derivirana_varijabla naziv="DomainObject.Predmet.SudioniciListNaziv_1">
      <item>FINA Regionalni centar Zagreb</item>
      <item>ENERGIJA ŽITNJAK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ENERGIJA ŽITNJAK d.o.o., OIB 88683176824, Aleja A. Augustinčića 13,10000 Zagreb</item>
    </izvorni_sadrzaj>
    <derivirana_varijabla naziv="DomainObject.Predmet.SudioniciListAdressOIB_1">
      <item>FINA Regionalni centar Zagreb, OIB 85821130368, Trg svibanjskih žrtava 1995. br. 1,10000 Zagreb</item>
      <item>ENERGIJA ŽITNJAK d.o.o., OIB 88683176824, Aleja A. Augustinčića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88683176824</item>
    </izvorni_sadrzaj>
    <derivirana_varijabla naziv="DomainObject.Predmet.SudioniciListNazivOIB_1">
      <item>, OIB 85821130368</item>
      <item>, OIB 88683176824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1A679-37EA-40F2-8EC8-B1D2822CE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2056</properties:Characters>
  <properties:Lines>53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2017-02-08T11:25:00Z</dcterms:modified>
  <cp:revision>194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