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2112" w14:paraId="c1c2112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F94F6E">
        <w:rPr>
          <w:sz w:val="24"/>
        </w:rPr>
        <w:t>7</w:t>
      </w:r>
      <w:r w:rsidR="00B66F84">
        <w:rPr>
          <w:sz w:val="24"/>
        </w:rPr>
        <w:t>82</w:t>
      </w:r>
      <w:r w:rsidR="00C439EA">
        <w:rPr>
          <w:sz w:val="24"/>
        </w:rPr>
        <w:t>/2015</w:t>
      </w:r>
      <w:r w:rsidR="00D77F29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B66F84" w:rsidRPr="00B66F84">
        <w:rPr>
          <w:sz w:val="24"/>
        </w:rPr>
        <w:t>GOJ j.d.o.o.</w:t>
      </w:r>
      <w:r w:rsidR="00B66F84">
        <w:rPr>
          <w:sz w:val="24"/>
        </w:rPr>
        <w:t xml:space="preserve">, </w:t>
      </w:r>
      <w:r w:rsidR="00B66F84" w:rsidRPr="00B66F84">
        <w:rPr>
          <w:sz w:val="24"/>
        </w:rPr>
        <w:t>Vojnić (Općina Vojnić)</w:t>
      </w:r>
      <w:r w:rsidR="00B66F84">
        <w:rPr>
          <w:sz w:val="24"/>
        </w:rPr>
        <w:t xml:space="preserve">, </w:t>
      </w:r>
      <w:r w:rsidR="00B66F84" w:rsidRPr="00B66F84">
        <w:rPr>
          <w:sz w:val="24"/>
        </w:rPr>
        <w:t>Vjećeslava Holjevca 8</w:t>
      </w:r>
      <w:r w:rsidR="00B66F84">
        <w:rPr>
          <w:sz w:val="24"/>
        </w:rPr>
        <w:t xml:space="preserve">, OIB: </w:t>
      </w:r>
      <w:r w:rsidR="00B66F84" w:rsidRPr="00B66F84">
        <w:rPr>
          <w:sz w:val="24"/>
        </w:rPr>
        <w:t>79251880735</w:t>
      </w:r>
      <w:r w:rsidR="00881CB9">
        <w:rPr>
          <w:sz w:val="24"/>
        </w:rPr>
        <w:t xml:space="preserve">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D77F29" w:rsidR="00D77F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D77F2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F29" w:rsidP="00D77F29" w:rsidR="00D77F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 v.r.</w:t>
      </w:r>
    </w:p>
    <w:p w:rsidRDefault="00D77F29" w:rsidP="00E91121" w:rsidR="00D77F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77F29" w:rsidP="00D77F29" w:rsidR="00D77F2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77F29" w:rsidP="00E91121" w:rsidR="00D77F2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D77F29" w:rsidR="00D77F2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035A" w:rsidP="00D77F29" w:rsidR="00EA035A">
      <w:pPr>
        <w:ind w:firstLine="3" w:left="5661"/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D77F29" w:rsidP="00CF56FE" w:rsidR="00D77F2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1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1EF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   j.d.o.o.</izvorni_sadrzaj>
    <derivirana_varijabla naziv="DomainObject.Predmet.ProtustrankaFormated_1">  Goj   j.d.o.o.</derivirana_varijabla>
  </DomainObject.Predmet.ProtustrankaFormated>
  <DomainObject.Predmet.ProtustrankaFormatedOIB>
    <izvorni_sadrzaj>  Goj   j.d.o.o., OIB 79251880735</izvorni_sadrzaj>
    <derivirana_varijabla naziv="DomainObject.Predmet.ProtustrankaFormatedOIB_1">  Goj   j.d.o.o., OIB 79251880735</derivirana_varijabla>
  </DomainObject.Predmet.ProtustrankaFormatedOIB>
  <DomainObject.Predmet.ProtustrankaFormatedWithAdress>
    <izvorni_sadrzaj> Goj   j.d.o.o., V. Holjevca 8, 47220 Vojnić</izvorni_sadrzaj>
    <derivirana_varijabla naziv="DomainObject.Predmet.ProtustrankaFormatedWithAdress_1"> Goj   j.d.o.o., V. Holjevca 8, 47220 Vojnić</derivirana_varijabla>
  </DomainObject.Predmet.ProtustrankaFormatedWithAdress>
  <DomainObject.Predmet.ProtustrankaFormatedWithAdressOIB>
    <izvorni_sadrzaj> Goj   j.d.o.o., OIB 79251880735, V. Holjevca 8, 47220 Vojnić</izvorni_sadrzaj>
    <derivirana_varijabla naziv="DomainObject.Predmet.ProtustrankaFormatedWithAdressOIB_1"> Goj   j.d.o.o., OIB 79251880735, V. Holjevca 8, 47220 Vojnić</derivirana_varijabla>
  </DomainObject.Predmet.ProtustrankaFormatedWithAdressOIB>
  <DomainObject.Predmet.ProtustrankaWithAdress>
    <izvorni_sadrzaj>Goj   j.d.o.o. V. Holjevca 8, 47220 Vojnić</izvorni_sadrzaj>
    <derivirana_varijabla naziv="DomainObject.Predmet.ProtustrankaWithAdress_1">Goj   j.d.o.o. V. Holjevca 8, 47220 Vojnić</derivirana_varijabla>
  </DomainObject.Predmet.ProtustrankaWithAdress>
  <DomainObject.Predmet.ProtustrankaWithAdressOIB>
    <izvorni_sadrzaj>Goj   j.d.o.o., OIB 79251880735, V. Holjevca 8, 47220 Vojnić</izvorni_sadrzaj>
    <derivirana_varijabla naziv="DomainObject.Predmet.ProtustrankaWithAdressOIB_1">Goj   j.d.o.o., OIB 79251880735, V. Holjevca 8, 47220 Vojnić</derivirana_varijabla>
  </DomainObject.Predmet.ProtustrankaWithAdressOIB>
  <DomainObject.Predmet.ProtustrankaNazivFormated>
    <izvorni_sadrzaj>Goj   j.d.o.o.</izvorni_sadrzaj>
    <derivirana_varijabla naziv="DomainObject.Predmet.ProtustrankaNazivFormated_1">Goj   j.d.o.o.</derivirana_varijabla>
  </DomainObject.Predmet.ProtustrankaNazivFormated>
  <DomainObject.Predmet.ProtustrankaNazivFormatedOIB>
    <izvorni_sadrzaj>Goj   j.d.o.o., OIB 79251880735</izvorni_sadrzaj>
    <derivirana_varijabla naziv="DomainObject.Predmet.ProtustrankaNazivFormatedOIB_1">Goj   j.d.o.o., OIB 79251880735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Goj   j.d.o.o.</item>
    </izvorni_sadrzaj>
    <derivirana_varijabla naziv="DomainObject.Predmet.ProtuStrankaListFormated_1">
      <item>Goj   j.d.o.o.</item>
    </derivirana_varijabla>
  </DomainObject.Predmet.ProtuStrankaListFormated>
  <DomainObject.Predmet.ProtuStrankaListFormatedOIB>
    <izvorni_sadrzaj>
      <item>Goj   j.d.o.o., OIB 79251880735</item>
    </izvorni_sadrzaj>
    <derivirana_varijabla naziv="DomainObject.Predmet.ProtuStrankaListFormatedOIB_1">
      <item>Goj   j.d.o.o., OIB 79251880735</item>
    </derivirana_varijabla>
  </DomainObject.Predmet.ProtuStrankaListFormatedOIB>
  <DomainObject.Predmet.ProtuStrankaListFormatedWithAdress>
    <izvorni_sadrzaj>
      <item>Goj   j.d.o.o., V. Holjevca 8, 47220 Vojnić</item>
    </izvorni_sadrzaj>
    <derivirana_varijabla naziv="DomainObject.Predmet.ProtuStrankaListFormatedWithAdress_1">
      <item>Goj   j.d.o.o., V. Holjevca 8, 47220 Vojnić</item>
    </derivirana_varijabla>
  </DomainObject.Predmet.ProtuStrankaListFormatedWithAdress>
  <DomainObject.Predmet.ProtuStrankaListFormatedWithAdressOIB>
    <izvorni_sadrzaj>
      <item>Goj   j.d.o.o., OIB 79251880735, V. Holjevca 8, 47220 Vojnić</item>
    </izvorni_sadrzaj>
    <derivirana_varijabla naziv="DomainObject.Predmet.ProtuStrankaListFormatedWithAdressOIB_1">
      <item>Goj   j.d.o.o., OIB 79251880735, V. Holjevca 8, 47220 Vojnić</item>
    </derivirana_varijabla>
  </DomainObject.Predmet.ProtuStrankaListFormatedWithAdressOIB>
  <DomainObject.Predmet.ProtuStrankaListNazivFormated>
    <izvorni_sadrzaj>
      <item>Goj   j.d.o.o.</item>
    </izvorni_sadrzaj>
    <derivirana_varijabla naziv="DomainObject.Predmet.ProtuStrankaListNazivFormated_1">
      <item>Goj   j.d.o.o.</item>
    </derivirana_varijabla>
  </DomainObject.Predmet.ProtuStrankaListNazivFormated>
  <DomainObject.Predmet.ProtuStrankaListNazivFormatedOIB>
    <izvorni_sadrzaj>
      <item>Goj   j.d.o.o., OIB 79251880735</item>
    </izvorni_sadrzaj>
    <derivirana_varijabla naziv="DomainObject.Predmet.ProtuStrankaListNazivFormatedOIB_1">
      <item>Goj   j.d.o.o., OIB 79251880735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Goj   j.d.o.o.</izvorni_sadrzaj>
    <derivirana_varijabla naziv="DomainObject.Predmet.ProtustrankaIDrugi_1">Goj   j.d.o.o.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Goj   j.d.o.o., OIB 79251880735, V. Holjevca 8, 47220 Vojnić</izvorni_sadrzaj>
    <derivirana_varijabla naziv="DomainObject.Predmet.ProtustrankaIDrugiAdressOIB_1">Goj   j.d.o.o., OIB 79251880735, V.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Goj   j.d.o.o.</item>
      <item>FINA ZAGREB</item>
      <item>Hrvatski zavod za mirovinsko osiguranje</item>
    </izvorni_sadrzaj>
    <derivirana_varijabla naziv="DomainObject.Predmet.SudioniciListNaziv_1">
      <item>Financijska agencija RC Zagreb, podružnica Karlovac</item>
      <item>Goj   j.d.o.o.</item>
      <item>FINA ZAGREB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Goj   j.d.o.o., OIB 79251880735, V. Holjevca 8,47220 Vojnić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79251880735</item>
      <item>, OIB null</item>
      <item>, OIB null</item>
    </izvorni_sadrzaj>
    <derivirana_varijabla naziv="DomainObject.Predmet.SudioniciListNazivOIB_1">
      <item>, OIB 85821130368</item>
      <item>, OIB 79251880735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1712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2015-10-23T07:43:00Z</dcterms:created>
  <dc:creator>Korisnik</dc:creator>
  <cp:lastModifiedBy>Jadranka Zelić</cp:lastModifiedBy>
  <cp:lastPrinted>2015-10-23T07:42:00Z</cp:lastPrinted>
  <dcterms:modified xmlns:xsi="http://www.w3.org/2001/XMLSchema-instance" xsi:type="dcterms:W3CDTF">2015-10-23T07:48:00Z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