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7a7b" w14:paraId="2e27a7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736591">
        <w:rPr>
          <w:lang w:val="hr-HR"/>
        </w:rPr>
        <w:t>366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E41F11">
        <w:rPr>
          <w:lang w:val="hr-HR"/>
        </w:rPr>
        <w:t>GUMI COMMERCE d</w:t>
      </w:r>
      <w:r w:rsidR="00CE39A4">
        <w:rPr>
          <w:lang w:val="hr-HR"/>
        </w:rPr>
        <w:t>ruštvo s ograničenom odgovornošću za proizvodnju</w:t>
      </w:r>
      <w:r w:rsidR="00E41F11">
        <w:rPr>
          <w:lang w:val="hr-HR"/>
        </w:rPr>
        <w:t>, trgovinu</w:t>
      </w:r>
      <w:r w:rsidR="00CE39A4">
        <w:rPr>
          <w:lang w:val="hr-HR"/>
        </w:rPr>
        <w:t xml:space="preserve"> i usluge, Bjelovar, </w:t>
      </w:r>
      <w:r w:rsidR="00E41F11">
        <w:rPr>
          <w:lang w:val="hr-HR"/>
        </w:rPr>
        <w:t>Antuna Mihanovića 28</w:t>
      </w:r>
      <w:r w:rsidR="00CE39A4">
        <w:rPr>
          <w:lang w:val="hr-HR"/>
        </w:rPr>
        <w:t xml:space="preserve">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E41F11">
        <w:rPr>
          <w:lang w:val="hr-HR"/>
        </w:rPr>
        <w:t>80151</w:t>
      </w:r>
      <w:r w:rsidR="00FB7F79">
        <w:rPr>
          <w:lang w:val="hr-HR"/>
        </w:rPr>
        <w:t>,</w:t>
      </w:r>
      <w:r w:rsidR="00CE39A4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E41F11">
        <w:rPr>
          <w:lang w:val="hr-HR"/>
        </w:rPr>
        <w:t>27317502346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41F11">
        <w:rPr>
          <w:lang w:val="hr-HR"/>
        </w:rPr>
        <w:t>366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41F11">
        <w:rPr>
          <w:lang w:val="hr-HR"/>
        </w:rPr>
        <w:t>236.858,12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E41F11">
        <w:rPr>
          <w:lang w:val="hr-HR"/>
        </w:rPr>
        <w:t>Damir Jakelić, Knin, Kralja Tomislava 78,</w:t>
      </w:r>
      <w:r w:rsidR="007D4CBC">
        <w:rPr>
          <w:lang w:val="hr-HR"/>
        </w:rPr>
        <w:t xml:space="preserve"> OIB: </w:t>
      </w:r>
      <w:r w:rsidR="00E41F11">
        <w:rPr>
          <w:lang w:val="hr-HR"/>
        </w:rPr>
        <w:t>10028442916</w:t>
      </w:r>
      <w:r w:rsidR="007D4CBC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150" w:rsidR="005C4150">
      <w:r>
        <w:separator/>
      </w:r>
    </w:p>
  </w:endnote>
  <w:endnote w:id="0" w:type="continuationSeparator">
    <w:p w:rsidRDefault="005C4150" w:rsidR="005C4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150" w:rsidR="005C4150">
      <w:r>
        <w:separator/>
      </w:r>
    </w:p>
  </w:footnote>
  <w:footnote w:id="0" w:type="continuationSeparator">
    <w:p w:rsidRDefault="005C4150" w:rsidR="005C4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600D2"/>
    <w:rsid w:val="005A21BE"/>
    <w:rsid w:val="005A3017"/>
    <w:rsid w:val="005A47BC"/>
    <w:rsid w:val="005C4150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C4277"/>
    <w:rsid w:val="00CD08D1"/>
    <w:rsid w:val="00CD6B0C"/>
    <w:rsid w:val="00CE39A4"/>
    <w:rsid w:val="00D11CC8"/>
    <w:rsid w:val="00D46E25"/>
    <w:rsid w:val="00D81A66"/>
    <w:rsid w:val="00DC7979"/>
    <w:rsid w:val="00E4147B"/>
    <w:rsid w:val="00E41F11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0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0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St-366/2015-2</izvorni_sadrzaj>
    <derivirana_varijabla naziv="DomainObject.Oznaka_1">St-366/2015-2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 COMMERCE društvo s ograničenom odgovornošću za proizvodnju, trgovinu i usluge, Bjelovar</izvorni_sadrzaj>
    <derivirana_varijabla naziv="DomainObject.Predmet.ProtustrankaFormated_1">  GUMI COMMERCE društvo s ograničenom odgovornošću za proizvodnju, trgovinu i usluge, Bjelovar</derivirana_varijabla>
  </DomainObject.Predmet.ProtustrankaFormated>
  <DomainObject.Predmet.ProtustrankaFormatedOIB>
    <izvorni_sadrzaj>  GUMI COMMERCE društvo s ograničenom odgovornošću za proizvodnju, trgovinu i usluge, Bjelovar, OIB 27317502346</izvorni_sadrzaj>
    <derivirana_varijabla naziv="DomainObject.Predmet.ProtustrankaFormatedOIB_1">  GUMI COMMERCE društvo s ograničenom odgovornošću za proizvodnju, trgovinu i usluge, Bjelovar, OIB 27317502346</derivirana_varijabla>
  </DomainObject.Predmet.ProtustrankaFormatedOIB>
  <DomainObject.Predmet.ProtustrankaFormatedWithAdress>
    <izvorni_sadrzaj> GUMI COMMERCE društvo s ograničenom odgovornošću za proizvodnju, trgovinu i usluge, Bjelovar, Antuna Mihanovića 28, 43000 Bjelovar</izvorni_sadrzaj>
    <derivirana_varijabla naziv="DomainObject.Predmet.ProtustrankaFormatedWithAdress_1"> GUMI COMMERCE društvo s ograničenom odgovornošću za proizvodnju, trgovinu i usluge, Bjelovar, Antuna Mihanovića 28, 43000 Bjelovar</derivirana_varijabla>
  </DomainObject.Predmet.ProtustrankaFormatedWithAdress>
  <DomainObject.Predmet.ProtustrankaFormatedWithAdressOIB>
    <izvorni_sadrzaj> GUMI COMMERCE društvo s ograničenom odgovornošću za proizvodnju, trgovinu i usluge, Bjelovar, OIB 27317502346, Antuna Mihanovića 28, 43000 Bjelovar</izvorni_sadrzaj>
    <derivirana_varijabla naziv="DomainObject.Predmet.ProtustrankaFormatedWithAdressOIB_1"> GUMI COMMERCE društvo s ograničenom odgovornošću za proizvodnju, trgovinu i usluge, Bjelovar, OIB 27317502346, Antuna Mihanovića 28, 43000 Bjelovar</derivirana_varijabla>
  </DomainObject.Predmet.ProtustrankaFormatedWithAdressOIB>
  <DomainObject.Predmet.ProtustrankaWithAdress>
    <izvorni_sadrzaj>GUMI COMMERCE društvo s ograničenom odgovornošću za proizvodnju, trgovinu i usluge, Bjelovar Antuna Mihanovića 28, 43000 Bjelovar</izvorni_sadrzaj>
    <derivirana_varijabla naziv="DomainObject.Predmet.ProtustrankaWithAdress_1">GUMI COMMERCE društvo s ograničenom odgovornošću za proizvodnju, trgovinu i usluge, Bjelovar Antuna Mihanovića 28, 43000 Bjelovar</derivirana_varijabla>
  </DomainObject.Predmet.ProtustrankaWithAdress>
  <DomainObject.Predmet.ProtustrankaWithAdressOIB>
    <izvorni_sadrzaj>GUMI COMMERCE društvo s ograničenom odgovornošću za proizvodnju, trgovinu i usluge, Bjelovar, OIB 27317502346, Antuna Mihanovića 28, 43000 Bjelovar</izvorni_sadrzaj>
    <derivirana_varijabla naziv="DomainObject.Predmet.ProtustrankaWithAdressOIB_1">GUMI COMMERCE društvo s ograničenom odgovornošću za proizvodnju, trgovinu i usluge, Bjelovar, OIB 27317502346, Antuna Mihanovića 28, 43000 Bjelovar</derivirana_varijabla>
  </DomainObject.Predmet.ProtustrankaWithAdressOIB>
  <DomainObject.Predmet.ProtustrankaNazivFormated>
    <izvorni_sadrzaj>GUMI COMMERCE društvo s ograničenom odgovornošću za proizvodnju, trgovinu i usluge, Bjelovar</izvorni_sadrzaj>
    <derivirana_varijabla naziv="DomainObject.Predmet.ProtustrankaNazivFormated_1">GUMI COMMERCE društvo s ograničenom odgovornošću za proizvodnju, trgovinu i usluge, Bjelovar</derivirana_varijabla>
  </DomainObject.Predmet.ProtustrankaNazivFormated>
  <DomainObject.Predmet.ProtustrankaNazivFormatedOIB>
    <izvorni_sadrzaj>GUMI COMMERCE društvo s ograničenom odgovornošću za proizvodnju, trgovinu i usluge, Bjelovar, OIB 27317502346</izvorni_sadrzaj>
    <derivirana_varijabla naziv="DomainObject.Predmet.ProtustrankaNazivFormatedOIB_1">GUMI COMMERCE društvo s ograničenom odgovornošću za proizvodnju, trgovinu i usluge, Bjelovar, OIB 27317502346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GUMI COMMERCE društvo s ograničenom odgovornošću za proizvodnju, trgovinu i usluge, Bjelovar</item>
    </izvorni_sadrzaj>
    <derivirana_varijabla naziv="DomainObject.Predmet.ProtuStrankaListFormated_1">
      <item>GUMI COMMERCE društvo s ograničenom odgovornošću za proizvodnju, trgovinu i usluge, Bjelovar</item>
    </derivirana_varijabla>
  </DomainObject.Predmet.ProtuStrankaListFormated>
  <DomainObject.Predmet.ProtuStrankaListFormatedOIB>
    <izvorni_sadrzaj>
      <item>GUMI COMMERCE društvo s ograničenom odgovornošću za proizvodnju, trgovinu i usluge, Bjelovar, OIB 27317502346</item>
    </izvorni_sadrzaj>
    <derivirana_varijabla naziv="DomainObject.Predmet.ProtuStrankaListFormatedOIB_1">
      <item>GUMI COMMERCE društvo s ograničenom odgovornošću za proizvodnju, trgovinu i usluge, Bjelovar, OIB 27317502346</item>
    </derivirana_varijabla>
  </DomainObject.Predmet.ProtuStrankaListFormatedOIB>
  <DomainObject.Predmet.ProtuStrankaListFormatedWithAdress>
    <izvorni_sadrzaj>
      <item>GUMI COMMERCE društvo s ograničenom odgovornošću za proizvodnju, trgovinu i usluge, Bjelovar, Antuna Mihanovića 28, 43000 Bjelovar</item>
    </izvorni_sadrzaj>
    <derivirana_varijabla naziv="DomainObject.Predmet.ProtuStrankaListFormatedWithAdress_1">
      <item>GUMI COMMERCE društvo s ograničenom odgovornošću za proizvodnju, trgovinu i usluge, Bjelovar, Antuna Mihanovića 28, 43000 Bjelovar</item>
    </derivirana_varijabla>
  </DomainObject.Predmet.ProtuStrankaListFormatedWithAdress>
  <DomainObject.Predmet.ProtuStrankaListFormatedWithAdressOIB>
    <izvorni_sadrzaj>
      <item>GUMI COMMERCE društvo s ograničenom odgovornošću za proizvodnju, trgovinu i usluge, Bjelovar, OIB 27317502346, Antuna Mihanovića 28, 43000 Bjelovar</item>
    </izvorni_sadrzaj>
    <derivirana_varijabla naziv="DomainObject.Predmet.ProtuStrankaListFormatedWithAdressOIB_1">
      <item>GUMI COMMERCE društvo s ograničenom odgovornošću za proizvodnju, trgovinu i usluge, Bjelovar, OIB 27317502346, Antuna Mihanovića 28, 43000 Bjelovar</item>
    </derivirana_varijabla>
  </DomainObject.Predmet.ProtuStrankaListFormatedWithAdressOIB>
  <DomainObject.Predmet.ProtuStrankaListNazivFormated>
    <izvorni_sadrzaj>
      <item>GUMI COMMERCE društvo s ograničenom odgovornošću za proizvodnju, trgovinu i usluge, Bjelovar</item>
    </izvorni_sadrzaj>
    <derivirana_varijabla naziv="DomainObject.Predmet.ProtuStrankaListNazivFormated_1">
      <item>GUMI COMMERCE društvo s ograničenom odgovornošću za proizvodnju, trgovinu i usluge, Bjelovar</item>
    </derivirana_varijabla>
  </DomainObject.Predmet.ProtuStrankaListNazivFormated>
  <DomainObject.Predmet.ProtuStrankaListNazivFormatedOIB>
    <izvorni_sadrzaj>
      <item>GUMI COMMERCE društvo s ograničenom odgovornošću za proizvodnju, trgovinu i usluge, Bjelovar, OIB 27317502346</item>
    </izvorni_sadrzaj>
    <derivirana_varijabla naziv="DomainObject.Predmet.ProtuStrankaListNazivFormatedOIB_1">
      <item>GUMI COMMERCE društvo s ograničenom odgovornošću za proizvodnju, trgovinu i usluge, Bjelovar, OIB 27317502346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St-366/2015-2</izvorni_sadrzaj>
    <derivirana_varijabla naziv="DomainObject.PoslovniBrojDokumenta_1">St-366/2015-2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GUMI COMMERCE društvo s ograničenom odgovornošću za proizvodnju, trgovinu i usluge, Bjelovar</izvorni_sadrzaj>
    <derivirana_varijabla naziv="DomainObject.Predmet.ProtustrankaIDrugi_1">GUMI COMMERCE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GUMI COMMERCE društvo s ograničenom odgovornošću za proizvodnju, trgovinu i usluge, Bjelovar, OIB 27317502346, Antuna Mihanovića 28, 43000 Bjelovar</izvorni_sadrzaj>
    <derivirana_varijabla naziv="DomainObject.Predmet.ProtustrankaIDrugiAdressOIB_1">GUMI COMMERCE društvo s ograničenom odgovornošću za proizvodnju, trgovinu i usluge, Bjelovar, OIB 27317502346, Antuna Mihanovića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GUMI COMMERCE društvo s ograničenom odgovornošću za proizvodnju, trgovinu i usluge, Bjelovar</item>
    </izvorni_sadrzaj>
    <derivirana_varijabla naziv="DomainObject.Predmet.SudioniciListNaziv_1">
      <item>FINA, RC ZAGREB, Podružnica Bjelovar</item>
      <item>GUMI COMMERCE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GUMI COMMERCE društvo s ograničenom odgovornošću za proizvodnju, trgovinu i usluge, Bjelovar, OIB 27317502346, Antuna Mihanovića 28,43000 Bjelovar</item>
    </izvorni_sadrzaj>
    <derivirana_varijabla naziv="DomainObject.Predmet.SudioniciListAdressOIB_1">
      <item>FINA, RC ZAGREB, Podružnica Bjelovar, OIB 85821130368, F. Supila 4,43000 Bjelovar</item>
      <item>GUMI COMMERCE društvo s ograničenom odgovornošću za proizvodnju, trgovinu i usluge, Bjelovar, OIB 27317502346, Antuna Mihanovića 28,43000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27317502346</item>
    </izvorni_sadrzaj>
    <derivirana_varijabla naziv="DomainObject.Predmet.SudioniciListNazivOIB_1">
      <item>, OIB 85821130368</item>
      <item>, OIB 27317502346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1760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2015-11-27T06:55:00Z</dcterms:created>
  <dc:creator>ssabljic</dc:creator>
  <cp:lastModifiedBy>Suzana Sabljić</cp:lastModifiedBy>
  <cp:lastPrinted>2015-11-27T06:46:00Z</cp:lastPrinted>
  <dcterms:modified xmlns:xsi="http://www.w3.org/2001/XMLSchema-instance" xsi:type="dcterms:W3CDTF">2015-11-27T07:00:00Z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