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fa4" w14:paraId="71effa4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EF4552">
        <w:t>421</w:t>
      </w:r>
      <w:r w:rsidR="00792CCB">
        <w:t>/</w:t>
      </w:r>
      <w:r w:rsidR="00EF4552">
        <w:t>20</w:t>
      </w:r>
      <w:r w:rsidR="00792CCB">
        <w:t>16-</w:t>
      </w:r>
      <w:r w:rsidR="00EF4552">
        <w:t>30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EF4552">
        <w:t>HANGAR KLUB d.o.o., Vodice, Magistrala 42,</w:t>
      </w:r>
      <w:r w:rsidR="00EF4552" w:rsidRPr="007A679F">
        <w:t xml:space="preserve"> OIB: </w:t>
      </w:r>
      <w:r w:rsidR="00EF4552">
        <w:t>02060674032</w:t>
      </w:r>
      <w:r w:rsidR="00F37EDE">
        <w:t>,</w:t>
      </w:r>
      <w:r w:rsidR="00EA47D6">
        <w:t xml:space="preserve"> </w:t>
      </w:r>
      <w:r w:rsidR="00CC47CA">
        <w:t xml:space="preserve"> </w:t>
      </w:r>
      <w:r w:rsidR="006F5F41">
        <w:t>12.</w:t>
      </w:r>
      <w:r w:rsidR="0048705D">
        <w:t xml:space="preserve"> rujna 2017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EF4552">
        <w:t>HANGAR KLUB d.o.o., Vodice, Magistrala 42,</w:t>
      </w:r>
      <w:r w:rsidR="00EF4552" w:rsidRPr="007A679F">
        <w:t xml:space="preserve"> OIB: </w:t>
      </w:r>
      <w:r w:rsidR="00EF4552">
        <w:t>02060674032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EF4552">
        <w:t>20</w:t>
      </w:r>
      <w:r w:rsidR="000A6C37">
        <w:t>.000</w:t>
      </w:r>
      <w:r w:rsidR="003374A1">
        <w:t>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EF4552">
        <w:t>421</w:t>
      </w:r>
      <w:r w:rsidR="00AE278D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EF4552" w:rsidP="00EF4552" w:rsidR="00EF4552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6F5F41">
        <w:t>79.053,21 kunu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EF4552" w:rsidP="00EF4552" w:rsidR="00EF4552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stečajna</w:t>
      </w:r>
      <w:r w:rsidRPr="001D7D49">
        <w:t xml:space="preserve"> upravitelj</w:t>
      </w:r>
      <w:r>
        <w:t>ica procijenila</w:t>
      </w:r>
      <w:r w:rsidRPr="001D7D49">
        <w:t xml:space="preserve"> na iznos </w:t>
      </w:r>
      <w:r w:rsidRPr="0053479F">
        <w:t xml:space="preserve">od </w:t>
      </w:r>
      <w:r>
        <w:t>20</w:t>
      </w:r>
      <w:r w:rsidRPr="008B0137">
        <w:t>.000,00</w:t>
      </w:r>
      <w:r w:rsidRPr="0053479F">
        <w:t xml:space="preserve"> kuna, a koji se sastoji od </w:t>
      </w:r>
      <w:r>
        <w:t>troška nagrade ste</w:t>
      </w:r>
      <w:r w:rsidR="006F5F41">
        <w:t>čajnom upravitelju u iznosu od 10</w:t>
      </w:r>
      <w:r>
        <w:t>.000,00 kuna, troška knjigovodstvene usluge u iznosu od 5.000,00 kuna i naknade troškove stečajnog upravitelja i drugih troškova u iznosu od 5.000,00 kuna.</w:t>
      </w:r>
    </w:p>
    <w:p w:rsidRDefault="00EF4552" w:rsidP="00EF4552" w:rsidR="00EF4552" w:rsidRPr="00C07369">
      <w:pPr>
        <w:ind w:firstLine="708"/>
        <w:jc w:val="both"/>
      </w:pPr>
      <w:r w:rsidRPr="00C07369">
        <w:lastRenderedPageBreak/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6F5F41">
        <w:t>12.</w:t>
      </w:r>
      <w:r>
        <w:t xml:space="preserve"> rujna 2017</w:t>
      </w:r>
      <w:r w:rsidRPr="00C07369">
        <w:t>.</w:t>
      </w:r>
    </w:p>
    <w:p w:rsidRDefault="00EF4552" w:rsidP="00EF4552" w:rsidR="00EF4552" w:rsidRPr="00C07369"/>
    <w:p w:rsidRDefault="00EF4552" w:rsidP="00EF4552" w:rsidR="00EF4552" w:rsidRPr="00C07369">
      <w:pPr>
        <w:jc w:val="right"/>
      </w:pPr>
      <w:r w:rsidRPr="00C07369">
        <w:t>Sutkinja:</w:t>
      </w:r>
    </w:p>
    <w:p w:rsidRDefault="00EF4552" w:rsidP="00EF4552" w:rsidR="00EF4552" w:rsidRPr="00C07369">
      <w:pPr>
        <w:jc w:val="right"/>
      </w:pPr>
      <w:r w:rsidRPr="00C07369">
        <w:t>Ardena Bajlo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  <w:r w:rsidRPr="00C07369">
        <w:t xml:space="preserve"> –e-</w:t>
      </w:r>
      <w:proofErr w:type="spellStart"/>
      <w:r w:rsidRPr="00C07369">
        <w:t>mailom</w:t>
      </w:r>
      <w:proofErr w:type="spellEnd"/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F72" w:rsidP="00FC3541" w:rsidR="00E47F72">
      <w:r>
        <w:separator/>
      </w:r>
    </w:p>
  </w:endnote>
  <w:endnote w:id="0" w:type="continuationSeparator">
    <w:p w:rsidRDefault="00E47F72" w:rsidP="00FC3541" w:rsidR="00E47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F72" w:rsidP="00FC3541" w:rsidR="00E47F72">
      <w:r>
        <w:separator/>
      </w:r>
    </w:p>
  </w:footnote>
  <w:footnote w:id="0" w:type="continuationSeparator">
    <w:p w:rsidRDefault="00E47F72" w:rsidP="00FC3541" w:rsidR="00E47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F72" w:rsidP="00FC3541" w:rsidR="00E47F72">
    <w:pPr>
      <w:pStyle w:val="Zaglavlje"/>
      <w:jc w:val="right"/>
    </w:pPr>
    <w:r>
      <w:t>1 St-</w:t>
    </w:r>
    <w:r w:rsidR="00EF4552">
      <w:t>421/2016-30</w:t>
    </w:r>
  </w:p>
  <w:p w:rsidRDefault="00E47F72" w:rsidR="00E47F7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9110B"/>
    <w:rsid w:val="000A6C37"/>
    <w:rsid w:val="000A7106"/>
    <w:rsid w:val="000A7A8A"/>
    <w:rsid w:val="000D778C"/>
    <w:rsid w:val="000E69CA"/>
    <w:rsid w:val="00146A4A"/>
    <w:rsid w:val="0017620F"/>
    <w:rsid w:val="0017733B"/>
    <w:rsid w:val="001C5505"/>
    <w:rsid w:val="002116F7"/>
    <w:rsid w:val="00211C51"/>
    <w:rsid w:val="00242BE7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7973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B2D83"/>
    <w:rsid w:val="008C2399"/>
    <w:rsid w:val="008E1367"/>
    <w:rsid w:val="00905179"/>
    <w:rsid w:val="00914580"/>
    <w:rsid w:val="0093365B"/>
    <w:rsid w:val="00933E53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2082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B70AC"/>
    <w:rsid w:val="00DE6466"/>
    <w:rsid w:val="00E24AC3"/>
    <w:rsid w:val="00E47F72"/>
    <w:rsid w:val="00E70963"/>
    <w:rsid w:val="00EA47D6"/>
    <w:rsid w:val="00EB1AEF"/>
    <w:rsid w:val="00EF4552"/>
    <w:rsid w:val="00F37EDE"/>
    <w:rsid w:val="00F711C7"/>
    <w:rsid w:val="00F81A36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7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  <item>Luka Tomljenović</item>
    </izvorni_sadrzaj>
    <derivirana_varijabla naziv="DomainObject.Predmet.SudioniciListNaziv_1">
      <item>FINA - Podružnica Šibenik</item>
      <item>HANGAR KLUB d.o.o. za trgovinu i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  <item>, OIB 29528661754</item>
    </izvorni_sadrzaj>
    <derivirana_varijabla naziv="DomainObject.Predmet.SudioniciListNazivOIB_1">
      <item>, OIB 85821130368</item>
      <item>, OIB 02060674032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C0F52-AA8F-4C55-A93F-6CF2996DA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425</properties:Words>
  <properties:Characters>2183</properties:Characters>
  <properties:Lines>82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2017-09-07T12:28:00Z</dcterms:created>
  <dc:creator>Ardena Bajlo</dc:creator>
  <cp:lastModifiedBy>Martina Kalmeta</cp:lastModifiedBy>
  <cp:lastPrinted>2014-11-21T08:47:00Z</cp:lastPrinted>
  <dcterms:modified xmlns:xsi="http://www.w3.org/2001/XMLSchema-instance" xsi:type="dcterms:W3CDTF">2017-09-12T10:41:00Z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